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1A3" w:rsidRPr="00BE4186" w:rsidRDefault="009D61A3" w:rsidP="009D61A3">
      <w:pPr>
        <w:rPr>
          <w:szCs w:val="28"/>
        </w:rPr>
      </w:pPr>
      <w:bookmarkStart w:id="0" w:name="_GoBack"/>
      <w:bookmarkEnd w:id="0"/>
    </w:p>
    <w:p w:rsidR="006B34A3" w:rsidRPr="00BE4186" w:rsidRDefault="006B34A3" w:rsidP="009D61A3">
      <w:pPr>
        <w:rPr>
          <w:szCs w:val="28"/>
        </w:rPr>
      </w:pPr>
    </w:p>
    <w:p w:rsidR="006B34A3" w:rsidRPr="00BE4186" w:rsidRDefault="006B34A3" w:rsidP="009D61A3">
      <w:pPr>
        <w:rPr>
          <w:szCs w:val="28"/>
        </w:rPr>
      </w:pPr>
    </w:p>
    <w:p w:rsidR="006B34A3" w:rsidRPr="00BE4186" w:rsidRDefault="006B34A3" w:rsidP="009D61A3">
      <w:pPr>
        <w:rPr>
          <w:szCs w:val="28"/>
        </w:rPr>
      </w:pPr>
    </w:p>
    <w:p w:rsidR="006B34A3" w:rsidRPr="00BE4186" w:rsidRDefault="006B34A3" w:rsidP="009D61A3">
      <w:pPr>
        <w:rPr>
          <w:szCs w:val="28"/>
        </w:rPr>
      </w:pPr>
    </w:p>
    <w:p w:rsidR="006B34A3" w:rsidRPr="00BE4186" w:rsidRDefault="006B34A3" w:rsidP="009D61A3">
      <w:pPr>
        <w:rPr>
          <w:szCs w:val="28"/>
        </w:rPr>
      </w:pPr>
    </w:p>
    <w:p w:rsidR="006B34A3" w:rsidRPr="00BE4186" w:rsidRDefault="006B34A3" w:rsidP="009D61A3">
      <w:pPr>
        <w:rPr>
          <w:szCs w:val="28"/>
        </w:rPr>
      </w:pPr>
    </w:p>
    <w:p w:rsidR="009D61A3" w:rsidRPr="00BE4186" w:rsidRDefault="009D61A3" w:rsidP="009D61A3">
      <w:pPr>
        <w:spacing w:before="720"/>
        <w:ind w:right="5"/>
        <w:contextualSpacing/>
      </w:pPr>
    </w:p>
    <w:p w:rsidR="009D61A3" w:rsidRPr="00BE4186" w:rsidRDefault="009D61A3" w:rsidP="009D61A3">
      <w:pPr>
        <w:spacing w:before="720"/>
        <w:ind w:right="5"/>
        <w:contextualSpacing/>
      </w:pPr>
    </w:p>
    <w:p w:rsidR="009D61A3" w:rsidRPr="00BE4186" w:rsidRDefault="009D61A3" w:rsidP="009D61A3">
      <w:pPr>
        <w:spacing w:before="720"/>
        <w:ind w:right="5"/>
        <w:contextualSpacing/>
      </w:pPr>
    </w:p>
    <w:p w:rsidR="006B34A3" w:rsidRPr="00BE4186" w:rsidRDefault="006B34A3" w:rsidP="009D61A3">
      <w:pPr>
        <w:spacing w:before="720"/>
        <w:ind w:right="5"/>
        <w:contextualSpacing/>
      </w:pPr>
    </w:p>
    <w:p w:rsidR="00776B57" w:rsidRPr="00BE4186" w:rsidRDefault="00776B57" w:rsidP="009D61A3">
      <w:pPr>
        <w:spacing w:before="720"/>
        <w:ind w:right="5"/>
        <w:contextualSpacing/>
        <w:jc w:val="center"/>
        <w:rPr>
          <w:b/>
          <w:caps/>
          <w:sz w:val="32"/>
          <w:szCs w:val="32"/>
        </w:rPr>
      </w:pPr>
    </w:p>
    <w:p w:rsidR="009D61A3" w:rsidRPr="00BE4186" w:rsidRDefault="009D61A3" w:rsidP="008200E6">
      <w:pPr>
        <w:spacing w:before="720"/>
        <w:ind w:right="5"/>
        <w:contextualSpacing/>
        <w:jc w:val="center"/>
        <w:rPr>
          <w:sz w:val="32"/>
          <w:szCs w:val="32"/>
        </w:rPr>
      </w:pPr>
      <w:r w:rsidRPr="00BE4186">
        <w:rPr>
          <w:b/>
          <w:caps/>
          <w:sz w:val="32"/>
          <w:szCs w:val="32"/>
        </w:rPr>
        <w:t>ЕДИНая ГОСУДАРСТВЕННая ИНФОРМАЦИОННая СИСТЕМа В СФЕРЕ ЗДРАВООХРАНЕНИЯ</w:t>
      </w:r>
    </w:p>
    <w:p w:rsidR="009D61A3" w:rsidRPr="00BE4186" w:rsidRDefault="009D61A3" w:rsidP="008200E6">
      <w:pPr>
        <w:jc w:val="center"/>
        <w:rPr>
          <w:sz w:val="32"/>
          <w:szCs w:val="32"/>
        </w:rPr>
      </w:pPr>
    </w:p>
    <w:p w:rsidR="00776B57" w:rsidRPr="00BE4186" w:rsidRDefault="00AD721D" w:rsidP="008200E6">
      <w:pPr>
        <w:jc w:val="center"/>
        <w:rPr>
          <w:b/>
          <w:caps/>
          <w:sz w:val="28"/>
          <w:szCs w:val="28"/>
        </w:rPr>
      </w:pPr>
      <w:r w:rsidRPr="00BE4186">
        <w:rPr>
          <w:b/>
          <w:caps/>
          <w:sz w:val="32"/>
          <w:szCs w:val="32"/>
        </w:rPr>
        <w:t>подсистема ведения специализированных регистров</w:t>
      </w:r>
      <w:r w:rsidRPr="00BE4186">
        <w:rPr>
          <w:sz w:val="32"/>
          <w:szCs w:val="32"/>
        </w:rPr>
        <w:t xml:space="preserve"> </w:t>
      </w:r>
      <w:r w:rsidRPr="00BE4186">
        <w:rPr>
          <w:b/>
          <w:caps/>
          <w:sz w:val="32"/>
          <w:szCs w:val="32"/>
        </w:rPr>
        <w:t>пациентов по отдельным нозологиям и категориям граждан, мониторинга организации оказания высокотехнологичной медицинской помощи и санаторно-курортного лечения</w:t>
      </w:r>
    </w:p>
    <w:p w:rsidR="00776B57" w:rsidRPr="00BE4186" w:rsidRDefault="00776B57" w:rsidP="008200E6">
      <w:pPr>
        <w:jc w:val="center"/>
        <w:rPr>
          <w:b/>
          <w:caps/>
          <w:sz w:val="28"/>
          <w:szCs w:val="28"/>
        </w:rPr>
      </w:pPr>
    </w:p>
    <w:p w:rsidR="009D61A3" w:rsidRPr="00BE4186" w:rsidRDefault="001F730C" w:rsidP="008200E6">
      <w:pPr>
        <w:jc w:val="center"/>
        <w:rPr>
          <w:sz w:val="28"/>
          <w:szCs w:val="28"/>
        </w:rPr>
      </w:pPr>
      <w:r w:rsidRPr="00BE4186">
        <w:rPr>
          <w:b/>
          <w:caps/>
          <w:sz w:val="28"/>
          <w:szCs w:val="28"/>
        </w:rPr>
        <w:t>Федеральный регистр лиц, больных туберкулезом</w:t>
      </w:r>
    </w:p>
    <w:p w:rsidR="009D61A3" w:rsidRPr="00BE4186" w:rsidRDefault="009D61A3" w:rsidP="008200E6">
      <w:pPr>
        <w:jc w:val="center"/>
        <w:rPr>
          <w:sz w:val="32"/>
          <w:szCs w:val="40"/>
        </w:rPr>
      </w:pPr>
    </w:p>
    <w:p w:rsidR="009D61A3" w:rsidRPr="00BE4186" w:rsidRDefault="009D61A3" w:rsidP="008200E6">
      <w:pPr>
        <w:jc w:val="center"/>
        <w:rPr>
          <w:sz w:val="32"/>
          <w:szCs w:val="40"/>
        </w:rPr>
      </w:pPr>
    </w:p>
    <w:p w:rsidR="00776B57" w:rsidRPr="00BE4186" w:rsidRDefault="00776B57" w:rsidP="00136F9F">
      <w:pPr>
        <w:jc w:val="center"/>
        <w:rPr>
          <w:caps/>
          <w:sz w:val="32"/>
          <w:szCs w:val="28"/>
        </w:rPr>
      </w:pPr>
    </w:p>
    <w:p w:rsidR="000738BA" w:rsidRPr="00BE4186" w:rsidRDefault="000738BA" w:rsidP="00136F9F">
      <w:pPr>
        <w:jc w:val="center"/>
        <w:rPr>
          <w:caps/>
          <w:sz w:val="32"/>
          <w:szCs w:val="28"/>
        </w:rPr>
      </w:pPr>
    </w:p>
    <w:p w:rsidR="009D61A3" w:rsidRPr="00BE4186" w:rsidRDefault="003A2064" w:rsidP="00136F9F">
      <w:pPr>
        <w:jc w:val="center"/>
        <w:rPr>
          <w:sz w:val="32"/>
          <w:szCs w:val="28"/>
        </w:rPr>
      </w:pPr>
      <w:r w:rsidRPr="00BE4186">
        <w:rPr>
          <w:caps/>
          <w:sz w:val="32"/>
          <w:szCs w:val="28"/>
        </w:rPr>
        <w:t>МЕТОДИЧЕСКИЕ РЕКОМЕНДАЦИИ ПО ОБЕСПЕЧЕНИЮ</w:t>
      </w:r>
      <w:r w:rsidR="002227E6" w:rsidRPr="00BE4186">
        <w:rPr>
          <w:caps/>
          <w:sz w:val="32"/>
          <w:szCs w:val="28"/>
        </w:rPr>
        <w:t xml:space="preserve"> </w:t>
      </w:r>
      <w:r w:rsidRPr="00BE4186">
        <w:rPr>
          <w:caps/>
          <w:sz w:val="32"/>
          <w:szCs w:val="28"/>
        </w:rPr>
        <w:t xml:space="preserve">ИНФОРМАЦИОННОГО ВЗАИМОДЕЙСТВИЯ С </w:t>
      </w:r>
      <w:r w:rsidR="00DE061A" w:rsidRPr="00BE4186">
        <w:rPr>
          <w:caps/>
          <w:sz w:val="32"/>
          <w:szCs w:val="28"/>
        </w:rPr>
        <w:t>МИС/РМИС</w:t>
      </w:r>
    </w:p>
    <w:p w:rsidR="00136F9F" w:rsidRPr="00BE4186" w:rsidRDefault="00136F9F" w:rsidP="00136F9F">
      <w:pPr>
        <w:jc w:val="center"/>
        <w:rPr>
          <w:sz w:val="32"/>
          <w:szCs w:val="28"/>
        </w:rPr>
      </w:pPr>
    </w:p>
    <w:p w:rsidR="009D61A3" w:rsidRPr="00BE4186" w:rsidRDefault="009D61A3" w:rsidP="009D61A3"/>
    <w:p w:rsidR="009D61A3" w:rsidRPr="00BE4186" w:rsidRDefault="009D61A3" w:rsidP="009D61A3"/>
    <w:p w:rsidR="009D61A3" w:rsidRPr="00BE4186" w:rsidRDefault="009D61A3" w:rsidP="009D61A3"/>
    <w:p w:rsidR="00A268D2" w:rsidRPr="00BE4186" w:rsidRDefault="00A268D2" w:rsidP="009D61A3">
      <w:pPr>
        <w:jc w:val="center"/>
      </w:pPr>
    </w:p>
    <w:p w:rsidR="00A268D2" w:rsidRPr="00BE4186" w:rsidRDefault="00A268D2" w:rsidP="009D61A3">
      <w:pPr>
        <w:jc w:val="center"/>
      </w:pPr>
    </w:p>
    <w:p w:rsidR="00A268D2" w:rsidRPr="00BE4186" w:rsidRDefault="00A268D2" w:rsidP="009D61A3">
      <w:pPr>
        <w:jc w:val="center"/>
      </w:pPr>
    </w:p>
    <w:p w:rsidR="00A268D2" w:rsidRPr="00BE4186" w:rsidRDefault="00A268D2" w:rsidP="009D61A3">
      <w:pPr>
        <w:jc w:val="center"/>
      </w:pPr>
    </w:p>
    <w:p w:rsidR="006B34A3" w:rsidRPr="00BE4186" w:rsidRDefault="006B34A3" w:rsidP="009D61A3">
      <w:pPr>
        <w:jc w:val="center"/>
      </w:pPr>
    </w:p>
    <w:p w:rsidR="006B34A3" w:rsidRPr="00BE4186" w:rsidRDefault="006B34A3" w:rsidP="009D61A3">
      <w:pPr>
        <w:jc w:val="center"/>
      </w:pPr>
    </w:p>
    <w:p w:rsidR="00A268D2" w:rsidRPr="00BE4186" w:rsidRDefault="00A268D2" w:rsidP="009D61A3">
      <w:pPr>
        <w:jc w:val="center"/>
      </w:pPr>
    </w:p>
    <w:p w:rsidR="00A268D2" w:rsidRPr="00BE4186" w:rsidRDefault="00A268D2" w:rsidP="00A268D2"/>
    <w:p w:rsidR="00A268D2" w:rsidRPr="00BE4186" w:rsidRDefault="00A268D2" w:rsidP="00A268D2"/>
    <w:p w:rsidR="00A268D2" w:rsidRPr="00BE4186" w:rsidRDefault="00A268D2" w:rsidP="00A268D2"/>
    <w:p w:rsidR="00A268D2" w:rsidRPr="00BE4186" w:rsidRDefault="00A268D2" w:rsidP="00A268D2"/>
    <w:p w:rsidR="00A268D2" w:rsidRPr="00BE4186" w:rsidRDefault="00A268D2" w:rsidP="00A268D2"/>
    <w:p w:rsidR="009D61A3" w:rsidRPr="00BE4186" w:rsidRDefault="00A268D2" w:rsidP="009D4214">
      <w:pPr>
        <w:jc w:val="center"/>
      </w:pPr>
      <w:r w:rsidRPr="00BE4186">
        <w:t>20</w:t>
      </w:r>
      <w:r w:rsidR="00BC458D" w:rsidRPr="00BE4186">
        <w:t>2</w:t>
      </w:r>
      <w:r w:rsidR="00E52521">
        <w:t>1</w:t>
      </w:r>
      <w:r w:rsidRPr="00BE4186">
        <w:t xml:space="preserve"> год</w:t>
      </w:r>
      <w:r w:rsidRPr="00BE4186">
        <w:br w:type="page"/>
      </w:r>
    </w:p>
    <w:p w:rsidR="009D61A3" w:rsidRPr="00BE4186" w:rsidRDefault="009D61A3" w:rsidP="009D61A3"/>
    <w:p w:rsidR="008501D2" w:rsidRPr="00BE4186" w:rsidRDefault="008501D2" w:rsidP="008501D2">
      <w:pPr>
        <w:pStyle w:val="afffffffff0"/>
        <w:jc w:val="left"/>
        <w:rPr>
          <w:sz w:val="28"/>
          <w:szCs w:val="28"/>
        </w:rPr>
      </w:pPr>
      <w:r w:rsidRPr="00BE4186">
        <w:rPr>
          <w:sz w:val="28"/>
          <w:szCs w:val="28"/>
        </w:rPr>
        <w:t>содержание</w:t>
      </w:r>
    </w:p>
    <w:p w:rsidR="0096778B" w:rsidRDefault="008501D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E4186">
        <w:fldChar w:fldCharType="begin"/>
      </w:r>
      <w:r w:rsidRPr="00BE4186">
        <w:instrText xml:space="preserve"> TOC \o "1-3" \h \z \u </w:instrText>
      </w:r>
      <w:r w:rsidRPr="00BE4186">
        <w:fldChar w:fldCharType="separate"/>
      </w:r>
      <w:hyperlink w:anchor="_Toc54014064" w:history="1">
        <w:r w:rsidR="0096778B" w:rsidRPr="00DA0EC2">
          <w:rPr>
            <w:rStyle w:val="afff2"/>
            <w:noProof/>
          </w:rPr>
          <w:t>1 Общие сведения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_Toc54014064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65" w:history="1">
        <w:r w:rsidR="0096778B" w:rsidRPr="00DA0EC2">
          <w:rPr>
            <w:rStyle w:val="afff2"/>
            <w:noProof/>
          </w:rPr>
          <w:t>2 Принцип работы механизмов интеграции системы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_Toc54014065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24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66" w:history="1">
        <w:r w:rsidR="0096778B" w:rsidRPr="00DA0EC2">
          <w:rPr>
            <w:rStyle w:val="afff2"/>
            <w:noProof/>
          </w:rPr>
          <w:t>2.1 Описание принципа работы интеграционной шины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_Toc54014066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24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67" w:history="1">
        <w:r w:rsidR="0096778B" w:rsidRPr="00DA0EC2">
          <w:rPr>
            <w:rStyle w:val="afff2"/>
            <w:noProof/>
          </w:rPr>
          <w:t>2.2 Описание целевых методов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_Toc54014067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68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lang w:val="en-US"/>
          </w:rPr>
          <w:t>patient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_Toc54014068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10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69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lang w:val="en-US"/>
          </w:rPr>
          <w:t>patient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lang w:val="en-US"/>
          </w:rPr>
          <w:t>document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_Toc54014069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0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lang w:val="en-US"/>
          </w:rPr>
          <w:t>patient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lang w:val="en-US"/>
          </w:rPr>
          <w:t>relative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_Toc54014070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1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lang w:val="en-US"/>
          </w:rPr>
          <w:t>tub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_Toc54014071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2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lang w:val="en-US"/>
          </w:rPr>
          <w:t>tub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lang w:val="en-US"/>
          </w:rPr>
          <w:t>address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_Toc54014072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3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_Toc54014073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23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4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tub_disp_record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5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tub_disp_visit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6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tub_disp_vaccine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7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tub_disp_disability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28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8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tub_disp_hiv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29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79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tub_disp_xray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_Toc54014079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30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0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tub_disp_bact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_Toc54014080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30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1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tub_disp_probe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_Toc54014081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31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2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tub_disp_hosp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_Toc54014082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3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_Toc54014083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4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tub_chemo_std_exam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5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tub_chemo_std_day_dosage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6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tub_chemo_std_treatment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38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7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tub_chemo_std_period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39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8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ext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40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89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 xml:space="preserve">tub_chemo_ 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ext</w:t>
        </w:r>
        <w:r w:rsidR="0096778B" w:rsidRPr="00DA0EC2">
          <w:rPr>
            <w:rStyle w:val="afff2"/>
            <w:b/>
            <w:noProof/>
            <w:shd w:val="clear" w:color="auto" w:fill="FFFFFF"/>
          </w:rPr>
          <w:t xml:space="preserve"> _exam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_Toc54014089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44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0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tub_chemo_ext_prev_treatment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_Toc54014090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46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1" w:history="1">
        <w:r w:rsidR="0096778B" w:rsidRPr="00DA0EC2">
          <w:rPr>
            <w:rStyle w:val="afff2"/>
            <w:b/>
            <w:noProof/>
          </w:rPr>
          <w:t xml:space="preserve">Описание полей подсистемы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tub_chemo_ext_treatment_dosage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_Toc54014091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47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24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2" w:history="1">
        <w:r w:rsidR="0096778B" w:rsidRPr="00DA0EC2">
          <w:rPr>
            <w:rStyle w:val="afff2"/>
            <w:noProof/>
          </w:rPr>
          <w:t>2.3 Примеры запросов и ответов при работе с интеграционными профилями ФРБТ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_Toc54014092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49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3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lang w:val="en-US"/>
          </w:rPr>
          <w:t>patient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_Toc54014093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49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4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lang w:val="en-US"/>
          </w:rPr>
          <w:t>patient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lang w:val="en-US"/>
          </w:rPr>
          <w:t>document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54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5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lang w:val="en-US"/>
          </w:rPr>
          <w:t>patient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lang w:val="en-US"/>
          </w:rPr>
          <w:t>relative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57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6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lang w:val="en-US"/>
          </w:rPr>
          <w:t>tub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62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7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lang w:val="en-US"/>
          </w:rPr>
          <w:t>tub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lang w:val="en-US"/>
          </w:rPr>
          <w:t>address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69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8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lang w:val="en-US"/>
          </w:rPr>
          <w:t>tub</w:t>
        </w:r>
        <w:r w:rsidR="0096778B" w:rsidRPr="00DA0EC2">
          <w:rPr>
            <w:rStyle w:val="afff2"/>
            <w:b/>
            <w:noProof/>
          </w:rPr>
          <w:t>_</w:t>
        </w:r>
        <w:r w:rsidR="0096778B" w:rsidRPr="00DA0EC2">
          <w:rPr>
            <w:rStyle w:val="afff2"/>
            <w:b/>
            <w:noProof/>
            <w:shd w:val="clear" w:color="auto" w:fill="FFFFFF"/>
          </w:rPr>
          <w:t xml:space="preserve"> disp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72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099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tub_disp_record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_Toc54014099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75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0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tub_disp_visit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_Toc54014100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79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1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tub_disp_vaccine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_Toc54014101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82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2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tub_disp_disability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_Toc54014102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84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3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tub_disp_hiv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_Toc54014103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86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4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tub_disp_xray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89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5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tub_disp_bact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91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6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tub_disp_probe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93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7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tub_disp_hosp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95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8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97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09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tub_chemo_std_exam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_Toc54014109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105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0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tub_chemo_std_day_dosage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_Toc54014110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108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1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tub_chemo_std_treatment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_Toc54014111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113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2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tub_chemo_std_period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_Toc54014112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117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3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ext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_Toc54014113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121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4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 xml:space="preserve">tub_chemo_ 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ext</w:t>
        </w:r>
        <w:r w:rsidR="0096778B" w:rsidRPr="00DA0EC2">
          <w:rPr>
            <w:rStyle w:val="afff2"/>
            <w:b/>
            <w:noProof/>
            <w:shd w:val="clear" w:color="auto" w:fill="FFFFFF"/>
          </w:rPr>
          <w:t>_exam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128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5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tub</w:t>
        </w:r>
        <w:r w:rsidR="0096778B" w:rsidRPr="00DA0EC2">
          <w:rPr>
            <w:rStyle w:val="afff2"/>
            <w:b/>
            <w:noProof/>
            <w:shd w:val="clear" w:color="auto" w:fill="FFFFFF"/>
          </w:rPr>
          <w:t>_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chemo</w:t>
        </w:r>
        <w:r w:rsidR="0096778B" w:rsidRPr="00DA0EC2">
          <w:rPr>
            <w:rStyle w:val="afff2"/>
            <w:b/>
            <w:noProof/>
            <w:shd w:val="clear" w:color="auto" w:fill="FFFFFF"/>
          </w:rPr>
          <w:t>_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ext</w:t>
        </w:r>
        <w:r w:rsidR="0096778B" w:rsidRPr="00DA0EC2">
          <w:rPr>
            <w:rStyle w:val="afff2"/>
            <w:b/>
            <w:noProof/>
            <w:shd w:val="clear" w:color="auto" w:fill="FFFFFF"/>
          </w:rPr>
          <w:t>_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prev</w:t>
        </w:r>
        <w:r w:rsidR="0096778B" w:rsidRPr="00DA0EC2">
          <w:rPr>
            <w:rStyle w:val="afff2"/>
            <w:b/>
            <w:noProof/>
            <w:shd w:val="clear" w:color="auto" w:fill="FFFFFF"/>
          </w:rPr>
          <w:t>_</w:t>
        </w:r>
        <w:r w:rsidR="0096778B" w:rsidRPr="00DA0EC2">
          <w:rPr>
            <w:rStyle w:val="afff2"/>
            <w:b/>
            <w:noProof/>
            <w:shd w:val="clear" w:color="auto" w:fill="FFFFFF"/>
            <w:lang w:val="en-US"/>
          </w:rPr>
          <w:t>treatment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132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6" w:history="1">
        <w:r w:rsidR="0096778B" w:rsidRPr="00DA0EC2">
          <w:rPr>
            <w:rStyle w:val="afff2"/>
            <w:b/>
            <w:noProof/>
          </w:rPr>
          <w:t xml:space="preserve">Примеры запросов к подсистеме </w:t>
        </w:r>
        <w:r w:rsidR="0096778B" w:rsidRPr="00DA0EC2">
          <w:rPr>
            <w:rStyle w:val="afff2"/>
            <w:b/>
            <w:noProof/>
            <w:shd w:val="clear" w:color="auto" w:fill="FFFFFF"/>
          </w:rPr>
          <w:t>tub_chemo_ext_treatment_dosage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135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7" w:history="1">
        <w:r w:rsidR="0096778B" w:rsidRPr="00DA0EC2">
          <w:rPr>
            <w:rStyle w:val="afff2"/>
            <w:noProof/>
          </w:rPr>
          <w:t>3 Порядок подключения ИС к Системе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147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8" w:history="1">
        <w:r w:rsidR="0096778B" w:rsidRPr="00DA0EC2">
          <w:rPr>
            <w:rStyle w:val="afff2"/>
            <w:noProof/>
          </w:rPr>
          <w:t>История изменений документа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154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19" w:history="1">
        <w:r w:rsidR="0096778B" w:rsidRPr="00DA0EC2">
          <w:rPr>
            <w:rStyle w:val="afff2"/>
            <w:noProof/>
          </w:rPr>
          <w:t>Приложение 1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_Toc54014119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160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0" w:history="1">
        <w:r w:rsidR="0096778B" w:rsidRPr="00DA0EC2">
          <w:rPr>
            <w:rStyle w:val="afff2"/>
            <w:noProof/>
          </w:rPr>
          <w:t>Приложение 2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_Toc54014120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161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1" w:history="1">
        <w:r w:rsidR="0096778B" w:rsidRPr="00DA0EC2">
          <w:rPr>
            <w:rStyle w:val="afff2"/>
            <w:noProof/>
          </w:rPr>
          <w:t>Приложение 3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_Toc54014121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162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2" w:history="1">
        <w:r w:rsidR="0096778B" w:rsidRPr="00DA0EC2">
          <w:rPr>
            <w:rStyle w:val="afff2"/>
            <w:noProof/>
          </w:rPr>
          <w:t>Приложение 4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_Toc54014122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164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3" w:history="1">
        <w:r w:rsidR="0096778B" w:rsidRPr="00DA0EC2">
          <w:rPr>
            <w:rStyle w:val="afff2"/>
            <w:noProof/>
          </w:rPr>
          <w:t>Приложение 5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_Toc54014123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4" w:history="1">
        <w:r w:rsidR="0096778B" w:rsidRPr="00DA0EC2">
          <w:rPr>
            <w:rStyle w:val="afff2"/>
            <w:b/>
            <w:noProof/>
          </w:rPr>
          <w:t>1.</w:t>
        </w:r>
        <w:r w:rsidR="009677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778B" w:rsidRPr="00DA0EC2">
          <w:rPr>
            <w:rStyle w:val="afff2"/>
            <w:b/>
            <w:noProof/>
          </w:rPr>
          <w:t>Формат запроса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_Toc54014124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5" w:history="1">
        <w:r w:rsidR="0096778B" w:rsidRPr="00DA0EC2">
          <w:rPr>
            <w:rStyle w:val="afff2"/>
            <w:rFonts w:eastAsia="Calibri"/>
            <w:b/>
            <w:noProof/>
            <w:lang w:val="en-US"/>
          </w:rPr>
          <w:t>2.</w:t>
        </w:r>
        <w:r w:rsidR="009677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778B" w:rsidRPr="00DA0EC2">
          <w:rPr>
            <w:rStyle w:val="afff2"/>
            <w:b/>
            <w:noProof/>
          </w:rPr>
          <w:t>Формат синхронного ответа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_Toc54014125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165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6" w:history="1">
        <w:r w:rsidR="0096778B" w:rsidRPr="00DA0EC2">
          <w:rPr>
            <w:rStyle w:val="afff2"/>
            <w:rFonts w:eastAsia="Calibri"/>
            <w:b/>
            <w:noProof/>
            <w:lang w:val="en-US"/>
          </w:rPr>
          <w:t>3.</w:t>
        </w:r>
        <w:r w:rsidR="009677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778B" w:rsidRPr="00DA0EC2">
          <w:rPr>
            <w:rStyle w:val="afff2"/>
            <w:b/>
            <w:noProof/>
          </w:rPr>
          <w:t>Формат асинхронного ответа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_Toc54014126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7" w:history="1">
        <w:r w:rsidR="0096778B" w:rsidRPr="00DA0EC2">
          <w:rPr>
            <w:rStyle w:val="afff2"/>
            <w:rFonts w:eastAsia="Calibri"/>
            <w:b/>
            <w:noProof/>
          </w:rPr>
          <w:t>4.</w:t>
        </w:r>
        <w:r w:rsidR="009677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778B" w:rsidRPr="00DA0EC2">
          <w:rPr>
            <w:rStyle w:val="afff2"/>
            <w:b/>
            <w:noProof/>
          </w:rPr>
          <w:t>Формат ответа на асинхронный ответ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_Toc54014127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166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8" w:history="1">
        <w:r w:rsidR="0096778B" w:rsidRPr="00DA0EC2">
          <w:rPr>
            <w:rStyle w:val="afff2"/>
            <w:noProof/>
          </w:rPr>
          <w:t>Приложение 6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_Toc54014128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167</w:t>
        </w:r>
        <w:r w:rsidR="0096778B">
          <w:rPr>
            <w:noProof/>
            <w:webHidden/>
          </w:rPr>
          <w:fldChar w:fldCharType="end"/>
        </w:r>
      </w:hyperlink>
    </w:p>
    <w:p w:rsidR="0096778B" w:rsidRDefault="00D86E82">
      <w:pPr>
        <w:pStyle w:val="1d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4014129" w:history="1">
        <w:r w:rsidR="0096778B" w:rsidRPr="00DA0EC2">
          <w:rPr>
            <w:rStyle w:val="afff2"/>
            <w:noProof/>
          </w:rPr>
          <w:t>Приложение 7</w:t>
        </w:r>
        <w:r w:rsidR="0096778B">
          <w:rPr>
            <w:noProof/>
            <w:webHidden/>
          </w:rPr>
          <w:tab/>
        </w:r>
        <w:r w:rsidR="0096778B">
          <w:rPr>
            <w:noProof/>
            <w:webHidden/>
          </w:rPr>
          <w:fldChar w:fldCharType="begin"/>
        </w:r>
        <w:r w:rsidR="0096778B">
          <w:rPr>
            <w:noProof/>
            <w:webHidden/>
          </w:rPr>
          <w:instrText xml:space="preserve"> PAGEREF _Toc54014129 \h </w:instrText>
        </w:r>
        <w:r w:rsidR="0096778B">
          <w:rPr>
            <w:noProof/>
            <w:webHidden/>
          </w:rPr>
        </w:r>
        <w:r w:rsidR="0096778B">
          <w:rPr>
            <w:noProof/>
            <w:webHidden/>
          </w:rPr>
          <w:fldChar w:fldCharType="separate"/>
        </w:r>
        <w:r w:rsidR="0096778B">
          <w:rPr>
            <w:noProof/>
            <w:webHidden/>
          </w:rPr>
          <w:t>168</w:t>
        </w:r>
        <w:r w:rsidR="0096778B">
          <w:rPr>
            <w:noProof/>
            <w:webHidden/>
          </w:rPr>
          <w:fldChar w:fldCharType="end"/>
        </w:r>
      </w:hyperlink>
    </w:p>
    <w:p w:rsidR="008501D2" w:rsidRPr="00BE4186" w:rsidRDefault="008501D2">
      <w:r w:rsidRPr="00BE4186">
        <w:rPr>
          <w:bCs/>
        </w:rPr>
        <w:fldChar w:fldCharType="end"/>
      </w:r>
    </w:p>
    <w:p w:rsidR="004E1B63" w:rsidRPr="00BE4186" w:rsidRDefault="002B233E" w:rsidP="001172C8">
      <w:pPr>
        <w:pStyle w:val="afffffff0"/>
      </w:pPr>
      <w:r w:rsidRPr="00BE4186">
        <w:lastRenderedPageBreak/>
        <w:fldChar w:fldCharType="begin"/>
      </w:r>
      <w:r w:rsidR="004E1B63" w:rsidRPr="00BE4186">
        <w:instrText xml:space="preserve"> TOC \h \z \t "Заголовок 1;1;Заголовок 2;2;Заголовок 3;3;Заголовок 1  не нумерованный;1;ПРИЛОЖЕНИЕ;1" </w:instrText>
      </w:r>
      <w:r w:rsidRPr="00BE4186">
        <w:fldChar w:fldCharType="end"/>
      </w:r>
      <w:bookmarkStart w:id="1" w:name="_Toc33335881"/>
      <w:bookmarkStart w:id="2" w:name="_Toc88453149"/>
      <w:bookmarkStart w:id="3" w:name="_Toc89770741"/>
      <w:bookmarkStart w:id="4" w:name="_Toc177034197"/>
      <w:bookmarkStart w:id="5" w:name="_Toc177034350"/>
      <w:bookmarkStart w:id="6" w:name="_Toc385610554"/>
      <w:bookmarkStart w:id="7" w:name="_Toc304997360"/>
      <w:r w:rsidR="004E1B63" w:rsidRPr="00BE4186">
        <w:t>Определения, обозначения</w:t>
      </w:r>
      <w:bookmarkEnd w:id="1"/>
      <w:r w:rsidR="004E1B63" w:rsidRPr="00BE4186">
        <w:t xml:space="preserve"> и сокращения</w:t>
      </w:r>
      <w:bookmarkEnd w:id="2"/>
      <w:bookmarkEnd w:id="3"/>
      <w:bookmarkEnd w:id="4"/>
      <w:bookmarkEnd w:id="5"/>
      <w:bookmarkEnd w:id="6"/>
    </w:p>
    <w:p w:rsidR="004E1B63" w:rsidRPr="00BE4186" w:rsidRDefault="004E1B63" w:rsidP="00B12603">
      <w:pPr>
        <w:pStyle w:val="3a"/>
      </w:pPr>
      <w:bookmarkStart w:id="8" w:name="_Toc385610555"/>
      <w:bookmarkStart w:id="9" w:name="_Toc437521532"/>
      <w:r w:rsidRPr="00BE4186">
        <w:t>Перечень сокращений, используемых в документе</w:t>
      </w:r>
      <w:bookmarkEnd w:id="8"/>
      <w:bookmarkEnd w:id="9"/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72"/>
        <w:gridCol w:w="7776"/>
      </w:tblGrid>
      <w:tr w:rsidR="005C260C" w:rsidRPr="00BE4186" w:rsidTr="00AD32E6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4E1B63" w:rsidRPr="00BE4186" w:rsidRDefault="004E1B63" w:rsidP="00B12603">
            <w:pPr>
              <w:pStyle w:val="affffffa"/>
              <w:rPr>
                <w:sz w:val="24"/>
              </w:rPr>
            </w:pPr>
            <w:r w:rsidRPr="00BE4186">
              <w:rPr>
                <w:sz w:val="24"/>
              </w:rPr>
              <w:t>Сокращение</w:t>
            </w:r>
          </w:p>
        </w:tc>
        <w:tc>
          <w:tcPr>
            <w:tcW w:w="0" w:type="auto"/>
            <w:vAlign w:val="center"/>
          </w:tcPr>
          <w:p w:rsidR="004E1B63" w:rsidRPr="00BE4186" w:rsidRDefault="004E1B63" w:rsidP="00B12603">
            <w:pPr>
              <w:pStyle w:val="affffffa"/>
              <w:rPr>
                <w:sz w:val="24"/>
              </w:rPr>
            </w:pPr>
            <w:r w:rsidRPr="00BE4186">
              <w:rPr>
                <w:sz w:val="24"/>
              </w:rPr>
              <w:t>Определение</w:t>
            </w:r>
          </w:p>
        </w:tc>
      </w:tr>
      <w:tr w:rsidR="005C260C" w:rsidRPr="00BE4186" w:rsidTr="00AD32E6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C06E50" w:rsidRPr="00BE4186" w:rsidRDefault="00C06E50" w:rsidP="00C06E50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БД</w:t>
            </w:r>
          </w:p>
        </w:tc>
        <w:tc>
          <w:tcPr>
            <w:tcW w:w="0" w:type="auto"/>
            <w:vAlign w:val="center"/>
          </w:tcPr>
          <w:p w:rsidR="00C06E50" w:rsidRPr="00BE4186" w:rsidRDefault="00C06E50" w:rsidP="00C06E50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База данных</w:t>
            </w:r>
          </w:p>
        </w:tc>
      </w:tr>
      <w:tr w:rsidR="005C260C" w:rsidRPr="00BE4186" w:rsidTr="00AD32E6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1F730C" w:rsidRPr="00BE4186" w:rsidRDefault="001F730C" w:rsidP="001F73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ЕГИСЗ</w:t>
            </w:r>
          </w:p>
        </w:tc>
        <w:tc>
          <w:tcPr>
            <w:tcW w:w="0" w:type="auto"/>
            <w:vAlign w:val="center"/>
          </w:tcPr>
          <w:p w:rsidR="001F730C" w:rsidRPr="00BE4186" w:rsidRDefault="001F730C" w:rsidP="001F73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Единая государственная информационная система в сфере здравоохранения</w:t>
            </w:r>
          </w:p>
        </w:tc>
      </w:tr>
      <w:tr w:rsidR="005C260C" w:rsidRPr="00BE4186" w:rsidTr="00AD32E6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AE5722" w:rsidRPr="00BE4186" w:rsidRDefault="00AE5722" w:rsidP="001F73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ИПС</w:t>
            </w:r>
          </w:p>
        </w:tc>
        <w:tc>
          <w:tcPr>
            <w:tcW w:w="0" w:type="auto"/>
            <w:vAlign w:val="center"/>
          </w:tcPr>
          <w:p w:rsidR="00AE5722" w:rsidRPr="00BE4186" w:rsidRDefault="005C104D" w:rsidP="005C104D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Интеграционная п</w:t>
            </w:r>
            <w:r w:rsidR="00A075CA" w:rsidRPr="00BE4186">
              <w:rPr>
                <w:b w:val="0"/>
                <w:sz w:val="24"/>
              </w:rPr>
              <w:t xml:space="preserve">одсистема интеграции прикладных </w:t>
            </w:r>
            <w:r w:rsidR="00F5730E" w:rsidRPr="00BE4186">
              <w:rPr>
                <w:b w:val="0"/>
                <w:sz w:val="24"/>
              </w:rPr>
              <w:t>под</w:t>
            </w:r>
            <w:r w:rsidR="00A075CA" w:rsidRPr="00BE4186">
              <w:rPr>
                <w:b w:val="0"/>
                <w:sz w:val="24"/>
              </w:rPr>
              <w:t>систем</w:t>
            </w:r>
            <w:r w:rsidR="00F5730E" w:rsidRPr="00BE4186">
              <w:rPr>
                <w:b w:val="0"/>
                <w:sz w:val="24"/>
              </w:rPr>
              <w:t xml:space="preserve"> ЕГИСЗ</w:t>
            </w:r>
          </w:p>
        </w:tc>
      </w:tr>
      <w:tr w:rsidR="005C260C" w:rsidRPr="00BE4186" w:rsidTr="00AD32E6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860CAA" w:rsidRPr="00BE4186" w:rsidRDefault="00860CAA" w:rsidP="001F73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ИС</w:t>
            </w:r>
          </w:p>
        </w:tc>
        <w:tc>
          <w:tcPr>
            <w:tcW w:w="0" w:type="auto"/>
            <w:vAlign w:val="center"/>
          </w:tcPr>
          <w:p w:rsidR="00860CAA" w:rsidRPr="00BE4186" w:rsidDel="00A075CA" w:rsidRDefault="005C260C" w:rsidP="005C26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 xml:space="preserve">Медицинские информационные системы медицинских организаций, </w:t>
            </w:r>
            <w:r w:rsidR="00860CAA" w:rsidRPr="00BE4186">
              <w:rPr>
                <w:b w:val="0"/>
                <w:sz w:val="24"/>
              </w:rPr>
              <w:t>государственные информационные системы в сфере здравоохранения субъектов Российской Федерации, а также иные системы согласно части 5 статьи 91 Федерального закона «Об основах охраны здоровья граждан в Российской Федерации» №323-ФЗ от 21.11.2011 г.</w:t>
            </w:r>
          </w:p>
        </w:tc>
      </w:tr>
      <w:tr w:rsidR="005C260C" w:rsidRPr="00BE4186" w:rsidTr="00AD32E6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CB152B" w:rsidRPr="00BE4186" w:rsidRDefault="00CB152B" w:rsidP="001F73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Минздрав России</w:t>
            </w:r>
          </w:p>
        </w:tc>
        <w:tc>
          <w:tcPr>
            <w:tcW w:w="0" w:type="auto"/>
            <w:vAlign w:val="center"/>
          </w:tcPr>
          <w:p w:rsidR="00CB152B" w:rsidRPr="00BE4186" w:rsidRDefault="00CB152B" w:rsidP="001F730C">
            <w:pPr>
              <w:pStyle w:val="affffffa"/>
              <w:jc w:val="left"/>
              <w:rPr>
                <w:b w:val="0"/>
                <w:sz w:val="24"/>
              </w:rPr>
            </w:pPr>
            <w:r w:rsidRPr="00BE4186">
              <w:rPr>
                <w:b w:val="0"/>
                <w:sz w:val="24"/>
              </w:rPr>
              <w:t>Министерство здравоохранения Российской Федерации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4E1B63" w:rsidRPr="00BE4186" w:rsidRDefault="004E1B63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МО</w:t>
            </w:r>
          </w:p>
        </w:tc>
        <w:tc>
          <w:tcPr>
            <w:tcW w:w="0" w:type="auto"/>
          </w:tcPr>
          <w:p w:rsidR="004E1B63" w:rsidRPr="00BE4186" w:rsidRDefault="004E1B63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Медицинская организация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4E1B63" w:rsidRPr="00BE4186" w:rsidRDefault="004E1B63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ОУЗ</w:t>
            </w:r>
          </w:p>
        </w:tc>
        <w:tc>
          <w:tcPr>
            <w:tcW w:w="0" w:type="auto"/>
          </w:tcPr>
          <w:p w:rsidR="004E1B63" w:rsidRPr="00BE4186" w:rsidRDefault="00032BA7" w:rsidP="000213D2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Орган исполнительной власти субъектов Российской Федерации</w:t>
            </w:r>
            <w:r w:rsidR="000213D2" w:rsidRPr="00BE4186">
              <w:rPr>
                <w:sz w:val="24"/>
              </w:rPr>
              <w:t xml:space="preserve"> в сфере охраны здоровья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4E1B63" w:rsidRPr="00BE4186" w:rsidRDefault="004E1B63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  <w:lang w:eastAsia="en-US"/>
              </w:rPr>
              <w:t>ПО</w:t>
            </w:r>
          </w:p>
        </w:tc>
        <w:tc>
          <w:tcPr>
            <w:tcW w:w="0" w:type="auto"/>
          </w:tcPr>
          <w:p w:rsidR="004E1B63" w:rsidRPr="00BE4186" w:rsidRDefault="004E1B63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Программное обеспечение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275B32" w:rsidRPr="00BE4186" w:rsidRDefault="00275B32" w:rsidP="00B12603">
            <w:pPr>
              <w:pStyle w:val="affffffb"/>
              <w:rPr>
                <w:sz w:val="24"/>
                <w:lang w:eastAsia="en-US"/>
              </w:rPr>
            </w:pPr>
            <w:r w:rsidRPr="00BE4186">
              <w:rPr>
                <w:sz w:val="24"/>
                <w:lang w:eastAsia="en-US"/>
              </w:rPr>
              <w:t>СНИЛС</w:t>
            </w:r>
          </w:p>
        </w:tc>
        <w:tc>
          <w:tcPr>
            <w:tcW w:w="0" w:type="auto"/>
          </w:tcPr>
          <w:p w:rsidR="00275B32" w:rsidRPr="00BE4186" w:rsidRDefault="00275B32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Страховой номер индивидуального лицевого счёта обязательного пенсионного страхования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AE5722" w:rsidRPr="00BE4186" w:rsidRDefault="00AE5722" w:rsidP="003C7D1B">
            <w:pPr>
              <w:pStyle w:val="affffffb"/>
              <w:rPr>
                <w:sz w:val="24"/>
                <w:lang w:eastAsia="en-US"/>
              </w:rPr>
            </w:pPr>
            <w:r w:rsidRPr="00BE4186">
              <w:rPr>
                <w:sz w:val="24"/>
                <w:lang w:eastAsia="en-US"/>
              </w:rPr>
              <w:t>СТП ЕГИСЗ</w:t>
            </w:r>
          </w:p>
        </w:tc>
        <w:tc>
          <w:tcPr>
            <w:tcW w:w="0" w:type="auto"/>
          </w:tcPr>
          <w:p w:rsidR="00AE5722" w:rsidRPr="00BE4186" w:rsidRDefault="00AE5722" w:rsidP="003C7D1B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Служба технической поддержки ЕГИСЗ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AE5722" w:rsidRPr="00BE4186" w:rsidRDefault="00AE5722" w:rsidP="003C7D1B">
            <w:pPr>
              <w:pStyle w:val="affffffb"/>
              <w:rPr>
                <w:sz w:val="24"/>
                <w:lang w:eastAsia="en-US"/>
              </w:rPr>
            </w:pPr>
            <w:r w:rsidRPr="00BE4186">
              <w:rPr>
                <w:sz w:val="24"/>
                <w:lang w:eastAsia="en-US"/>
              </w:rPr>
              <w:t>УЦ</w:t>
            </w:r>
          </w:p>
        </w:tc>
        <w:tc>
          <w:tcPr>
            <w:tcW w:w="0" w:type="auto"/>
          </w:tcPr>
          <w:p w:rsidR="00AE5722" w:rsidRPr="00BE4186" w:rsidRDefault="00AE5722" w:rsidP="003C7D1B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Удостоверяющий центр</w:t>
            </w:r>
          </w:p>
        </w:tc>
      </w:tr>
      <w:tr w:rsidR="005C260C" w:rsidRPr="00BE4186" w:rsidTr="00AD32E6">
        <w:trPr>
          <w:cantSplit/>
          <w:jc w:val="center"/>
        </w:trPr>
        <w:tc>
          <w:tcPr>
            <w:tcW w:w="0" w:type="auto"/>
          </w:tcPr>
          <w:p w:rsidR="00AE5722" w:rsidRPr="00BE4186" w:rsidRDefault="00AE5722" w:rsidP="00B12603">
            <w:pPr>
              <w:pStyle w:val="affffffb"/>
              <w:rPr>
                <w:sz w:val="24"/>
                <w:lang w:eastAsia="en-US"/>
              </w:rPr>
            </w:pPr>
            <w:r w:rsidRPr="00BE4186">
              <w:rPr>
                <w:sz w:val="24"/>
                <w:lang w:eastAsia="en-US"/>
              </w:rPr>
              <w:t>ФРБТ</w:t>
            </w:r>
          </w:p>
        </w:tc>
        <w:tc>
          <w:tcPr>
            <w:tcW w:w="0" w:type="auto"/>
          </w:tcPr>
          <w:p w:rsidR="00AE5722" w:rsidRPr="00BE4186" w:rsidRDefault="00E16884" w:rsidP="00B12603">
            <w:pPr>
              <w:pStyle w:val="affffffb"/>
              <w:rPr>
                <w:sz w:val="24"/>
              </w:rPr>
            </w:pPr>
            <w:r w:rsidRPr="00BE4186">
              <w:rPr>
                <w:sz w:val="24"/>
              </w:rPr>
              <w:t>Компонент «</w:t>
            </w:r>
            <w:r w:rsidR="00AE5722" w:rsidRPr="00BE4186">
              <w:rPr>
                <w:sz w:val="24"/>
              </w:rPr>
              <w:t>Федеральный регистр лиц, больных туберкулезом</w:t>
            </w:r>
            <w:r w:rsidRPr="00BE4186">
              <w:rPr>
                <w:sz w:val="24"/>
              </w:rPr>
              <w:t xml:space="preserve">» </w:t>
            </w:r>
            <w:r w:rsidR="00AD721D" w:rsidRPr="00BE4186">
              <w:rPr>
                <w:sz w:val="24"/>
              </w:rPr>
              <w:t>подсистемы ведения специализированных регистров пациентов по отдельным нозологиям и категориям граждан, мониторинга организации оказания высокотехнологичной медицинской помощи и санаторно-курортного лечения ЕГИСЗ</w:t>
            </w:r>
          </w:p>
        </w:tc>
      </w:tr>
    </w:tbl>
    <w:p w:rsidR="00E75C6A" w:rsidRPr="00BE4186" w:rsidRDefault="00E75C6A" w:rsidP="00B12603">
      <w:pPr>
        <w:pStyle w:val="3a"/>
      </w:pPr>
      <w:bookmarkStart w:id="10" w:name="_Toc385610556"/>
      <w:bookmarkStart w:id="11" w:name="_Toc437521533"/>
    </w:p>
    <w:p w:rsidR="004E1B63" w:rsidRPr="00BE4186" w:rsidRDefault="002227E6" w:rsidP="004E1B63">
      <w:pPr>
        <w:pStyle w:val="12"/>
      </w:pPr>
      <w:bookmarkStart w:id="12" w:name="_Toc54014064"/>
      <w:bookmarkEnd w:id="7"/>
      <w:bookmarkEnd w:id="10"/>
      <w:bookmarkEnd w:id="11"/>
      <w:r w:rsidRPr="00BE4186">
        <w:lastRenderedPageBreak/>
        <w:t>Общие сведения</w:t>
      </w:r>
      <w:bookmarkEnd w:id="12"/>
    </w:p>
    <w:p w:rsidR="00865174" w:rsidRPr="00BE4186" w:rsidRDefault="00865174" w:rsidP="00865174">
      <w:pPr>
        <w:pStyle w:val="afffffff8"/>
      </w:pPr>
      <w:bookmarkStart w:id="13" w:name="_Toc177034190"/>
      <w:bookmarkStart w:id="14" w:name="_Toc177034343"/>
      <w:r w:rsidRPr="00BE4186">
        <w:t xml:space="preserve">Настоящий </w:t>
      </w:r>
      <w:r w:rsidR="002227E6" w:rsidRPr="00BE4186">
        <w:t xml:space="preserve">документ описывает возможности по </w:t>
      </w:r>
      <w:r w:rsidR="00E16884" w:rsidRPr="00BE4186">
        <w:t xml:space="preserve">обеспечению информационного взаимодействия </w:t>
      </w:r>
      <w:r w:rsidR="006F784B" w:rsidRPr="00BE4186">
        <w:t xml:space="preserve">информационных систем в сфере здравоохранения </w:t>
      </w:r>
      <w:r w:rsidR="002227E6" w:rsidRPr="00BE4186">
        <w:t xml:space="preserve">с </w:t>
      </w:r>
      <w:r w:rsidR="001F730C" w:rsidRPr="00BE4186">
        <w:t>Федеральным регистром лиц,</w:t>
      </w:r>
      <w:r w:rsidR="002227E6" w:rsidRPr="00BE4186">
        <w:t xml:space="preserve"> больных туберкулезом (далее – Система), порядок прохождения проверок </w:t>
      </w:r>
      <w:r w:rsidR="007628E0" w:rsidRPr="00BE4186">
        <w:t>в</w:t>
      </w:r>
      <w:r w:rsidR="002227E6" w:rsidRPr="00BE4186">
        <w:t xml:space="preserve"> Системе, расположенной в Федеральном центре обработки данных (тестовой площадке ЕГИСЗ, основной площадке ЕГИ</w:t>
      </w:r>
      <w:r w:rsidR="009D0DC5" w:rsidRPr="00BE4186">
        <w:t>С</w:t>
      </w:r>
      <w:r w:rsidR="007628E0" w:rsidRPr="00BE4186">
        <w:t xml:space="preserve">З) </w:t>
      </w:r>
      <w:r w:rsidRPr="00BE4186">
        <w:t>и порядок подключения информационных систем</w:t>
      </w:r>
      <w:r w:rsidR="006F784B" w:rsidRPr="00BE4186">
        <w:t xml:space="preserve"> в сфере здравоохранения </w:t>
      </w:r>
      <w:r w:rsidRPr="00BE4186">
        <w:t>к Системе.</w:t>
      </w:r>
    </w:p>
    <w:p w:rsidR="005451F6" w:rsidRPr="00BE4186" w:rsidRDefault="008C2C48" w:rsidP="002227E6">
      <w:pPr>
        <w:pStyle w:val="12"/>
      </w:pPr>
      <w:bookmarkStart w:id="15" w:name="_Toc443405291"/>
      <w:bookmarkStart w:id="16" w:name="_Toc54014065"/>
      <w:bookmarkStart w:id="17" w:name="_Toc299727567"/>
      <w:bookmarkStart w:id="18" w:name="_Ref338671222"/>
      <w:bookmarkStart w:id="19" w:name="_Toc321728978"/>
      <w:bookmarkStart w:id="20" w:name="_Toc307236513"/>
      <w:bookmarkStart w:id="21" w:name="_Ref317453809"/>
      <w:bookmarkEnd w:id="13"/>
      <w:bookmarkEnd w:id="14"/>
      <w:r w:rsidRPr="00BE4186">
        <w:lastRenderedPageBreak/>
        <w:t>П</w:t>
      </w:r>
      <w:r w:rsidR="005451F6" w:rsidRPr="00BE4186">
        <w:t>ринцип работы</w:t>
      </w:r>
      <w:bookmarkEnd w:id="15"/>
      <w:r w:rsidR="002227E6" w:rsidRPr="00BE4186">
        <w:t xml:space="preserve"> механизмов интеграции системы</w:t>
      </w:r>
      <w:bookmarkEnd w:id="16"/>
    </w:p>
    <w:p w:rsidR="006940B4" w:rsidRPr="00BE4186" w:rsidRDefault="006940B4" w:rsidP="006940B4">
      <w:pPr>
        <w:pStyle w:val="20"/>
      </w:pPr>
      <w:bookmarkStart w:id="22" w:name="_Toc54014066"/>
      <w:r w:rsidRPr="00BE4186">
        <w:t>Описание принципа работы интеграционной шины</w:t>
      </w:r>
      <w:bookmarkEnd w:id="22"/>
    </w:p>
    <w:p w:rsidR="00777DE7" w:rsidRPr="00BE4186" w:rsidRDefault="00777DE7" w:rsidP="00BD1B4A">
      <w:pPr>
        <w:pStyle w:val="afffffff8"/>
      </w:pPr>
      <w:r w:rsidRPr="00BE4186">
        <w:t>Интеграционная шина платформы</w:t>
      </w:r>
      <w:r w:rsidR="002227E6" w:rsidRPr="00BE4186">
        <w:t>, на которой разработана Система,</w:t>
      </w:r>
      <w:r w:rsidRPr="00BE4186">
        <w:t xml:space="preserve"> является асинхронной, и состоит из следующих компонентов:</w:t>
      </w:r>
    </w:p>
    <w:p w:rsidR="00860CAA" w:rsidRPr="00BE4186" w:rsidRDefault="00777DE7" w:rsidP="00F87AA0">
      <w:pPr>
        <w:pStyle w:val="-"/>
      </w:pPr>
      <w:r w:rsidRPr="00BE4186">
        <w:t xml:space="preserve">Приемник </w:t>
      </w:r>
      <w:r w:rsidR="007628E0" w:rsidRPr="00BE4186">
        <w:t>–</w:t>
      </w:r>
      <w:r w:rsidRPr="00BE4186">
        <w:t xml:space="preserve"> сервис приема сообщения о</w:t>
      </w:r>
      <w:r w:rsidR="001F730C" w:rsidRPr="00BE4186">
        <w:t>т клиентов. Принимает сообщение</w:t>
      </w:r>
      <w:r w:rsidRPr="00BE4186">
        <w:t xml:space="preserve"> и передает их в дальнейшем системе на обработку (</w:t>
      </w:r>
      <w:r w:rsidR="00EC07C8" w:rsidRPr="00BE4186">
        <w:t>т</w:t>
      </w:r>
      <w:r w:rsidR="00376EE4" w:rsidRPr="00BE4186">
        <w:t>естовая площадка</w:t>
      </w:r>
      <w:r w:rsidR="006940B4" w:rsidRPr="00BE4186">
        <w:t xml:space="preserve"> ЕГИСЗ</w:t>
      </w:r>
      <w:r w:rsidR="00376EE4" w:rsidRPr="00BE4186">
        <w:t xml:space="preserve">: </w:t>
      </w:r>
      <w:r w:rsidR="00860CAA" w:rsidRPr="00BE4186">
        <w:rPr>
          <w:rStyle w:val="afff2"/>
          <w:color w:val="auto"/>
        </w:rPr>
        <w:t>http</w:t>
      </w:r>
      <w:r w:rsidR="00860CAA" w:rsidRPr="00BE4186">
        <w:rPr>
          <w:rStyle w:val="afff2"/>
          <w:color w:val="auto"/>
          <w:lang w:val="en-US"/>
        </w:rPr>
        <w:t>s</w:t>
      </w:r>
      <w:r w:rsidR="00860CAA" w:rsidRPr="00BE4186">
        <w:rPr>
          <w:rStyle w:val="afff2"/>
          <w:color w:val="auto"/>
        </w:rPr>
        <w:t>://ips-test.rosminzdrav.ru/57234d87b0838</w:t>
      </w:r>
      <w:r w:rsidR="00376EE4" w:rsidRPr="00BE4186">
        <w:t xml:space="preserve">, </w:t>
      </w:r>
    </w:p>
    <w:p w:rsidR="00777DE7" w:rsidRPr="00BE4186" w:rsidRDefault="00865174" w:rsidP="005C260C">
      <w:pPr>
        <w:pStyle w:val="-"/>
        <w:numPr>
          <w:ilvl w:val="0"/>
          <w:numId w:val="0"/>
        </w:numPr>
        <w:ind w:left="624"/>
      </w:pPr>
      <w:r w:rsidRPr="00BE4186">
        <w:t xml:space="preserve">      </w:t>
      </w:r>
      <w:r w:rsidR="00EC07C8" w:rsidRPr="00BE4186">
        <w:t>основная</w:t>
      </w:r>
      <w:r w:rsidR="00376EE4" w:rsidRPr="00BE4186">
        <w:t xml:space="preserve"> площадка</w:t>
      </w:r>
      <w:r w:rsidR="006940B4" w:rsidRPr="00BE4186">
        <w:t xml:space="preserve"> ЕГИСЗ</w:t>
      </w:r>
      <w:r w:rsidR="00376EE4" w:rsidRPr="00BE4186">
        <w:t xml:space="preserve">: </w:t>
      </w:r>
      <w:hyperlink r:id="rId8" w:history="1">
        <w:r w:rsidR="00860CAA" w:rsidRPr="00BE4186">
          <w:rPr>
            <w:rStyle w:val="afff2"/>
            <w:color w:val="auto"/>
          </w:rPr>
          <w:t>https://ips.rosminzdrav.ru/57406573a4083</w:t>
        </w:r>
      </w:hyperlink>
      <w:r w:rsidR="00777DE7" w:rsidRPr="00BE4186">
        <w:t>)</w:t>
      </w:r>
      <w:r w:rsidR="00EC07C8" w:rsidRPr="00BE4186">
        <w:t>.</w:t>
      </w:r>
    </w:p>
    <w:p w:rsidR="00777DE7" w:rsidRPr="00BE4186" w:rsidRDefault="00777DE7" w:rsidP="00BD1B4A">
      <w:pPr>
        <w:pStyle w:val="-"/>
      </w:pPr>
      <w:r w:rsidRPr="00BE4186">
        <w:t xml:space="preserve">Ответчик </w:t>
      </w:r>
      <w:r w:rsidR="007628E0" w:rsidRPr="00BE4186">
        <w:t>–</w:t>
      </w:r>
      <w:r w:rsidRPr="00BE4186">
        <w:t xml:space="preserve"> модуль, ответственный за доставку результа</w:t>
      </w:r>
      <w:r w:rsidR="00A81C17" w:rsidRPr="00BE4186">
        <w:t>та обработки сообщения клиенту.</w:t>
      </w:r>
    </w:p>
    <w:p w:rsidR="00860CAA" w:rsidRPr="00BE4186" w:rsidRDefault="00C06E50" w:rsidP="005C260C">
      <w:pPr>
        <w:pStyle w:val="-"/>
        <w:rPr>
          <w:lang w:eastAsia="en-US"/>
        </w:rPr>
      </w:pPr>
      <w:r w:rsidRPr="00BE4186">
        <w:t xml:space="preserve">Приемник клиента – сервис обратного вызова, который должен </w:t>
      </w:r>
      <w:r w:rsidR="00860CAA" w:rsidRPr="00BE4186">
        <w:t>соответствовать документу WSDL, приведенному в приложении</w:t>
      </w:r>
      <w:r w:rsidR="00860CAA" w:rsidRPr="00BE4186" w:rsidDel="00860CAA">
        <w:t xml:space="preserve"> </w:t>
      </w:r>
      <w:r w:rsidR="007715DA" w:rsidRPr="00BE4186">
        <w:t>(</w:t>
      </w:r>
      <w:r w:rsidR="000709AE" w:rsidRPr="00BE4186">
        <w:fldChar w:fldCharType="begin"/>
      </w:r>
      <w:r w:rsidR="000709AE" w:rsidRPr="00BE4186">
        <w:instrText xml:space="preserve"> REF _Ref535325279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6</w:t>
      </w:r>
      <w:r w:rsidR="000709AE" w:rsidRPr="00BE4186">
        <w:fldChar w:fldCharType="end"/>
      </w:r>
      <w:r w:rsidR="007715DA" w:rsidRPr="00BE4186">
        <w:t>)</w:t>
      </w:r>
      <w:r w:rsidRPr="00BE4186">
        <w:t>.</w:t>
      </w:r>
    </w:p>
    <w:p w:rsidR="00D5739A" w:rsidRPr="00BE4186" w:rsidRDefault="004C08D3" w:rsidP="00554FE5">
      <w:pPr>
        <w:pStyle w:val="afd"/>
        <w:rPr>
          <w:lang w:eastAsia="en-US"/>
        </w:rPr>
      </w:pPr>
      <w:r w:rsidRPr="00BE4186">
        <w:rPr>
          <w:lang w:eastAsia="en-US"/>
        </w:rPr>
        <w:t xml:space="preserve">При отправке сообщения в </w:t>
      </w:r>
      <w:r w:rsidR="00865174" w:rsidRPr="00BE4186">
        <w:rPr>
          <w:lang w:eastAsia="en-US"/>
        </w:rPr>
        <w:t xml:space="preserve">ФРБТ </w:t>
      </w:r>
      <w:r w:rsidRPr="00BE4186">
        <w:rPr>
          <w:lang w:eastAsia="en-US"/>
        </w:rPr>
        <w:t>указываются</w:t>
      </w:r>
      <w:r w:rsidR="00EC352A" w:rsidRPr="00BE4186">
        <w:rPr>
          <w:lang w:eastAsia="en-US"/>
        </w:rPr>
        <w:t xml:space="preserve"> следующие параметры (</w:t>
      </w:r>
      <w:r w:rsidR="00EC352A" w:rsidRPr="00BE4186">
        <w:t>Таблица</w:t>
      </w:r>
      <w:r w:rsidR="00C95BC3" w:rsidRPr="00BE4186">
        <w:t xml:space="preserve"> </w:t>
      </w:r>
      <w:r w:rsidR="00EC352A" w:rsidRPr="00BE4186">
        <w:t xml:space="preserve"> </w:t>
      </w:r>
      <w:r w:rsidR="006940B4" w:rsidRPr="00BE4186">
        <w:t>1</w:t>
      </w:r>
      <w:r w:rsidRPr="00BE4186">
        <w:rPr>
          <w:lang w:eastAsia="en-US"/>
        </w:rPr>
        <w:t>).</w:t>
      </w:r>
    </w:p>
    <w:p w:rsidR="00C95BC3" w:rsidRPr="00BE4186" w:rsidRDefault="00C95BC3" w:rsidP="00C95BC3">
      <w:pPr>
        <w:pStyle w:val="afd"/>
      </w:pPr>
      <w:r w:rsidRPr="00BE4186">
        <w:rPr>
          <w:rFonts w:eastAsia="Calibri"/>
        </w:rPr>
        <w:t>Таблица 1</w:t>
      </w:r>
      <w:r w:rsidR="004C08D3" w:rsidRPr="00BE4186">
        <w:rPr>
          <w:rFonts w:eastAsia="Calibri"/>
        </w:rPr>
        <w:t xml:space="preserve"> </w:t>
      </w:r>
      <w:r w:rsidR="004B3B78" w:rsidRPr="00BE4186">
        <w:rPr>
          <w:rFonts w:eastAsia="Calibri"/>
        </w:rPr>
        <w:t>–</w:t>
      </w:r>
      <w:r w:rsidR="004C08D3" w:rsidRPr="00BE4186">
        <w:rPr>
          <w:rFonts w:eastAsia="Calibri"/>
        </w:rPr>
        <w:t xml:space="preserve"> </w:t>
      </w:r>
      <w:r w:rsidR="004C08D3" w:rsidRPr="00BE4186">
        <w:t xml:space="preserve">Описание </w:t>
      </w:r>
      <w:r w:rsidR="00134CC2" w:rsidRPr="00BE4186">
        <w:t>параметров отправляемого сообщения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"/>
        <w:gridCol w:w="1981"/>
        <w:gridCol w:w="7052"/>
      </w:tblGrid>
      <w:tr w:rsidR="00351854" w:rsidRPr="00BE4186" w:rsidTr="00D24A74">
        <w:trPr>
          <w:cantSplit/>
          <w:tblHeader/>
        </w:trPr>
        <w:tc>
          <w:tcPr>
            <w:tcW w:w="166" w:type="pct"/>
            <w:vAlign w:val="center"/>
          </w:tcPr>
          <w:p w:rsidR="00134CC2" w:rsidRPr="00BE4186" w:rsidRDefault="00134CC2" w:rsidP="00635C1C">
            <w:pPr>
              <w:pStyle w:val="affffffa"/>
            </w:pPr>
            <w:r w:rsidRPr="00BE4186">
              <w:t>№</w:t>
            </w:r>
          </w:p>
        </w:tc>
        <w:tc>
          <w:tcPr>
            <w:tcW w:w="1061" w:type="pct"/>
            <w:vAlign w:val="center"/>
          </w:tcPr>
          <w:p w:rsidR="00134CC2" w:rsidRPr="00BE4186" w:rsidRDefault="00134CC2" w:rsidP="00635C1C">
            <w:pPr>
              <w:pStyle w:val="affffffa"/>
            </w:pPr>
            <w:r w:rsidRPr="00BE4186">
              <w:t>Наименование параметра</w:t>
            </w:r>
          </w:p>
        </w:tc>
        <w:tc>
          <w:tcPr>
            <w:tcW w:w="3772" w:type="pct"/>
            <w:vAlign w:val="center"/>
          </w:tcPr>
          <w:p w:rsidR="00134CC2" w:rsidRPr="00BE4186" w:rsidRDefault="00134CC2" w:rsidP="00635C1C">
            <w:pPr>
              <w:pStyle w:val="affffffa"/>
            </w:pPr>
            <w:r w:rsidRPr="00BE4186">
              <w:t>Описание параметра</w:t>
            </w:r>
          </w:p>
        </w:tc>
      </w:tr>
      <w:tr w:rsidR="00351854" w:rsidRPr="00BE4186" w:rsidTr="00D24A74">
        <w:trPr>
          <w:trHeight w:val="570"/>
        </w:trPr>
        <w:tc>
          <w:tcPr>
            <w:tcW w:w="166" w:type="pct"/>
          </w:tcPr>
          <w:p w:rsidR="00134CC2" w:rsidRPr="00BE4186" w:rsidRDefault="00134CC2" w:rsidP="000F6EA8">
            <w:pPr>
              <w:pStyle w:val="affffffb"/>
              <w:jc w:val="center"/>
            </w:pPr>
            <w:r w:rsidRPr="00BE4186">
              <w:t>1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BE4186" w:rsidRDefault="00134CC2" w:rsidP="00635C1C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oid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C2" w:rsidRPr="00BE4186" w:rsidRDefault="00134CC2" w:rsidP="00E958C5">
            <w:pPr>
              <w:pStyle w:val="affffffb"/>
            </w:pPr>
            <w:r w:rsidRPr="00BE4186">
              <w:t xml:space="preserve">Идентификатор базового объекта. Используется для авторизации клиента, зависит от целевой подсистемы. Например, для </w:t>
            </w:r>
            <w:r w:rsidR="00860CAA" w:rsidRPr="00BE4186">
              <w:t>ФРБТ</w:t>
            </w:r>
            <w:r w:rsidRPr="00BE4186">
              <w:t xml:space="preserve"> - это OID медицинского учреждения.</w:t>
            </w:r>
          </w:p>
        </w:tc>
      </w:tr>
      <w:tr w:rsidR="00351854" w:rsidRPr="00BE4186" w:rsidTr="00D24A74">
        <w:trPr>
          <w:trHeight w:val="570"/>
        </w:trPr>
        <w:tc>
          <w:tcPr>
            <w:tcW w:w="166" w:type="pct"/>
          </w:tcPr>
          <w:p w:rsidR="00134CC2" w:rsidRPr="00BE4186" w:rsidRDefault="00134CC2" w:rsidP="000F6EA8">
            <w:pPr>
              <w:pStyle w:val="affffffb"/>
              <w:jc w:val="center"/>
            </w:pPr>
            <w:r w:rsidRPr="00BE4186">
              <w:t>2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C2" w:rsidRPr="00BE4186" w:rsidRDefault="00134CC2" w:rsidP="00635C1C">
            <w:pPr>
              <w:pStyle w:val="affffffb"/>
            </w:pPr>
            <w:r w:rsidRPr="00BE4186">
              <w:rPr>
                <w:lang w:val="en-US"/>
              </w:rPr>
              <w:t>service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CC2" w:rsidRPr="00BE4186" w:rsidRDefault="00134CC2" w:rsidP="00635C1C">
            <w:pPr>
              <w:pStyle w:val="affffffb"/>
            </w:pPr>
            <w:r w:rsidRPr="00BE4186">
              <w:t>Имя подсистемы и целевого метода. Указывается в формате target.method, где target - имя подсистемы, method - имя метода подсистемы.</w:t>
            </w:r>
          </w:p>
        </w:tc>
      </w:tr>
      <w:tr w:rsidR="00351854" w:rsidRPr="00BE4186" w:rsidTr="00D24A74">
        <w:trPr>
          <w:trHeight w:val="570"/>
        </w:trPr>
        <w:tc>
          <w:tcPr>
            <w:tcW w:w="1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4CC2" w:rsidRPr="00BE4186" w:rsidRDefault="00134CC2" w:rsidP="000F6EA8">
            <w:pPr>
              <w:pStyle w:val="affffffb"/>
              <w:jc w:val="center"/>
            </w:pPr>
            <w:r w:rsidRPr="00BE4186">
              <w:t>3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34CC2" w:rsidRPr="00BE4186" w:rsidRDefault="00134CC2" w:rsidP="00635C1C">
            <w:pPr>
              <w:pStyle w:val="affffffb"/>
            </w:pPr>
            <w:r w:rsidRPr="00BE4186">
              <w:rPr>
                <w:lang w:val="en-US"/>
              </w:rPr>
              <w:t>document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34CC2" w:rsidRPr="00BE4186" w:rsidRDefault="00134CC2" w:rsidP="00635C1C">
            <w:pPr>
              <w:pStyle w:val="affffffb"/>
            </w:pPr>
            <w:r w:rsidRPr="00BE4186">
              <w:t>Документ, кодированный в base64, который передается целевому методу для обработки</w:t>
            </w:r>
            <w:r w:rsidRPr="00BE4186">
              <w:rPr>
                <w:sz w:val="24"/>
              </w:rPr>
              <w:t>.</w:t>
            </w:r>
          </w:p>
        </w:tc>
      </w:tr>
    </w:tbl>
    <w:p w:rsidR="00884883" w:rsidRPr="00BE4186" w:rsidRDefault="001F730C" w:rsidP="00C95BC3">
      <w:pPr>
        <w:pStyle w:val="afd"/>
      </w:pPr>
      <w:r w:rsidRPr="00BE4186">
        <w:t>После отправки сообщения</w:t>
      </w:r>
      <w:r w:rsidR="00865174" w:rsidRPr="00BE4186">
        <w:t>,</w:t>
      </w:r>
      <w:r w:rsidR="00884883" w:rsidRPr="00BE4186">
        <w:t xml:space="preserve"> клиенту возвращается параметр id, являющийся уникальным идентификатором пр</w:t>
      </w:r>
      <w:r w:rsidRPr="00BE4186">
        <w:t>инятого сообщения. В дальнейшем</w:t>
      </w:r>
      <w:r w:rsidR="00865174" w:rsidRPr="00BE4186">
        <w:t>,</w:t>
      </w:r>
      <w:r w:rsidR="00884883" w:rsidRPr="00BE4186">
        <w:t xml:space="preserve"> вся обработка сообщения в </w:t>
      </w:r>
      <w:r w:rsidR="00865174" w:rsidRPr="00BE4186">
        <w:t xml:space="preserve">ФРБТ </w:t>
      </w:r>
      <w:r w:rsidR="00884883" w:rsidRPr="00BE4186">
        <w:t>привязывается к данному идентификатору. Пос</w:t>
      </w:r>
      <w:r w:rsidRPr="00BE4186">
        <w:t xml:space="preserve">ле обработки сообщения </w:t>
      </w:r>
      <w:r w:rsidR="00865174" w:rsidRPr="00BE4186">
        <w:t xml:space="preserve">ФРБТ, </w:t>
      </w:r>
      <w:r w:rsidR="00884883" w:rsidRPr="00BE4186">
        <w:t>клиенту на сервис обратного вызова возвращается результат обработки данного сообщения, состоящий из следующих элементов</w:t>
      </w:r>
      <w:r w:rsidR="00134CC2" w:rsidRPr="00BE4186">
        <w:t xml:space="preserve"> (</w:t>
      </w:r>
      <w:r w:rsidR="00EC352A" w:rsidRPr="00BE4186">
        <w:t xml:space="preserve">Таблица </w:t>
      </w:r>
      <w:r w:rsidR="006940B4" w:rsidRPr="00BE4186">
        <w:t>2</w:t>
      </w:r>
      <w:r w:rsidR="00134CC2" w:rsidRPr="00BE4186">
        <w:t>)</w:t>
      </w:r>
      <w:r w:rsidR="00884883" w:rsidRPr="00BE4186">
        <w:t>:</w:t>
      </w:r>
    </w:p>
    <w:p w:rsidR="00134CC2" w:rsidRPr="00BE4186" w:rsidRDefault="00134CC2" w:rsidP="00C95BC3">
      <w:pPr>
        <w:pStyle w:val="afd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6940B4" w:rsidRPr="00BE4186">
        <w:rPr>
          <w:rFonts w:eastAsia="Calibri"/>
        </w:rPr>
        <w:t>2</w:t>
      </w:r>
      <w:r w:rsidRPr="00BE4186">
        <w:rPr>
          <w:rFonts w:eastAsia="Calibri"/>
        </w:rPr>
        <w:t xml:space="preserve"> </w:t>
      </w:r>
      <w:r w:rsidR="004B3B78" w:rsidRPr="00BE4186">
        <w:rPr>
          <w:rFonts w:eastAsia="Calibri"/>
        </w:rPr>
        <w:t>–</w:t>
      </w:r>
      <w:r w:rsidRPr="00BE4186">
        <w:rPr>
          <w:rFonts w:eastAsia="Calibri"/>
        </w:rPr>
        <w:t xml:space="preserve"> </w:t>
      </w:r>
      <w:r w:rsidRPr="00BE4186">
        <w:t xml:space="preserve">Описание параметров </w:t>
      </w:r>
      <w:r w:rsidR="00A23CC8" w:rsidRPr="00BE4186">
        <w:t xml:space="preserve">результата обработки </w:t>
      </w:r>
      <w:r w:rsidRPr="00BE4186">
        <w:t>сообщения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"/>
        <w:gridCol w:w="1959"/>
        <w:gridCol w:w="7052"/>
      </w:tblGrid>
      <w:tr w:rsidR="00351854" w:rsidRPr="00BE4186" w:rsidTr="00D24A74">
        <w:trPr>
          <w:cantSplit/>
          <w:tblHeader/>
        </w:trPr>
        <w:tc>
          <w:tcPr>
            <w:tcW w:w="180" w:type="pct"/>
            <w:vAlign w:val="center"/>
          </w:tcPr>
          <w:p w:rsidR="00A23CC8" w:rsidRPr="00BE4186" w:rsidRDefault="00A23CC8" w:rsidP="00635C1C">
            <w:pPr>
              <w:pStyle w:val="affffffa"/>
            </w:pPr>
            <w:r w:rsidRPr="00BE4186">
              <w:t>№</w:t>
            </w:r>
          </w:p>
        </w:tc>
        <w:tc>
          <w:tcPr>
            <w:tcW w:w="1048" w:type="pct"/>
            <w:vAlign w:val="center"/>
          </w:tcPr>
          <w:p w:rsidR="00A23CC8" w:rsidRPr="00BE4186" w:rsidRDefault="00A23CC8" w:rsidP="00635C1C">
            <w:pPr>
              <w:pStyle w:val="affffffa"/>
            </w:pPr>
            <w:r w:rsidRPr="00BE4186">
              <w:t>Наименование параметра</w:t>
            </w:r>
          </w:p>
        </w:tc>
        <w:tc>
          <w:tcPr>
            <w:tcW w:w="3772" w:type="pct"/>
            <w:vAlign w:val="center"/>
          </w:tcPr>
          <w:p w:rsidR="00A23CC8" w:rsidRPr="00BE4186" w:rsidRDefault="00A23CC8" w:rsidP="00635C1C">
            <w:pPr>
              <w:pStyle w:val="affffffa"/>
            </w:pPr>
            <w:r w:rsidRPr="00BE4186">
              <w:t>Описание параметра</w:t>
            </w:r>
          </w:p>
        </w:tc>
      </w:tr>
      <w:tr w:rsidR="00351854" w:rsidRPr="00BE4186" w:rsidTr="00D24A74">
        <w:trPr>
          <w:trHeight w:val="570"/>
        </w:trPr>
        <w:tc>
          <w:tcPr>
            <w:tcW w:w="180" w:type="pct"/>
          </w:tcPr>
          <w:p w:rsidR="00A23CC8" w:rsidRPr="00BE4186" w:rsidRDefault="00A23CC8" w:rsidP="000F6EA8">
            <w:pPr>
              <w:pStyle w:val="affffffb"/>
              <w:jc w:val="center"/>
            </w:pPr>
            <w:r w:rsidRPr="00BE4186">
              <w:t>1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CC8" w:rsidRPr="00BE4186" w:rsidRDefault="00A23CC8" w:rsidP="00635C1C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oid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C8" w:rsidRPr="00BE4186" w:rsidRDefault="00A23CC8" w:rsidP="00635C1C">
            <w:pPr>
              <w:pStyle w:val="affffffb"/>
            </w:pPr>
            <w:r w:rsidRPr="00BE4186">
              <w:t>Идентификатор базового объекта, с которым было отправлено сообщение.</w:t>
            </w:r>
          </w:p>
        </w:tc>
      </w:tr>
      <w:tr w:rsidR="00351854" w:rsidRPr="00BE4186" w:rsidTr="00D24A74">
        <w:trPr>
          <w:trHeight w:val="570"/>
        </w:trPr>
        <w:tc>
          <w:tcPr>
            <w:tcW w:w="180" w:type="pct"/>
          </w:tcPr>
          <w:p w:rsidR="00A23CC8" w:rsidRPr="00BE4186" w:rsidRDefault="00A23CC8" w:rsidP="000F6EA8">
            <w:pPr>
              <w:pStyle w:val="affffffb"/>
              <w:jc w:val="center"/>
            </w:pPr>
            <w:r w:rsidRPr="00BE4186">
              <w:t>2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CC8" w:rsidRPr="00BE4186" w:rsidRDefault="0085382E" w:rsidP="00635C1C">
            <w:pPr>
              <w:pStyle w:val="affffffb"/>
            </w:pPr>
            <w:r w:rsidRPr="00BE4186">
              <w:t>id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C8" w:rsidRPr="00BE4186" w:rsidRDefault="00A23CC8" w:rsidP="00635C1C">
            <w:pPr>
              <w:pStyle w:val="affffffb"/>
            </w:pPr>
            <w:r w:rsidRPr="00BE4186">
              <w:t>Идентификатор сообщения, отправленного в систему.</w:t>
            </w:r>
          </w:p>
        </w:tc>
      </w:tr>
      <w:tr w:rsidR="00351854" w:rsidRPr="00BE4186" w:rsidTr="00D24A74">
        <w:trPr>
          <w:trHeight w:val="570"/>
        </w:trPr>
        <w:tc>
          <w:tcPr>
            <w:tcW w:w="1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23CC8" w:rsidRPr="00BE4186" w:rsidRDefault="00A23CC8" w:rsidP="000F6EA8">
            <w:pPr>
              <w:pStyle w:val="affffffb"/>
              <w:jc w:val="center"/>
            </w:pPr>
            <w:r w:rsidRPr="00BE4186">
              <w:lastRenderedPageBreak/>
              <w:t>3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23CC8" w:rsidRPr="00BE4186" w:rsidRDefault="0085382E" w:rsidP="00635C1C">
            <w:pPr>
              <w:pStyle w:val="affffffb"/>
            </w:pPr>
            <w:r w:rsidRPr="00BE4186">
              <w:t>response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23CC8" w:rsidRPr="00BE4186" w:rsidRDefault="00A23CC8" w:rsidP="00635C1C">
            <w:pPr>
              <w:pStyle w:val="affffffb"/>
            </w:pPr>
            <w:r w:rsidRPr="00BE4186">
              <w:t>Документ, кодированный в base64, который содержит результат обработки сообщения.</w:t>
            </w:r>
          </w:p>
        </w:tc>
      </w:tr>
    </w:tbl>
    <w:p w:rsidR="00884883" w:rsidRPr="00BE4186" w:rsidRDefault="00884883" w:rsidP="00BD1B4A">
      <w:pPr>
        <w:pStyle w:val="afffffff8"/>
      </w:pPr>
      <w:r w:rsidRPr="00BE4186">
        <w:t xml:space="preserve">Взаимодействие с шиной </w:t>
      </w:r>
      <w:r w:rsidR="00EC352A" w:rsidRPr="00BE4186">
        <w:t>системы</w:t>
      </w:r>
      <w:r w:rsidRPr="00BE4186">
        <w:t xml:space="preserve"> производится через ИПС. Поэтому клиенту необходимо иметь зарегистрированную в ИПС систему и сервис обратного вызова</w:t>
      </w:r>
      <w:r w:rsidR="00FD4622" w:rsidRPr="00BE4186">
        <w:t xml:space="preserve"> (</w:t>
      </w:r>
      <w:r w:rsidR="00AD721D" w:rsidRPr="00BE4186">
        <w:t xml:space="preserve">ИПС. Методические материалы по подключению к сервису ИПС - </w:t>
      </w:r>
      <w:hyperlink r:id="rId9" w:history="1">
        <w:r w:rsidR="00AD721D" w:rsidRPr="00BE4186">
          <w:rPr>
            <w:rStyle w:val="afff2"/>
            <w:color w:val="auto"/>
          </w:rPr>
          <w:t>http://portal.egisz.rosminzdrav.ru/materials/11</w:t>
        </w:r>
      </w:hyperlink>
      <w:r w:rsidR="00FD4622" w:rsidRPr="00BE4186">
        <w:t>)</w:t>
      </w:r>
      <w:r w:rsidRPr="00BE4186">
        <w:t>.</w:t>
      </w:r>
      <w:r w:rsidR="001A2B45" w:rsidRPr="00BE4186">
        <w:t xml:space="preserve"> </w:t>
      </w:r>
    </w:p>
    <w:p w:rsidR="006940B4" w:rsidRPr="00BE4186" w:rsidRDefault="006940B4" w:rsidP="006940B4">
      <w:pPr>
        <w:pStyle w:val="20"/>
      </w:pPr>
      <w:bookmarkStart w:id="23" w:name="_Toc443405292"/>
      <w:bookmarkStart w:id="24" w:name="_Toc54014067"/>
      <w:r w:rsidRPr="00BE4186">
        <w:t>Описание целевых методов</w:t>
      </w:r>
      <w:bookmarkEnd w:id="23"/>
      <w:bookmarkEnd w:id="24"/>
      <w:r w:rsidRPr="00BE4186">
        <w:t xml:space="preserve"> </w:t>
      </w:r>
    </w:p>
    <w:p w:rsidR="006940B4" w:rsidRPr="00BE4186" w:rsidRDefault="006940B4" w:rsidP="006940B4">
      <w:pPr>
        <w:pStyle w:val="afffffff8"/>
      </w:pPr>
      <w:r w:rsidRPr="00BE4186">
        <w:t xml:space="preserve">Интеграционные </w:t>
      </w:r>
      <w:r w:rsidR="00860CAA" w:rsidRPr="00BE4186">
        <w:t xml:space="preserve">профили </w:t>
      </w:r>
      <w:r w:rsidRPr="00BE4186">
        <w:t xml:space="preserve">Системы позволяют осуществлять </w:t>
      </w:r>
      <w:r w:rsidR="005F04CE" w:rsidRPr="00BE4186">
        <w:t xml:space="preserve">просмотр, </w:t>
      </w:r>
      <w:r w:rsidRPr="00BE4186">
        <w:t xml:space="preserve">создание, изменение и удаление </w:t>
      </w:r>
      <w:r w:rsidR="005F04CE" w:rsidRPr="00BE4186">
        <w:t>сведений о пациентах</w:t>
      </w:r>
      <w:r w:rsidRPr="00BE4186">
        <w:t xml:space="preserve">, </w:t>
      </w:r>
      <w:r w:rsidR="005F04CE" w:rsidRPr="00BE4186">
        <w:t xml:space="preserve">первичных сведений о заболевании, </w:t>
      </w:r>
      <w:r w:rsidRPr="00BE4186">
        <w:t xml:space="preserve">а также </w:t>
      </w:r>
      <w:r w:rsidR="005F04CE" w:rsidRPr="00BE4186">
        <w:t>сведений о документах</w:t>
      </w:r>
      <w:r w:rsidR="00A92B24" w:rsidRPr="00BE4186">
        <w:t>, удостоверяющих личность, списка родственников и контактные данные пациента.</w:t>
      </w:r>
    </w:p>
    <w:p w:rsidR="006940B4" w:rsidRPr="00BE4186" w:rsidRDefault="006940B4" w:rsidP="006940B4">
      <w:pPr>
        <w:pStyle w:val="afffffff8"/>
      </w:pPr>
      <w:r w:rsidRPr="00BE4186">
        <w:t>Для идентификации су</w:t>
      </w:r>
      <w:r w:rsidR="00D5739A" w:rsidRPr="00BE4186">
        <w:t>щностей к С</w:t>
      </w:r>
      <w:r w:rsidRPr="00BE4186">
        <w:t>истеме используются ключи.</w:t>
      </w:r>
    </w:p>
    <w:p w:rsidR="006940B4" w:rsidRPr="00BE4186" w:rsidRDefault="006940B4" w:rsidP="006940B4">
      <w:pPr>
        <w:pStyle w:val="afffffff8"/>
      </w:pPr>
      <w:r w:rsidRPr="00BE4186">
        <w:rPr>
          <w:b/>
          <w:bCs/>
        </w:rPr>
        <w:t>Ключ</w:t>
      </w:r>
      <w:r w:rsidRPr="00BE4186">
        <w:t xml:space="preserve"> - это набор идентификаторов сущности, однозначно идентифицирующий данную сущность в системе. При работе с вложенными сущностями напрямую указывается несколько ключей. Например, чтобы получить описание документа, удостоверяющего личность пациента, необходимо указать ключ пациента и ключ документа. </w:t>
      </w:r>
    </w:p>
    <w:p w:rsidR="00143AA1" w:rsidRPr="00BE4186" w:rsidRDefault="006940B4" w:rsidP="00143AA1">
      <w:pPr>
        <w:pStyle w:val="afffffff8"/>
      </w:pPr>
      <w:r w:rsidRPr="00BE4186">
        <w:t>Описание ключей представлено в таблице ниже (Таблица 3).</w:t>
      </w:r>
    </w:p>
    <w:p w:rsidR="006940B4" w:rsidRPr="00BE4186" w:rsidRDefault="006940B4" w:rsidP="00BE4002">
      <w:pPr>
        <w:pStyle w:val="44"/>
        <w:spacing w:line="360" w:lineRule="auto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3 </w:t>
      </w:r>
      <w:r w:rsidR="0074474E" w:rsidRPr="00BE4186">
        <w:rPr>
          <w:rFonts w:eastAsia="Calibri"/>
        </w:rPr>
        <w:t>–</w:t>
      </w:r>
      <w:r w:rsidRPr="00BE4186">
        <w:rPr>
          <w:rFonts w:eastAsia="Calibri"/>
        </w:rPr>
        <w:t xml:space="preserve"> </w:t>
      </w:r>
      <w:r w:rsidRPr="00BE4186">
        <w:t>Описа</w:t>
      </w:r>
      <w:r w:rsidR="0085382E" w:rsidRPr="00BE4186">
        <w:t xml:space="preserve">ние ключей для работы с </w:t>
      </w:r>
      <w:r w:rsidR="007715DA" w:rsidRPr="00BE4186">
        <w:t>записями</w:t>
      </w:r>
    </w:p>
    <w:tbl>
      <w:tblPr>
        <w:tblW w:w="516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"/>
        <w:gridCol w:w="2858"/>
        <w:gridCol w:w="1792"/>
        <w:gridCol w:w="4124"/>
      </w:tblGrid>
      <w:tr w:rsidR="00041012" w:rsidRPr="00BE4186" w:rsidTr="005708F2">
        <w:trPr>
          <w:cantSplit/>
          <w:tblHeader/>
        </w:trPr>
        <w:tc>
          <w:tcPr>
            <w:tcW w:w="464" w:type="pct"/>
            <w:vAlign w:val="center"/>
          </w:tcPr>
          <w:p w:rsidR="00780FC5" w:rsidRPr="00BE4186" w:rsidRDefault="00780FC5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461" w:type="pct"/>
            <w:vAlign w:val="center"/>
          </w:tcPr>
          <w:p w:rsidR="00780FC5" w:rsidRPr="00BE4186" w:rsidRDefault="00780FC5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подсистемы</w:t>
            </w:r>
          </w:p>
        </w:tc>
        <w:tc>
          <w:tcPr>
            <w:tcW w:w="934" w:type="pct"/>
          </w:tcPr>
          <w:p w:rsidR="00780FC5" w:rsidRPr="00BE4186" w:rsidRDefault="00780FC5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Целевые методы</w:t>
            </w:r>
          </w:p>
        </w:tc>
        <w:tc>
          <w:tcPr>
            <w:tcW w:w="2141" w:type="pct"/>
            <w:vAlign w:val="center"/>
          </w:tcPr>
          <w:p w:rsidR="00780FC5" w:rsidRPr="00BE4186" w:rsidRDefault="00780FC5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Ключ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</w:tcPr>
          <w:p w:rsidR="00780FC5" w:rsidRPr="00BE4186" w:rsidRDefault="00780FC5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  <w:bookmarkStart w:id="25" w:name="_Hlk482218950"/>
          </w:p>
        </w:tc>
        <w:tc>
          <w:tcPr>
            <w:tcW w:w="1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C5" w:rsidRPr="00BE4186" w:rsidRDefault="00780FC5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patient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C5" w:rsidRPr="00BE4186" w:rsidRDefault="00780FC5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create, </w:t>
            </w:r>
            <w:r w:rsidR="0003732B" w:rsidRPr="00BE4186">
              <w:rPr>
                <w:szCs w:val="20"/>
                <w:lang w:val="en-US"/>
              </w:rPr>
              <w:t xml:space="preserve">read, </w:t>
            </w:r>
            <w:r w:rsidRPr="00BE4186">
              <w:rPr>
                <w:szCs w:val="20"/>
                <w:lang w:val="en-US"/>
              </w:rPr>
              <w:t>update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FC5" w:rsidRPr="00BE4186" w:rsidRDefault="00780FC5" w:rsidP="00911F9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 xml:space="preserve"> - СНИЛС пациента для идентифицированных;</w:t>
            </w:r>
          </w:p>
          <w:p w:rsidR="00780FC5" w:rsidRPr="00BE4186" w:rsidRDefault="00780FC5" w:rsidP="00911F9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firstName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lastName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patroymic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birthDate</w:t>
            </w:r>
            <w:r w:rsidRPr="00BE4186">
              <w:rPr>
                <w:szCs w:val="20"/>
              </w:rPr>
              <w:t xml:space="preserve"> - фамилия, имя, отчество, дата рождения для не идентифицированных.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</w:tcPr>
          <w:p w:rsidR="00ED23B1" w:rsidRPr="00BE4186" w:rsidRDefault="00ED23B1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  <w:bookmarkStart w:id="26" w:name="_Hlk482218976"/>
            <w:bookmarkEnd w:id="25"/>
          </w:p>
        </w:tc>
        <w:tc>
          <w:tcPr>
            <w:tcW w:w="1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B1" w:rsidRPr="00BE4186" w:rsidRDefault="00ED23B1" w:rsidP="00911F9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patient_document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B1" w:rsidRPr="00BE4186" w:rsidRDefault="0003732B" w:rsidP="00FB67F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create</w:t>
            </w:r>
            <w:r w:rsidR="00FB67FF" w:rsidRPr="00BE4186">
              <w:rPr>
                <w:szCs w:val="20"/>
              </w:rPr>
              <w:t xml:space="preserve">, </w:t>
            </w:r>
            <w:r w:rsidR="00ED23B1" w:rsidRPr="00BE4186">
              <w:rPr>
                <w:szCs w:val="20"/>
                <w:lang w:val="en-US"/>
              </w:rPr>
              <w:t>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23B1" w:rsidRPr="00BE4186" w:rsidRDefault="00ED23B1" w:rsidP="00F82EA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 xml:space="preserve"> - СНИЛС пациента для идентифицированных;</w:t>
            </w:r>
          </w:p>
          <w:p w:rsidR="0003732B" w:rsidRPr="00BE4186" w:rsidRDefault="00ED23B1" w:rsidP="00F82EA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firstName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lastName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patroymic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birthDate</w:t>
            </w:r>
            <w:r w:rsidRPr="00BE4186">
              <w:rPr>
                <w:szCs w:val="20"/>
              </w:rPr>
              <w:t xml:space="preserve"> - фамилия, имя, отчество, дата рождения для не идентифицированных.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</w:tcPr>
          <w:p w:rsidR="00FB67FF" w:rsidRPr="00BE4186" w:rsidRDefault="00FB67FF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FF" w:rsidRPr="00BE4186" w:rsidRDefault="00FB67FF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patient_document</w:t>
            </w:r>
          </w:p>
        </w:tc>
        <w:tc>
          <w:tcPr>
            <w:tcW w:w="9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FF" w:rsidRPr="00BE4186" w:rsidRDefault="00FB67FF" w:rsidP="00ED23B1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read, update, 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67FF" w:rsidRPr="00BE4186" w:rsidRDefault="00FB67FF" w:rsidP="00FB67F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 xml:space="preserve"> - СНИЛС пациента для идентифицированных;</w:t>
            </w:r>
          </w:p>
          <w:p w:rsidR="00FB67FF" w:rsidRPr="00BE4186" w:rsidRDefault="00FB67FF" w:rsidP="00FB67F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firstName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lastName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patroymic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birthDate</w:t>
            </w:r>
            <w:r w:rsidRPr="00BE4186">
              <w:rPr>
                <w:szCs w:val="20"/>
              </w:rPr>
              <w:t xml:space="preserve"> - фамилия, имя, отчество, дата рождения для не идентифицированных.</w:t>
            </w:r>
          </w:p>
          <w:p w:rsidR="00FB67FF" w:rsidRPr="00BE4186" w:rsidRDefault="00FB67FF" w:rsidP="00FB67F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document</w:t>
            </w:r>
            <w:r w:rsidRPr="00BE4186">
              <w:rPr>
                <w:szCs w:val="20"/>
                <w:shd w:val="clear" w:color="auto" w:fill="FFFFFF"/>
                <w:lang w:val="en-US"/>
              </w:rPr>
              <w:t>I</w:t>
            </w:r>
            <w:r w:rsidRPr="00BE4186">
              <w:rPr>
                <w:szCs w:val="20"/>
                <w:shd w:val="clear" w:color="auto" w:fill="FFFFFF"/>
              </w:rPr>
              <w:t>d, serial, number - тип документа, серия документа, номер документа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23B1" w:rsidRPr="00BE4186" w:rsidRDefault="00ED23B1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  <w:bookmarkStart w:id="27" w:name="_Hlk482219018"/>
            <w:bookmarkEnd w:id="26"/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D23B1" w:rsidRPr="00BE4186" w:rsidRDefault="00ED23B1" w:rsidP="00911F9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patient_relative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3B1" w:rsidRPr="00BE4186" w:rsidRDefault="0003732B" w:rsidP="001000E1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03732B" w:rsidRPr="00BE4186" w:rsidRDefault="0003732B" w:rsidP="0003732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 xml:space="preserve"> - СНИЛС пациента для идентифицированных;</w:t>
            </w:r>
          </w:p>
          <w:p w:rsidR="00ED23B1" w:rsidRPr="00BE4186" w:rsidRDefault="0003732B" w:rsidP="001000E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lang w:val="en-US"/>
              </w:rPr>
              <w:t>firstName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lastName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patroymic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birthDate</w:t>
            </w:r>
            <w:r w:rsidRPr="00BE4186">
              <w:rPr>
                <w:szCs w:val="20"/>
              </w:rPr>
              <w:t xml:space="preserve"> - фамилия, имя, отчество, дата рождения для не идентифицированных.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00E1" w:rsidRPr="00BE4186" w:rsidRDefault="001000E1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000E1" w:rsidRPr="00BE4186" w:rsidRDefault="001000E1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patient_relative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E1" w:rsidRPr="00BE4186" w:rsidRDefault="001000E1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read, update, 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000E1" w:rsidRPr="00BE4186" w:rsidRDefault="001000E1" w:rsidP="001000E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 xml:space="preserve"> - СНИЛС пациента для идентифицированных;</w:t>
            </w:r>
          </w:p>
          <w:p w:rsidR="001000E1" w:rsidRPr="00BE4186" w:rsidRDefault="001000E1" w:rsidP="001000E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lang w:val="en-US"/>
              </w:rPr>
              <w:t>firstName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lastName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patroymic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birthDate</w:t>
            </w:r>
            <w:r w:rsidRPr="00BE4186">
              <w:rPr>
                <w:szCs w:val="20"/>
              </w:rPr>
              <w:t xml:space="preserve"> - фамилия, имя, отчество, дата рождения для не идентифицированных.</w:t>
            </w:r>
          </w:p>
          <w:p w:rsidR="001000E1" w:rsidRPr="00BE4186" w:rsidRDefault="001000E1" w:rsidP="001000E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firstName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lastName</w:t>
            </w:r>
            <w:r w:rsidRPr="00BE4186">
              <w:rPr>
                <w:szCs w:val="20"/>
              </w:rPr>
              <w:t xml:space="preserve">, </w:t>
            </w:r>
            <w:r w:rsidRPr="00BE4186">
              <w:rPr>
                <w:szCs w:val="20"/>
                <w:lang w:val="en-US"/>
              </w:rPr>
              <w:t>patronymic</w:t>
            </w:r>
            <w:r w:rsidRPr="00BE4186">
              <w:rPr>
                <w:szCs w:val="20"/>
              </w:rPr>
              <w:t xml:space="preserve"> - фамилия, имя, отчество родственника.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15DA" w:rsidRPr="00BE4186" w:rsidRDefault="007715DA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tub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 xml:space="preserve"> - СНИЛС пациента;</w:t>
            </w:r>
          </w:p>
          <w:p w:rsidR="007715DA" w:rsidRPr="00BE4186" w:rsidRDefault="007715DA" w:rsidP="00FE51B5">
            <w:pPr>
              <w:keepNext/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firstName</w:t>
            </w:r>
            <w:r w:rsidRPr="00BE4186">
              <w:rPr>
                <w:sz w:val="20"/>
              </w:rPr>
              <w:t xml:space="preserve">, </w:t>
            </w:r>
            <w:r w:rsidRPr="00BE4186">
              <w:rPr>
                <w:sz w:val="20"/>
                <w:lang w:val="en-US"/>
              </w:rPr>
              <w:t>lastName</w:t>
            </w:r>
            <w:r w:rsidRPr="00BE4186">
              <w:rPr>
                <w:sz w:val="20"/>
              </w:rPr>
              <w:t xml:space="preserve">, </w:t>
            </w:r>
            <w:r w:rsidRPr="00BE4186">
              <w:rPr>
                <w:sz w:val="20"/>
                <w:lang w:val="en-US"/>
              </w:rPr>
              <w:t>patroymic</w:t>
            </w:r>
            <w:r w:rsidRPr="00BE4186">
              <w:rPr>
                <w:sz w:val="20"/>
              </w:rPr>
              <w:t xml:space="preserve">, </w:t>
            </w:r>
            <w:r w:rsidRPr="00BE4186">
              <w:rPr>
                <w:sz w:val="20"/>
                <w:lang w:val="en-US"/>
              </w:rPr>
              <w:t>birthDate</w:t>
            </w:r>
            <w:r w:rsidRPr="00BE4186">
              <w:rPr>
                <w:sz w:val="20"/>
              </w:rPr>
              <w:t xml:space="preserve"> - фамилия, имя, отчество, дата рождения для не идентифицированных.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15DA" w:rsidRPr="00BE4186" w:rsidRDefault="007715DA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tub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read, update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715DA" w:rsidRPr="00BE4186" w:rsidRDefault="007715DA" w:rsidP="007715DA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patientCard - номер карты пациента в регистре</w:t>
            </w:r>
          </w:p>
          <w:p w:rsidR="007715DA" w:rsidRPr="00BE4186" w:rsidRDefault="007715DA" w:rsidP="007715DA">
            <w:pPr>
              <w:pStyle w:val="affffffb"/>
              <w:rPr>
                <w:szCs w:val="20"/>
              </w:rPr>
            </w:pP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15DA" w:rsidRPr="00BE4186" w:rsidRDefault="007715DA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tub</w:t>
            </w:r>
            <w:r w:rsidRPr="00BE4186">
              <w:rPr>
                <w:bCs/>
                <w:szCs w:val="20"/>
              </w:rPr>
              <w:t>_</w:t>
            </w:r>
            <w:r w:rsidRPr="00BE4186">
              <w:rPr>
                <w:bCs/>
                <w:szCs w:val="20"/>
                <w:lang w:val="en-US"/>
              </w:rPr>
              <w:t>address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715DA" w:rsidRPr="00BE4186" w:rsidRDefault="007715DA" w:rsidP="007715DA">
            <w:pPr>
              <w:keepNext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</w:p>
          <w:p w:rsidR="007715DA" w:rsidRPr="00BE4186" w:rsidRDefault="007715DA" w:rsidP="007715DA">
            <w:pPr>
              <w:keepNext/>
              <w:rPr>
                <w:bCs/>
                <w:sz w:val="20"/>
              </w:rPr>
            </w:pP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15DA" w:rsidRPr="00BE4186" w:rsidRDefault="007715DA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7715DA" w:rsidP="007715DA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tub</w:t>
            </w:r>
            <w:r w:rsidRPr="00BE4186">
              <w:rPr>
                <w:bCs/>
                <w:szCs w:val="20"/>
              </w:rPr>
              <w:t>_</w:t>
            </w:r>
            <w:r w:rsidRPr="00BE4186">
              <w:rPr>
                <w:bCs/>
                <w:szCs w:val="20"/>
                <w:lang w:val="en-US"/>
              </w:rPr>
              <w:t>address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DA" w:rsidRPr="00BE4186" w:rsidRDefault="00DF238E" w:rsidP="007715DA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read, update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715DA" w:rsidRPr="00BE4186" w:rsidRDefault="007715DA" w:rsidP="007715DA">
            <w:pPr>
              <w:keepNext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  <w:p w:rsidR="007715DA" w:rsidRPr="00BE4186" w:rsidRDefault="007715DA" w:rsidP="007715DA">
            <w:pPr>
              <w:keepNext/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addressTypeId</w:t>
            </w:r>
            <w:r w:rsidRPr="00BE4186">
              <w:rPr>
                <w:sz w:val="20"/>
              </w:rPr>
              <w:t xml:space="preserve"> - тип адреса</w:t>
            </w:r>
          </w:p>
          <w:p w:rsidR="007715DA" w:rsidRPr="00BE4186" w:rsidRDefault="007715DA" w:rsidP="007715DA">
            <w:pPr>
              <w:keepNext/>
              <w:rPr>
                <w:bCs/>
                <w:sz w:val="20"/>
              </w:rPr>
            </w:pPr>
          </w:p>
        </w:tc>
      </w:tr>
      <w:tr w:rsidR="008049E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49E6" w:rsidRPr="00BE4186" w:rsidRDefault="008049E6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049E6" w:rsidRPr="00BE4186" w:rsidRDefault="008049E6" w:rsidP="007715DA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tub_disp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E6" w:rsidRPr="00BE4186" w:rsidRDefault="00C80802" w:rsidP="007715DA">
            <w:pPr>
              <w:pStyle w:val="affffffb"/>
              <w:rPr>
                <w:bCs/>
                <w:szCs w:val="20"/>
              </w:rPr>
            </w:pPr>
            <w:r w:rsidRPr="00BE4186">
              <w:rPr>
                <w:bCs/>
                <w:szCs w:val="20"/>
              </w:rPr>
              <w:t>с</w:t>
            </w:r>
            <w:r w:rsidR="008049E6" w:rsidRPr="00BE4186">
              <w:rPr>
                <w:bCs/>
                <w:szCs w:val="20"/>
                <w:lang w:val="en-US"/>
              </w:rPr>
              <w:t>reate</w:t>
            </w:r>
            <w:r w:rsidRPr="00BE4186">
              <w:rPr>
                <w:bCs/>
                <w:szCs w:val="20"/>
              </w:rPr>
              <w:t xml:space="preserve">, </w:t>
            </w:r>
            <w:r w:rsidRPr="00BE4186">
              <w:rPr>
                <w:bCs/>
                <w:szCs w:val="20"/>
                <w:lang w:val="en-US"/>
              </w:rPr>
              <w:t>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049E6" w:rsidRPr="00BE4186" w:rsidRDefault="00C80802" w:rsidP="007715DA">
            <w:pPr>
              <w:keepNext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</w:p>
        </w:tc>
      </w:tr>
      <w:tr w:rsidR="00041012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002" w:rsidRPr="00BE4186" w:rsidRDefault="00BE4002" w:rsidP="00560912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BE4002" w:rsidP="007715DA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tub_disp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4861D7" w:rsidP="00BE400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 xml:space="preserve">read, update,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E4002" w:rsidRPr="00473D4A" w:rsidRDefault="00BE4002" w:rsidP="00BE400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lang w:val="en-US"/>
              </w:rPr>
              <w:t>cardNumber </w:t>
            </w:r>
            <w:r w:rsidRPr="00473D4A">
              <w:rPr>
                <w:sz w:val="20"/>
                <w:szCs w:val="20"/>
              </w:rPr>
              <w:t xml:space="preserve">- </w:t>
            </w:r>
            <w:r w:rsidRPr="00BE4186">
              <w:rPr>
                <w:sz w:val="20"/>
                <w:szCs w:val="20"/>
              </w:rPr>
              <w:t>номер</w:t>
            </w:r>
            <w:r w:rsidRPr="00473D4A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</w:rPr>
              <w:t>карты</w:t>
            </w:r>
            <w:r w:rsidRPr="00473D4A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</w:rPr>
              <w:t>диспансерного</w:t>
            </w:r>
            <w:r w:rsidRPr="00473D4A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</w:rPr>
              <w:t>наблюдения</w:t>
            </w:r>
          </w:p>
          <w:p w:rsidR="00BE4002" w:rsidRPr="00BE4186" w:rsidRDefault="00C80802" w:rsidP="00BE400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tub_disp_record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62" w:rsidRPr="00BE4186" w:rsidRDefault="00E53E62" w:rsidP="00E53E62">
            <w:pPr>
              <w:pStyle w:val="affffff2"/>
              <w:shd w:val="clear" w:color="auto" w:fill="FFFFFF"/>
              <w:spacing w:before="15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</w:rPr>
              <w:t>с</w:t>
            </w:r>
            <w:r w:rsidRPr="00BE4186">
              <w:rPr>
                <w:bCs/>
                <w:sz w:val="20"/>
                <w:szCs w:val="20"/>
                <w:lang w:val="en-US"/>
              </w:rPr>
              <w:t>reate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bCs/>
                <w:sz w:val="20"/>
                <w:szCs w:val="20"/>
                <w:lang w:val="en-US"/>
              </w:rPr>
              <w:t>list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E53E62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  <w:lang w:val="en-US"/>
              </w:rPr>
              <w:t>cardNumber </w:t>
            </w:r>
            <w:r w:rsidRPr="00BE4186">
              <w:rPr>
                <w:sz w:val="20"/>
                <w:szCs w:val="20"/>
              </w:rPr>
              <w:t>- номер карты диспансерного наблюдения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tub_disp_record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62" w:rsidRPr="00BE4186" w:rsidRDefault="00E53E62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read, update, 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53E62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  <w:lang w:val="en-US"/>
              </w:rPr>
              <w:t>cardNumber </w:t>
            </w:r>
            <w:r w:rsidRPr="00BE4186">
              <w:rPr>
                <w:sz w:val="20"/>
                <w:szCs w:val="20"/>
              </w:rPr>
              <w:t>- номер карты диспансерного наблюдения</w:t>
            </w:r>
          </w:p>
          <w:p w:rsidR="00E53E62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inDate - Дата постановки на учет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tub_disp_visit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A0124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lang w:val="en-US"/>
              </w:rPr>
              <w:t>cardNumber</w:t>
            </w:r>
            <w:r w:rsidRPr="00473D4A">
              <w:rPr>
                <w:sz w:val="20"/>
                <w:szCs w:val="20"/>
              </w:rPr>
              <w:t xml:space="preserve"> - </w:t>
            </w:r>
            <w:r w:rsidRPr="00BE4186">
              <w:rPr>
                <w:sz w:val="20"/>
                <w:szCs w:val="20"/>
              </w:rPr>
              <w:t>номер</w:t>
            </w:r>
            <w:r w:rsidRPr="00473D4A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</w:rPr>
              <w:t>карты</w:t>
            </w:r>
            <w:r w:rsidRPr="00473D4A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</w:rPr>
              <w:t>диспансерного</w:t>
            </w:r>
            <w:r w:rsidRPr="00473D4A">
              <w:rPr>
                <w:sz w:val="20"/>
                <w:szCs w:val="20"/>
              </w:rPr>
              <w:t xml:space="preserve"> </w:t>
            </w:r>
            <w:r w:rsidRPr="00BE4186">
              <w:rPr>
                <w:sz w:val="20"/>
                <w:szCs w:val="20"/>
              </w:rPr>
              <w:t>наблюдения</w:t>
            </w:r>
          </w:p>
          <w:p w:rsidR="001A0124" w:rsidRPr="00BE4186" w:rsidRDefault="001A0124" w:rsidP="001A0124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AE6B06" w:rsidRPr="00BE4186" w:rsidRDefault="00AE6B06" w:rsidP="001A0124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inDate - дата постановки на учет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tub_disp_visit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read, update, 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AE6B06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lang w:val="en-US"/>
              </w:rPr>
              <w:t>cardNumber </w:t>
            </w:r>
            <w:r w:rsidRPr="00BE4186">
              <w:rPr>
                <w:sz w:val="20"/>
                <w:szCs w:val="20"/>
              </w:rPr>
              <w:t xml:space="preserve">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1A0124" w:rsidRPr="00BE4186" w:rsidRDefault="001A0124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inDate - дата постановки на учет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datePlan - Плановая явка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tub_disp_vaccine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диспансерного наблюдения</w:t>
            </w:r>
          </w:p>
          <w:p w:rsidR="001A0124" w:rsidRPr="00BE4186" w:rsidRDefault="001A0124" w:rsidP="001A0124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AE6B06" w:rsidRPr="00BE4186" w:rsidRDefault="00AE6B06" w:rsidP="001A0124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vaccinaDate - </w:t>
            </w:r>
            <w:r w:rsidRPr="00BE4186">
              <w:rPr>
                <w:sz w:val="20"/>
              </w:rPr>
              <w:t>Дата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вакцинации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tub_disp_vaccine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 номер карты диспансерного наблюдения</w:t>
            </w:r>
          </w:p>
          <w:p w:rsidR="00AE6B06" w:rsidRPr="00BE4186" w:rsidRDefault="001A0124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tub_disp_disability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62" w:rsidRPr="00BE4186" w:rsidRDefault="00E53E62" w:rsidP="00E53E62">
            <w:pPr>
              <w:pStyle w:val="affffff2"/>
              <w:shd w:val="clear" w:color="auto" w:fill="FFFFFF"/>
              <w:spacing w:before="15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E53E62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lang w:val="en-US"/>
              </w:rPr>
              <w:t>cardNumber </w:t>
            </w:r>
            <w:r w:rsidRPr="00BE4186">
              <w:rPr>
                <w:sz w:val="20"/>
              </w:rPr>
              <w:t xml:space="preserve">- номер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AE6B06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</w:tc>
      </w:tr>
      <w:tr w:rsidR="00AE6B06" w:rsidRPr="00BE4186" w:rsidTr="00FE1282">
        <w:trPr>
          <w:trHeight w:val="68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tub_disp_disability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62" w:rsidRPr="00BE4186" w:rsidRDefault="00E53E62" w:rsidP="00AE6B06">
            <w:pPr>
              <w:pStyle w:val="affffff2"/>
              <w:shd w:val="clear" w:color="auto" w:fill="FFFFFF"/>
              <w:spacing w:before="15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E53E62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lang w:val="en-US"/>
              </w:rPr>
              <w:t>cardNumber </w:t>
            </w:r>
            <w:r w:rsidRPr="00BE4186">
              <w:rPr>
                <w:sz w:val="20"/>
              </w:rPr>
              <w:t xml:space="preserve">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E53E62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E53E62" w:rsidRPr="00BE4186" w:rsidRDefault="00E53E62" w:rsidP="00FE1282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dateSet</w:t>
            </w:r>
            <w:r w:rsidRPr="00BE4186">
              <w:rPr>
                <w:sz w:val="20"/>
              </w:rPr>
              <w:t xml:space="preserve"> - Дата установления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tub_disp_hiv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  <w:p w:rsidR="00E53E62" w:rsidRPr="00BE4186" w:rsidRDefault="00E53E62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53E62" w:rsidRPr="00BE4186" w:rsidRDefault="00E53E62" w:rsidP="00E53E62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диспансерного наблюдения</w:t>
            </w:r>
          </w:p>
          <w:p w:rsidR="00AE6B06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tub_disp_hiv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>,</w:t>
            </w:r>
            <w:r w:rsidRPr="00BE4186">
              <w:rPr>
                <w:sz w:val="20"/>
                <w:szCs w:val="20"/>
                <w:lang w:val="en-US"/>
              </w:rPr>
              <w:t xml:space="preserve"> delete</w:t>
            </w:r>
            <w:r w:rsidRPr="00BE418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53E62" w:rsidRPr="00BE4186" w:rsidRDefault="00E53E62" w:rsidP="00E53E62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диспансерного наблюдения</w:t>
            </w:r>
          </w:p>
          <w:p w:rsidR="00E53E62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E53E62" w:rsidRPr="00BE4186" w:rsidRDefault="00E53E62" w:rsidP="00E53E62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directionDate - Дата направления на анализ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tub_disp_xray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E53E62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lang w:val="en-US"/>
              </w:rPr>
              <w:t>cardNumber </w:t>
            </w:r>
            <w:r w:rsidRPr="00BE4186">
              <w:rPr>
                <w:sz w:val="20"/>
              </w:rPr>
              <w:t xml:space="preserve">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E53E62" w:rsidRPr="00BE4186" w:rsidRDefault="00E53E62" w:rsidP="00E53E6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tub_disp_xray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C447B7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lang w:val="en-US"/>
              </w:rPr>
              <w:t>cardNumber </w:t>
            </w:r>
            <w:r w:rsidRPr="00BE4186">
              <w:rPr>
                <w:sz w:val="20"/>
              </w:rPr>
              <w:t xml:space="preserve">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C447B7" w:rsidRPr="00BE4186" w:rsidRDefault="00C447B7" w:rsidP="00C447B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C447B7" w:rsidRPr="00BE4186" w:rsidRDefault="00C447B7" w:rsidP="00C447B7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xrayDate - Дата обследования</w:t>
            </w:r>
          </w:p>
          <w:p w:rsidR="00E53E62" w:rsidRPr="00473D4A" w:rsidRDefault="00C447B7" w:rsidP="00E53E62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methodId - Метод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473D4A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tub_disp_bact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AE6B06" w:rsidRPr="00BE4186" w:rsidRDefault="00C447B7" w:rsidP="00C447B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tub_disp_bact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AE6B06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</w:rPr>
              <w:t xml:space="preserve">cardNumber 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C447B7" w:rsidRPr="00BE4186" w:rsidRDefault="00C447B7" w:rsidP="00C447B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C447B7" w:rsidRPr="00BE4186" w:rsidRDefault="00C447B7" w:rsidP="00C447B7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testDate - Дата исследования</w:t>
            </w:r>
          </w:p>
          <w:p w:rsidR="00AE6B06" w:rsidRPr="00BE4186" w:rsidRDefault="00C447B7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methodId - Метод исследования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tub_disp_probe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диспансерного наблюдения</w:t>
            </w:r>
          </w:p>
          <w:p w:rsidR="00C447B7" w:rsidRPr="00BE4186" w:rsidRDefault="00C447B7" w:rsidP="00C447B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  <w:p w:rsidR="00AE6B06" w:rsidRPr="00BE4186" w:rsidRDefault="00AE6B06" w:rsidP="00C447B7">
            <w:pPr>
              <w:shd w:val="clear" w:color="auto" w:fill="FFFFFF"/>
              <w:rPr>
                <w:sz w:val="20"/>
              </w:rPr>
            </w:pP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tub_disp_probe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диспансерного наблюдения</w:t>
            </w:r>
          </w:p>
          <w:p w:rsidR="00C447B7" w:rsidRPr="00BE4186" w:rsidRDefault="00C447B7" w:rsidP="00C447B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probeDate - Дата пробы</w:t>
            </w:r>
          </w:p>
          <w:p w:rsidR="00AE6B06" w:rsidRPr="00BE4186" w:rsidRDefault="00C447B7" w:rsidP="00C447B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probeId - Проба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tub_disp_hosp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AE6B06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 xml:space="preserve">cardNumber 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AE6B06" w:rsidRPr="00BE4186" w:rsidRDefault="00C447B7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tub_disp_hosp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  <w:r w:rsidRPr="00BE4186" w:rsidDel="00D65CC2">
              <w:rPr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76E32" w:rsidRPr="00473D4A" w:rsidRDefault="00AE6B06" w:rsidP="00476E3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</w:rPr>
              <w:t xml:space="preserve">cardNumber - номер карты </w:t>
            </w:r>
            <w:r w:rsidR="00476E32" w:rsidRPr="00BE4186">
              <w:rPr>
                <w:sz w:val="20"/>
                <w:szCs w:val="20"/>
              </w:rPr>
              <w:t>диспансерного</w:t>
            </w:r>
            <w:r w:rsidR="00476E32" w:rsidRPr="00473D4A">
              <w:rPr>
                <w:sz w:val="20"/>
                <w:szCs w:val="20"/>
              </w:rPr>
              <w:t xml:space="preserve"> </w:t>
            </w:r>
            <w:r w:rsidR="00476E32" w:rsidRPr="00BE4186">
              <w:rPr>
                <w:sz w:val="20"/>
                <w:szCs w:val="20"/>
              </w:rPr>
              <w:t>наблюдения</w:t>
            </w:r>
          </w:p>
          <w:p w:rsidR="00AE6B06" w:rsidRPr="00BE4186" w:rsidRDefault="00C447B7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  <w:p w:rsidR="00C447B7" w:rsidRPr="00BE4186" w:rsidRDefault="00C447B7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inDate - Дата госпитализации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723B00">
              <w:rPr>
                <w:szCs w:val="20"/>
                <w:shd w:val="clear" w:color="auto" w:fill="FFFFFF"/>
              </w:rPr>
              <w:t>tub_chemo_std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65CD1" w:rsidRDefault="00C447B7" w:rsidP="00965CD1">
            <w:pPr>
              <w:shd w:val="clear" w:color="auto" w:fill="FFFFFF"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 xml:space="preserve"> </w:t>
            </w:r>
            <w:r w:rsidR="00965CD1"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</w:p>
        </w:tc>
      </w:tr>
      <w:tr w:rsidR="00AE6B06" w:rsidRPr="00BE4186" w:rsidTr="00AE2275">
        <w:trPr>
          <w:trHeight w:val="289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tub_chemo_std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65CD1" w:rsidRPr="00BE4186" w:rsidRDefault="00965CD1" w:rsidP="00965CD1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965CD1" w:rsidRPr="00BE4186" w:rsidRDefault="00965CD1" w:rsidP="00965CD1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tub_chemo_std_exam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AE6B06" w:rsidRPr="00BE4186" w:rsidRDefault="00AE2275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tub_chemo_std_exam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2275" w:rsidRPr="00BE4186" w:rsidRDefault="00AE2275" w:rsidP="00AE227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cardNumber - номер карты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treatmentMonth - месяц лечения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tub_chemo_std_day_dosage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cardNumber - номер карты курса химиотерапии</w:t>
            </w:r>
          </w:p>
          <w:p w:rsidR="00AE6B06" w:rsidRPr="00BE4186" w:rsidRDefault="00AE2275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  <w:szCs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tub_chemo_std_day_dosage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cardNumber - номер карты курса химиотерапии</w:t>
            </w:r>
          </w:p>
          <w:p w:rsidR="00AE6B06" w:rsidRPr="00BE4186" w:rsidRDefault="00AE2275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  <w:p w:rsidR="00AE2275" w:rsidRPr="00BE4186" w:rsidRDefault="00AE2275" w:rsidP="00AE2275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setDate - Дата установки доз</w:t>
            </w:r>
          </w:p>
          <w:p w:rsidR="00AE2275" w:rsidRPr="00BE4186" w:rsidRDefault="00AE2275" w:rsidP="00AE227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intensivePhase - Признак интенсивной фазы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tub_chemo_std_treatmen</w:t>
            </w:r>
          </w:p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AE2275" w:rsidRPr="00BE4186" w:rsidRDefault="00AE2275" w:rsidP="00AE227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tub_chemo_std_treatment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2275" w:rsidRPr="00BE4186" w:rsidRDefault="00AE2275" w:rsidP="00AE227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 - номер карты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intensivePhase - признак интенсивной фазы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months - месяц лечения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tub_chemo_std_period</w:t>
            </w:r>
          </w:p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AE6B06" w:rsidRPr="00BE4186" w:rsidRDefault="00AE2275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 - номер записи в регистре</w:t>
            </w:r>
            <w:r w:rsidRPr="00BE4186">
              <w:rPr>
                <w:sz w:val="20"/>
              </w:rPr>
              <w:t xml:space="preserve"> 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tub_chemo_std_period</w:t>
            </w:r>
          </w:p>
          <w:p w:rsidR="00AE6B06" w:rsidRPr="00BE4186" w:rsidRDefault="00AE6B06" w:rsidP="00AE6B0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patientCard - номер записи в регистре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 - номер карты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intensivePhase - признак интенсивной фазы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trea</w:t>
            </w:r>
            <w:r w:rsidR="00E33B33" w:rsidRPr="00BE4186">
              <w:rPr>
                <w:sz w:val="20"/>
              </w:rPr>
              <w:t>tmentDate - дата начала лечения</w:t>
            </w:r>
          </w:p>
        </w:tc>
      </w:tr>
      <w:tr w:rsidR="00AE6B06" w:rsidRPr="00BE4186" w:rsidTr="00E33B33">
        <w:trPr>
          <w:trHeight w:val="359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tub_chemo_ext</w:t>
            </w:r>
          </w:p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E33B33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patientCard - номер записи в регистре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tub_chemo_ext</w:t>
            </w:r>
          </w:p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AE6B06" w:rsidRPr="00BE4186" w:rsidRDefault="00E33B33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patientCard - номер записи в регистре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tub_chemo_ext</w:t>
            </w:r>
            <w:r w:rsidRPr="00BE4186">
              <w:rPr>
                <w:sz w:val="20"/>
                <w:shd w:val="clear" w:color="auto" w:fill="FFFFFF"/>
              </w:rPr>
              <w:t>_exam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E33B33" w:rsidRPr="00BE4186" w:rsidRDefault="00E33B33" w:rsidP="00E33B3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patientCard - номер записи в регистре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tub_chemo_ext</w:t>
            </w:r>
            <w:r w:rsidRPr="00BE4186">
              <w:rPr>
                <w:sz w:val="20"/>
                <w:shd w:val="clear" w:color="auto" w:fill="FFFFFF"/>
              </w:rPr>
              <w:t>_exam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patientCard - номер записи в регистре</w:t>
            </w:r>
          </w:p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cardNumber - номер карты</w:t>
            </w:r>
          </w:p>
          <w:p w:rsidR="00AE6B06" w:rsidRPr="00BE4186" w:rsidRDefault="00E33B33" w:rsidP="00E33B3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treatmentMonth - месяц лечения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tub_chemo_ext_prev_treatment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 - номер карты курса химиотерапии</w:t>
            </w:r>
          </w:p>
          <w:p w:rsidR="00AE6B06" w:rsidRPr="00BE4186" w:rsidRDefault="00E33B33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patientCard - номер записи в регистре</w:t>
            </w:r>
          </w:p>
        </w:tc>
      </w:tr>
      <w:tr w:rsidR="00AE6B06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tub_chemo_ext_prev_treatment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read, update</w:t>
            </w:r>
            <w:r w:rsidRPr="00BE4186">
              <w:rPr>
                <w:bCs/>
                <w:sz w:val="20"/>
                <w:szCs w:val="20"/>
              </w:rPr>
              <w:t xml:space="preserve">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patientCard - номер записи в регистре</w:t>
            </w:r>
          </w:p>
          <w:p w:rsidR="00AE6B06" w:rsidRPr="00BE4186" w:rsidRDefault="00AE6B06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cardNumber - номер карты</w:t>
            </w:r>
          </w:p>
          <w:p w:rsidR="00AE6B06" w:rsidRPr="00BE4186" w:rsidRDefault="00E33B33" w:rsidP="00E33B3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startDate - дата начала лечения</w:t>
            </w:r>
          </w:p>
        </w:tc>
      </w:tr>
      <w:tr w:rsidR="00AE6B06" w:rsidRPr="00E52521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tub_chemo_ext_treatment_dosage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6" w:rsidRPr="00BE4186" w:rsidRDefault="00E33B33" w:rsidP="00E33B33">
            <w:pPr>
              <w:pStyle w:val="affffff2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create, list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E6B06" w:rsidRPr="00BE4186" w:rsidRDefault="00AE6B06" w:rsidP="00AE6B0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patient_card – </w:t>
            </w:r>
            <w:r w:rsidRPr="00BE4186">
              <w:rPr>
                <w:sz w:val="20"/>
              </w:rPr>
              <w:t>УНРЗ</w:t>
            </w:r>
          </w:p>
          <w:p w:rsidR="00AE6B06" w:rsidRPr="00BE4186" w:rsidRDefault="00AE6B06" w:rsidP="00E33B33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cardNumber - </w:t>
            </w:r>
            <w:r w:rsidRPr="00BE4186">
              <w:rPr>
                <w:sz w:val="20"/>
              </w:rPr>
              <w:t>номер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карты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курса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химиотерапии</w:t>
            </w:r>
          </w:p>
        </w:tc>
      </w:tr>
      <w:tr w:rsidR="00E33B33" w:rsidRPr="00BE4186" w:rsidTr="005708F2">
        <w:trPr>
          <w:trHeight w:val="570"/>
        </w:trPr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3B33" w:rsidRPr="00BE4186" w:rsidRDefault="00E33B33" w:rsidP="00AE6B06">
            <w:pPr>
              <w:pStyle w:val="affffffb"/>
              <w:numPr>
                <w:ilvl w:val="0"/>
                <w:numId w:val="53"/>
              </w:numPr>
              <w:spacing w:before="0" w:after="0"/>
              <w:jc w:val="center"/>
              <w:rPr>
                <w:szCs w:val="20"/>
                <w:lang w:val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33B33" w:rsidRPr="00BE4186" w:rsidRDefault="00E33B33" w:rsidP="00AE6B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tub_chemo_ext_treatment_dosage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3" w:rsidRPr="00BE4186" w:rsidRDefault="00E33B33" w:rsidP="00AE6B06">
            <w:pPr>
              <w:pStyle w:val="affffff2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 xml:space="preserve">read, update, </w:t>
            </w:r>
            <w:r w:rsidRPr="00BE4186">
              <w:rPr>
                <w:sz w:val="20"/>
                <w:szCs w:val="20"/>
                <w:lang w:val="en-US"/>
              </w:rPr>
              <w:t>delete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33B33" w:rsidRPr="00BE4186" w:rsidRDefault="00E33B33" w:rsidP="00E33B33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patient_card – </w:t>
            </w:r>
            <w:r w:rsidRPr="00BE4186">
              <w:rPr>
                <w:sz w:val="20"/>
              </w:rPr>
              <w:t>УНРЗ</w:t>
            </w:r>
          </w:p>
          <w:p w:rsidR="00E33B33" w:rsidRPr="00BE4186" w:rsidRDefault="00E33B33" w:rsidP="00E33B33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cardNumber - </w:t>
            </w:r>
            <w:r w:rsidRPr="00BE4186">
              <w:rPr>
                <w:sz w:val="20"/>
              </w:rPr>
              <w:t>номер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карты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курса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химиотерапии</w:t>
            </w:r>
          </w:p>
          <w:p w:rsidR="00E33B33" w:rsidRPr="00BE4186" w:rsidRDefault="00E33B33" w:rsidP="00E33B3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intensive</w:t>
            </w:r>
            <w:r w:rsidRPr="00BE4186">
              <w:rPr>
                <w:sz w:val="20"/>
              </w:rPr>
              <w:t xml:space="preserve"> -</w:t>
            </w:r>
            <w:r w:rsidRPr="00BE4186">
              <w:rPr>
                <w:sz w:val="20"/>
                <w:lang w:val="en-US"/>
              </w:rPr>
              <w:t> </w:t>
            </w:r>
            <w:r w:rsidRPr="00BE4186">
              <w:rPr>
                <w:sz w:val="20"/>
              </w:rPr>
              <w:t>Признак интенсивной фазы</w:t>
            </w:r>
          </w:p>
          <w:p w:rsidR="00E33B33" w:rsidRPr="00BE4186" w:rsidRDefault="00E33B33" w:rsidP="00AE6B06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months - месяц лечения</w:t>
            </w:r>
          </w:p>
        </w:tc>
      </w:tr>
    </w:tbl>
    <w:bookmarkEnd w:id="27"/>
    <w:p w:rsidR="007715DA" w:rsidRPr="00BE4186" w:rsidRDefault="007715DA" w:rsidP="005708F2">
      <w:pPr>
        <w:pStyle w:val="afffffff8"/>
        <w:spacing w:after="240"/>
        <w:rPr>
          <w:szCs w:val="28"/>
        </w:rPr>
      </w:pPr>
      <w:r w:rsidRPr="00BE4186">
        <w:rPr>
          <w:szCs w:val="28"/>
        </w:rPr>
        <w:t>В приложении</w:t>
      </w:r>
      <w:r w:rsidR="000709AE" w:rsidRPr="00BE4186">
        <w:rPr>
          <w:szCs w:val="28"/>
        </w:rPr>
        <w:t xml:space="preserve"> (</w:t>
      </w:r>
      <w:r w:rsidR="000709AE" w:rsidRPr="00BE4186">
        <w:rPr>
          <w:szCs w:val="28"/>
        </w:rPr>
        <w:fldChar w:fldCharType="begin"/>
      </w:r>
      <w:r w:rsidR="000709AE" w:rsidRPr="00BE4186">
        <w:rPr>
          <w:szCs w:val="28"/>
        </w:rPr>
        <w:instrText xml:space="preserve"> REF _Ref536183491 \h </w:instrText>
      </w:r>
      <w:r w:rsidR="00BE4186">
        <w:rPr>
          <w:szCs w:val="28"/>
        </w:rPr>
        <w:instrText xml:space="preserve"> \* MERGEFORMAT </w:instrText>
      </w:r>
      <w:r w:rsidR="000709AE" w:rsidRPr="00BE4186">
        <w:rPr>
          <w:szCs w:val="28"/>
        </w:rPr>
      </w:r>
      <w:r w:rsidR="000709AE" w:rsidRPr="00BE4186">
        <w:rPr>
          <w:szCs w:val="28"/>
        </w:rPr>
        <w:fldChar w:fldCharType="separate"/>
      </w:r>
      <w:r w:rsidR="000709AE" w:rsidRPr="00BE4186">
        <w:t>Приложение 7</w:t>
      </w:r>
      <w:r w:rsidR="000709AE" w:rsidRPr="00BE4186">
        <w:rPr>
          <w:szCs w:val="28"/>
        </w:rPr>
        <w:fldChar w:fldCharType="end"/>
      </w:r>
      <w:r w:rsidRPr="00BE4186">
        <w:rPr>
          <w:szCs w:val="28"/>
        </w:rPr>
        <w:t>) приведена XSD-схема интеграционных профилей.</w:t>
      </w:r>
    </w:p>
    <w:p w:rsidR="001F3796" w:rsidRPr="00BE4186" w:rsidRDefault="001F3796" w:rsidP="005708F2">
      <w:pPr>
        <w:pStyle w:val="afffffff8"/>
        <w:spacing w:after="240"/>
        <w:rPr>
          <w:szCs w:val="28"/>
        </w:rPr>
      </w:pPr>
    </w:p>
    <w:p w:rsidR="00AD7F0A" w:rsidRPr="00BE4186" w:rsidRDefault="00AD7F0A" w:rsidP="005708F2">
      <w:pPr>
        <w:pStyle w:val="3"/>
        <w:numPr>
          <w:ilvl w:val="0"/>
          <w:numId w:val="0"/>
        </w:numPr>
        <w:spacing w:after="240"/>
        <w:ind w:firstLine="624"/>
        <w:rPr>
          <w:b/>
          <w:i w:val="0"/>
        </w:rPr>
      </w:pPr>
      <w:bookmarkStart w:id="28" w:name="_Toc512444504"/>
      <w:bookmarkStart w:id="29" w:name="_Toc535419112"/>
      <w:bookmarkStart w:id="30" w:name="_Toc54014068"/>
      <w:r w:rsidRPr="00BE4186">
        <w:rPr>
          <w:b/>
          <w:i w:val="0"/>
        </w:rPr>
        <w:t xml:space="preserve">Описание полей подсистемы </w:t>
      </w:r>
      <w:bookmarkEnd w:id="28"/>
      <w:bookmarkEnd w:id="29"/>
      <w:r w:rsidRPr="00BE4186">
        <w:rPr>
          <w:b/>
          <w:i w:val="0"/>
          <w:lang w:val="en-US"/>
        </w:rPr>
        <w:t>patient</w:t>
      </w:r>
      <w:bookmarkEnd w:id="30"/>
    </w:p>
    <w:p w:rsidR="00CB3120" w:rsidRPr="00BE4186" w:rsidRDefault="00CB3120" w:rsidP="005708F2">
      <w:pPr>
        <w:spacing w:after="240" w:line="360" w:lineRule="auto"/>
        <w:ind w:firstLine="624"/>
        <w:jc w:val="both"/>
      </w:pPr>
      <w:r w:rsidRPr="00BE4186">
        <w:t>Подсистема работы с пациентами предназначена для создания, изменения и просмотра пациентов, а также их документов, удостоверяющих личность.</w:t>
      </w:r>
    </w:p>
    <w:p w:rsidR="00D53A19" w:rsidRPr="00BE4186" w:rsidRDefault="00143AA1" w:rsidP="00857755">
      <w:pPr>
        <w:pStyle w:val="afffffff8"/>
      </w:pPr>
      <w:r w:rsidRPr="00BE4186">
        <w:t>Описание полей данных для создания пациента, представлено ниже (Таблица 4).</w:t>
      </w:r>
    </w:p>
    <w:p w:rsidR="00DD603C" w:rsidRDefault="00DD603C" w:rsidP="005708F2">
      <w:pPr>
        <w:pStyle w:val="44"/>
        <w:spacing w:line="360" w:lineRule="auto"/>
        <w:jc w:val="center"/>
        <w:rPr>
          <w:rFonts w:eastAsia="Calibri"/>
        </w:rPr>
      </w:pPr>
    </w:p>
    <w:p w:rsidR="00DD603C" w:rsidRDefault="00DD603C" w:rsidP="005708F2">
      <w:pPr>
        <w:pStyle w:val="44"/>
        <w:spacing w:line="360" w:lineRule="auto"/>
        <w:jc w:val="center"/>
        <w:rPr>
          <w:rFonts w:eastAsia="Calibri"/>
        </w:rPr>
      </w:pPr>
    </w:p>
    <w:p w:rsidR="006940B4" w:rsidRPr="00BE4186" w:rsidRDefault="006940B4" w:rsidP="005708F2">
      <w:pPr>
        <w:pStyle w:val="44"/>
        <w:spacing w:line="360" w:lineRule="auto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7715DA" w:rsidRPr="00BE4186">
        <w:rPr>
          <w:rFonts w:eastAsia="Calibri"/>
        </w:rPr>
        <w:t>4</w:t>
      </w:r>
      <w:r w:rsidRPr="00BE4186">
        <w:rPr>
          <w:rFonts w:eastAsia="Calibri"/>
        </w:rPr>
        <w:t xml:space="preserve"> </w:t>
      </w:r>
      <w:r w:rsidR="0036239C" w:rsidRPr="00BE4186">
        <w:rPr>
          <w:rFonts w:eastAsia="Calibri"/>
        </w:rPr>
        <w:t>–</w:t>
      </w:r>
      <w:r w:rsidRPr="00BE4186">
        <w:rPr>
          <w:rFonts w:eastAsia="Calibri"/>
        </w:rPr>
        <w:t xml:space="preserve"> </w:t>
      </w:r>
      <w:r w:rsidRPr="00BE4186">
        <w:t>Описание полей данных пациента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843"/>
        <w:gridCol w:w="1984"/>
        <w:gridCol w:w="1418"/>
        <w:gridCol w:w="1701"/>
        <w:gridCol w:w="1757"/>
      </w:tblGrid>
      <w:tr w:rsidR="0068367C" w:rsidRPr="00BE4186" w:rsidTr="0068367C">
        <w:trPr>
          <w:cantSplit/>
          <w:tblHeader/>
        </w:trPr>
        <w:tc>
          <w:tcPr>
            <w:tcW w:w="624" w:type="dxa"/>
            <w:vAlign w:val="center"/>
          </w:tcPr>
          <w:p w:rsidR="006940B4" w:rsidRPr="00BE4186" w:rsidRDefault="006940B4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843" w:type="dxa"/>
            <w:vAlign w:val="center"/>
          </w:tcPr>
          <w:p w:rsidR="006940B4" w:rsidRPr="00BE4186" w:rsidRDefault="006940B4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6940B4" w:rsidRPr="00BE4186" w:rsidRDefault="006940B4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</w:t>
            </w:r>
            <w:r w:rsidR="00B62F6C" w:rsidRPr="00BE4186">
              <w:rPr>
                <w:szCs w:val="20"/>
              </w:rPr>
              <w:t>/Валидация</w:t>
            </w:r>
          </w:p>
        </w:tc>
        <w:tc>
          <w:tcPr>
            <w:tcW w:w="1418" w:type="dxa"/>
            <w:vAlign w:val="center"/>
          </w:tcPr>
          <w:p w:rsidR="006940B4" w:rsidRPr="00BE4186" w:rsidRDefault="006940B4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6940B4" w:rsidRPr="00BE4186" w:rsidRDefault="006940B4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6940B4" w:rsidRPr="00BE4186" w:rsidRDefault="006940B4" w:rsidP="00911F9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940B4" w:rsidRPr="00BE4186" w:rsidRDefault="006940B4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B4" w:rsidRPr="00BE4186" w:rsidRDefault="006940B4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snils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B4" w:rsidRPr="00BE4186" w:rsidRDefault="006940B4" w:rsidP="00911F9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Строка из </w:t>
            </w:r>
            <w:r w:rsidR="00D74F58" w:rsidRPr="00BE4186">
              <w:rPr>
                <w:szCs w:val="20"/>
              </w:rPr>
              <w:t>цифр</w:t>
            </w:r>
            <w:r w:rsidRPr="00BE4186">
              <w:rPr>
                <w:szCs w:val="20"/>
              </w:rPr>
              <w:t xml:space="preserve"> длиной 11 символов</w:t>
            </w:r>
          </w:p>
          <w:p w:rsidR="0036239C" w:rsidRPr="00BE4186" w:rsidRDefault="005708F2" w:rsidP="00911F9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Валидация по контрольному числу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B4" w:rsidRPr="00BE4186" w:rsidRDefault="00066A82" w:rsidP="00911F9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0B4" w:rsidRPr="00BE4186" w:rsidRDefault="006940B4" w:rsidP="00911F9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СНИЛС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0B4" w:rsidRPr="00BE4186" w:rsidRDefault="006940B4" w:rsidP="00911F93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firstName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менее 2-х и не более 100 символов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Имя </w:t>
            </w:r>
            <w:r w:rsidRPr="00BE4186">
              <w:rPr>
                <w:szCs w:val="20"/>
              </w:rPr>
              <w:t>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lastName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менее 2-х и не более 100 символов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Фамилия</w:t>
            </w:r>
            <w:r w:rsidRPr="00BE4186">
              <w:rPr>
                <w:szCs w:val="20"/>
              </w:rPr>
              <w:t xml:space="preserve">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patronymic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менее 2-х и не более 100 символов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Отчество</w:t>
            </w:r>
            <w:r w:rsidRPr="00BE4186">
              <w:rPr>
                <w:szCs w:val="20"/>
              </w:rPr>
              <w:t xml:space="preserve">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birthDate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Дата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Дата рождения</w:t>
            </w:r>
            <w:r w:rsidRPr="00BE4186">
              <w:rPr>
                <w:szCs w:val="20"/>
              </w:rPr>
              <w:t xml:space="preserve">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gender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Число 1 или 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Пол (1-мужской, 2-женский)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workPlace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Строка не более 100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Место работы/учебы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socStatusId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Код социального статуса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1.2.643.5.1.13.2.1.1.366</w:t>
            </w: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decreedGroupId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Код декретированной группы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1.2.643.5.1.13.13.99.2.304</w:t>
            </w: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citizenShipId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Код </w:t>
            </w:r>
            <w:r w:rsidRPr="00BE4186">
              <w:rPr>
                <w:szCs w:val="20"/>
              </w:rPr>
              <w:t>страны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1.2.643.5.1.13.2.1.1.63</w:t>
            </w: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noresident</w:t>
            </w:r>
            <w:r w:rsidRPr="00BE4186">
              <w:rPr>
                <w:szCs w:val="20"/>
                <w:shd w:val="clear" w:color="auto" w:fill="FFFFFF"/>
                <w:lang w:val="en-US"/>
              </w:rPr>
              <w:t>S</w:t>
            </w:r>
            <w:r w:rsidRPr="00BE4186">
              <w:rPr>
                <w:szCs w:val="20"/>
                <w:shd w:val="clear" w:color="auto" w:fill="FFFFFF"/>
              </w:rPr>
              <w:t>tatus</w:t>
            </w:r>
            <w:r w:rsidRPr="00BE4186">
              <w:rPr>
                <w:szCs w:val="20"/>
                <w:shd w:val="clear" w:color="auto" w:fill="FFFFFF"/>
                <w:lang w:val="en-US"/>
              </w:rPr>
              <w:t>I</w:t>
            </w:r>
            <w:r w:rsidRPr="00BE4186">
              <w:rPr>
                <w:szCs w:val="20"/>
                <w:shd w:val="clear" w:color="auto" w:fill="FFFFFF"/>
              </w:rPr>
              <w:t>d</w:t>
            </w:r>
            <w:r w:rsidR="00DD603C">
              <w:rPr>
                <w:szCs w:val="20"/>
                <w:shd w:val="clear" w:color="auto" w:fill="FFFFFF"/>
              </w:rPr>
              <w:t xml:space="preserve"> </w:t>
            </w:r>
            <w:r w:rsidRPr="00BE4186">
              <w:rPr>
                <w:szCs w:val="20"/>
                <w:shd w:val="clear" w:color="auto" w:fill="FFFFFF"/>
                <w:lang w:val="en-US"/>
              </w:rPr>
              <w:t>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Положительное число</w:t>
            </w:r>
            <w:r w:rsidRPr="00BE4186">
              <w:rPr>
                <w:szCs w:val="20"/>
              </w:rPr>
              <w:t>, условное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нет, если </w:t>
            </w:r>
            <w:r w:rsidRPr="00BE4186">
              <w:rPr>
                <w:szCs w:val="20"/>
                <w:lang w:val="en-US"/>
              </w:rPr>
              <w:t>citizenShipId</w:t>
            </w:r>
            <w:r w:rsidRPr="00BE4186">
              <w:rPr>
                <w:szCs w:val="20"/>
              </w:rPr>
              <w:t xml:space="preserve"> = 171 (Россия Российская Федерация)</w:t>
            </w: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да, если </w:t>
            </w:r>
            <w:r w:rsidRPr="00BE4186">
              <w:rPr>
                <w:szCs w:val="20"/>
                <w:lang w:val="en-US"/>
              </w:rPr>
              <w:t>citizenShipId</w:t>
            </w:r>
            <w:r w:rsidRPr="00BE4186">
              <w:rPr>
                <w:szCs w:val="20"/>
              </w:rPr>
              <w:t xml:space="preserve"> не равно 171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Код правового статуса нерезидента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lang w:val="en-US"/>
              </w:rPr>
              <w:t>1.2.643.5.1.13.13.11.1408</w:t>
            </w:r>
          </w:p>
        </w:tc>
      </w:tr>
      <w:tr w:rsidR="0068367C" w:rsidRPr="00BE4186" w:rsidTr="00857755">
        <w:trPr>
          <w:trHeight w:val="314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relative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Информация о родственнике</w:t>
            </w:r>
            <w:r w:rsidR="00857755" w:rsidRPr="00BE4186">
              <w:rPr>
                <w:szCs w:val="20"/>
              </w:rPr>
              <w:t>.</w:t>
            </w:r>
          </w:p>
          <w:p w:rsidR="00857755" w:rsidRPr="00BE4186" w:rsidRDefault="00857755" w:rsidP="0068367C">
            <w:pPr>
              <w:pStyle w:val="affffffb"/>
              <w:rPr>
                <w:szCs w:val="20"/>
              </w:rPr>
            </w:pPr>
            <w:r w:rsidRPr="00BE4186">
              <w:t xml:space="preserve">Описание полей (атрибутов) </w:t>
            </w:r>
            <w:r w:rsidRPr="00BE4186">
              <w:lastRenderedPageBreak/>
              <w:t>представлено в Таблице 6.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document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Информация о документе, удостоверяющем личность</w:t>
            </w:r>
            <w:r w:rsidR="00857755" w:rsidRPr="00BE4186">
              <w:rPr>
                <w:szCs w:val="20"/>
              </w:rPr>
              <w:t>.</w:t>
            </w:r>
          </w:p>
          <w:p w:rsidR="00857755" w:rsidRPr="00BE4186" w:rsidRDefault="00857755" w:rsidP="0068367C">
            <w:pPr>
              <w:pStyle w:val="affffffb"/>
              <w:rPr>
                <w:szCs w:val="20"/>
              </w:rPr>
            </w:pPr>
            <w:r w:rsidRPr="00BE4186">
              <w:t>Описание полей (атрибутов) представлено в Таблице 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birthLastName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Строка не более 100 символов</w:t>
            </w:r>
          </w:p>
          <w:p w:rsidR="0068367C" w:rsidRPr="00BE4186" w:rsidRDefault="0068367C" w:rsidP="0068367C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68367C" w:rsidRPr="00BE4186" w:rsidRDefault="0068367C" w:rsidP="0068367C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 Доступны для ввода:</w:t>
            </w:r>
          </w:p>
          <w:p w:rsidR="0068367C" w:rsidRPr="00BE4186" w:rsidRDefault="0068367C" w:rsidP="0068367C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-кириллица</w:t>
            </w:r>
          </w:p>
          <w:p w:rsidR="0068367C" w:rsidRPr="00BE4186" w:rsidRDefault="0068367C" w:rsidP="0068367C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-тире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Фамилия, данная при рождении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  <w:tr w:rsidR="0068367C" w:rsidRPr="00BE4186" w:rsidTr="0068367C">
        <w:trPr>
          <w:trHeight w:val="570"/>
        </w:trPr>
        <w:tc>
          <w:tcPr>
            <w:tcW w:w="624" w:type="dxa"/>
          </w:tcPr>
          <w:p w:rsidR="0068367C" w:rsidRPr="00BE4186" w:rsidRDefault="0068367C" w:rsidP="0068367C">
            <w:pPr>
              <w:pStyle w:val="affffffb"/>
              <w:numPr>
                <w:ilvl w:val="0"/>
                <w:numId w:val="56"/>
              </w:numPr>
              <w:tabs>
                <w:tab w:val="left" w:pos="360"/>
              </w:tabs>
              <w:jc w:val="both"/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birthPlace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не более 256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Место рождения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67C" w:rsidRPr="00BE4186" w:rsidRDefault="0068367C" w:rsidP="0068367C">
            <w:pPr>
              <w:pStyle w:val="affffffb"/>
              <w:rPr>
                <w:szCs w:val="20"/>
              </w:rPr>
            </w:pPr>
          </w:p>
        </w:tc>
      </w:tr>
    </w:tbl>
    <w:p w:rsidR="001F3796" w:rsidRPr="00BE4186" w:rsidRDefault="001F3796" w:rsidP="001F3796">
      <w:pPr>
        <w:pStyle w:val="afe"/>
        <w:ind w:left="0"/>
        <w:jc w:val="left"/>
      </w:pPr>
    </w:p>
    <w:p w:rsidR="00AD7F0A" w:rsidRPr="00BE4186" w:rsidRDefault="00AD7F0A" w:rsidP="00CB3120">
      <w:pPr>
        <w:pStyle w:val="3"/>
        <w:numPr>
          <w:ilvl w:val="0"/>
          <w:numId w:val="0"/>
        </w:numPr>
        <w:spacing w:after="240"/>
        <w:ind w:firstLine="624"/>
        <w:rPr>
          <w:b/>
          <w:i w:val="0"/>
        </w:rPr>
      </w:pPr>
      <w:bookmarkStart w:id="31" w:name="_Toc54014069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lang w:val="en-US"/>
        </w:rPr>
        <w:t>patient</w:t>
      </w:r>
      <w:r w:rsidRPr="00BE4186">
        <w:rPr>
          <w:b/>
          <w:i w:val="0"/>
        </w:rPr>
        <w:t>_</w:t>
      </w:r>
      <w:r w:rsidRPr="00BE4186">
        <w:rPr>
          <w:b/>
          <w:i w:val="0"/>
          <w:lang w:val="en-US"/>
        </w:rPr>
        <w:t>document</w:t>
      </w:r>
      <w:bookmarkEnd w:id="31"/>
    </w:p>
    <w:p w:rsidR="00D53A19" w:rsidRPr="00BE4186" w:rsidRDefault="00D53A19" w:rsidP="00D53A19">
      <w:pPr>
        <w:spacing w:line="360" w:lineRule="auto"/>
        <w:ind w:firstLine="624"/>
        <w:jc w:val="both"/>
      </w:pPr>
      <w:r w:rsidRPr="00BE4186">
        <w:t>Подсистема работы с документами предназначена для создания, изменения и просмотра документов, удостоверяющих личность.</w:t>
      </w:r>
    </w:p>
    <w:p w:rsidR="00D53A19" w:rsidRPr="00BE4186" w:rsidRDefault="009A76E4" w:rsidP="00B72BCE">
      <w:pPr>
        <w:pStyle w:val="afffffff8"/>
      </w:pPr>
      <w:r w:rsidRPr="00BE4186">
        <w:t xml:space="preserve">Описание полей данных для документов, удостоверяющих личность пациента, представлено ниже (Таблица </w:t>
      </w:r>
      <w:r w:rsidR="00AD7F0A" w:rsidRPr="00BE4186">
        <w:t>5</w:t>
      </w:r>
      <w:r w:rsidRPr="00BE4186">
        <w:t>).</w:t>
      </w:r>
    </w:p>
    <w:p w:rsidR="00B72BCE" w:rsidRDefault="00B72BCE" w:rsidP="00B72BCE">
      <w:pPr>
        <w:pStyle w:val="afffffff8"/>
      </w:pPr>
    </w:p>
    <w:p w:rsidR="00476E32" w:rsidRPr="00BE4186" w:rsidRDefault="00476E32" w:rsidP="00B72BCE">
      <w:pPr>
        <w:pStyle w:val="afffffff8"/>
      </w:pPr>
    </w:p>
    <w:p w:rsidR="00D53A19" w:rsidRDefault="009A76E4" w:rsidP="00B72BCE">
      <w:pPr>
        <w:pStyle w:val="afd"/>
        <w:spacing w:after="240"/>
        <w:ind w:firstLine="0"/>
        <w:jc w:val="center"/>
      </w:pPr>
      <w:r w:rsidRPr="00BE4186">
        <w:rPr>
          <w:rFonts w:eastAsia="Calibri"/>
        </w:rPr>
        <w:t xml:space="preserve">Таблица </w:t>
      </w:r>
      <w:r w:rsidR="00AD7F0A" w:rsidRPr="00BE4186">
        <w:rPr>
          <w:rFonts w:eastAsia="Calibri"/>
        </w:rPr>
        <w:t>5</w:t>
      </w:r>
      <w:r w:rsidRPr="00BE4186">
        <w:rPr>
          <w:rFonts w:eastAsia="Calibri"/>
        </w:rPr>
        <w:t xml:space="preserve"> – </w:t>
      </w:r>
      <w:r w:rsidRPr="00BE4186">
        <w:t>Описание полей данных для документов, удостоверяющих личность</w:t>
      </w:r>
      <w:r w:rsidR="00D53A19" w:rsidRPr="00BE4186">
        <w:t xml:space="preserve"> </w:t>
      </w:r>
    </w:p>
    <w:p w:rsidR="00476E32" w:rsidRPr="00BE4186" w:rsidRDefault="00476E32" w:rsidP="00B72BCE">
      <w:pPr>
        <w:pStyle w:val="afd"/>
        <w:spacing w:after="240"/>
        <w:ind w:firstLine="0"/>
        <w:jc w:val="center"/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4"/>
        <w:gridCol w:w="1983"/>
        <w:gridCol w:w="2037"/>
        <w:gridCol w:w="1905"/>
        <w:gridCol w:w="1629"/>
        <w:gridCol w:w="2048"/>
      </w:tblGrid>
      <w:tr w:rsidR="00D53A19" w:rsidRPr="00BE4186" w:rsidTr="00BC637D">
        <w:trPr>
          <w:cantSplit/>
          <w:tblHeader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3A19" w:rsidRPr="00BE4186" w:rsidRDefault="00D53A19" w:rsidP="00BC637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3A19" w:rsidRPr="00BE4186" w:rsidRDefault="00D53A19" w:rsidP="00BC637D">
            <w:pPr>
              <w:pStyle w:val="affffffa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2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3A19" w:rsidRPr="00BE4186" w:rsidRDefault="00D53A19" w:rsidP="00BC637D">
            <w:pPr>
              <w:pStyle w:val="affffffa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3A19" w:rsidRPr="00BE4186" w:rsidRDefault="00D53A19" w:rsidP="00BC637D">
            <w:pPr>
              <w:pStyle w:val="affffffa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3A19" w:rsidRPr="00BE4186" w:rsidRDefault="00D53A19" w:rsidP="00BC637D">
            <w:pPr>
              <w:pStyle w:val="affffffa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2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53A19" w:rsidRPr="00BE4186" w:rsidRDefault="00D53A19" w:rsidP="00BC637D">
            <w:pPr>
              <w:pStyle w:val="affffffa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D53A19" w:rsidRPr="00BE4186" w:rsidTr="00BC637D">
        <w:trPr>
          <w:trHeight w:val="570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A19" w:rsidRPr="00BE4186" w:rsidRDefault="00D53A19" w:rsidP="00560912">
            <w:pPr>
              <w:pStyle w:val="affffffb"/>
              <w:numPr>
                <w:ilvl w:val="0"/>
                <w:numId w:val="54"/>
              </w:num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document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 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XML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Д</w:t>
            </w:r>
            <w:r w:rsidRPr="00BE4186">
              <w:rPr>
                <w:szCs w:val="20"/>
                <w:lang w:val="en-US"/>
              </w:rPr>
              <w:t>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Информация о документе удостоверяющего личность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 </w:t>
            </w:r>
          </w:p>
        </w:tc>
      </w:tr>
      <w:tr w:rsidR="00D53A19" w:rsidRPr="00BE4186" w:rsidTr="00BC637D">
        <w:trPr>
          <w:trHeight w:val="570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A19" w:rsidRPr="00BE4186" w:rsidRDefault="00D53A19" w:rsidP="00560912">
            <w:pPr>
              <w:pStyle w:val="affffffb"/>
              <w:numPr>
                <w:ilvl w:val="0"/>
                <w:numId w:val="54"/>
              </w:num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serial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Строка не более 10 символов.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Допустимы для ввода: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- любая цифра</w:t>
            </w:r>
          </w:p>
          <w:p w:rsidR="00D53A19" w:rsidRPr="00BE4186" w:rsidRDefault="00B72BCE" w:rsidP="00B72BCE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- кириллица и латиница.</w:t>
            </w:r>
          </w:p>
          <w:p w:rsidR="00D53A19" w:rsidRDefault="00D53A19" w:rsidP="00BC637D">
            <w:pPr>
              <w:pStyle w:val="affffffb"/>
              <w:ind w:firstLine="193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Дополнительные условия </w:t>
            </w:r>
            <w:r w:rsidRPr="00BE4186">
              <w:rPr>
                <w:szCs w:val="20"/>
                <w:shd w:val="clear" w:color="auto" w:fill="FFFFFF"/>
              </w:rPr>
              <w:lastRenderedPageBreak/>
              <w:t xml:space="preserve">валидации:см. сноску </w:t>
            </w:r>
            <w:r w:rsidRPr="00BE4186">
              <w:rPr>
                <w:rStyle w:val="afffff0"/>
                <w:rFonts w:eastAsia="Calibri"/>
                <w:szCs w:val="20"/>
                <w:shd w:val="clear" w:color="auto" w:fill="FFFFFF"/>
              </w:rPr>
              <w:footnoteReference w:id="1"/>
            </w:r>
          </w:p>
          <w:p w:rsidR="00476E32" w:rsidRPr="00BE4186" w:rsidRDefault="00476E32" w:rsidP="00BC637D">
            <w:pPr>
              <w:pStyle w:val="affffffb"/>
              <w:ind w:firstLine="193"/>
              <w:rPr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>Нет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Серия документа, удостоверяющего личность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 </w:t>
            </w:r>
          </w:p>
        </w:tc>
      </w:tr>
      <w:tr w:rsidR="00D53A19" w:rsidRPr="00BE4186" w:rsidTr="00BC637D">
        <w:trPr>
          <w:trHeight w:val="570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A19" w:rsidRPr="00BE4186" w:rsidRDefault="00D53A19" w:rsidP="00560912">
            <w:pPr>
              <w:pStyle w:val="affffffb"/>
              <w:numPr>
                <w:ilvl w:val="0"/>
                <w:numId w:val="54"/>
              </w:num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number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Строка не более 20 символов.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Допустимы для ввода: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- цифры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 xml:space="preserve">- кириллица и латиница. 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Дополнительные условия валидации:см. сноску </w:t>
            </w:r>
            <w:r w:rsidRPr="00BE4186">
              <w:rPr>
                <w:rStyle w:val="afffff0"/>
                <w:rFonts w:eastAsia="Calibri"/>
                <w:szCs w:val="20"/>
                <w:shd w:val="clear" w:color="auto" w:fill="FFFFFF"/>
              </w:rPr>
              <w:footnoteReference w:id="2"/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Номер документа, удостоверяющего личность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 </w:t>
            </w:r>
          </w:p>
        </w:tc>
      </w:tr>
      <w:tr w:rsidR="00D53A19" w:rsidRPr="00BE4186" w:rsidTr="00BC637D">
        <w:trPr>
          <w:trHeight w:val="570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A19" w:rsidRPr="00BE4186" w:rsidRDefault="00D53A19" w:rsidP="00560912">
            <w:pPr>
              <w:pStyle w:val="affffffb"/>
              <w:numPr>
                <w:ilvl w:val="0"/>
                <w:numId w:val="54"/>
              </w:num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passDate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Дата в формате ГГГГ-ММ-ДД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Дата выдачи документа, удостоверяющего личность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 </w:t>
            </w:r>
          </w:p>
        </w:tc>
      </w:tr>
      <w:tr w:rsidR="00D53A19" w:rsidRPr="00BE4186" w:rsidTr="00BC637D">
        <w:trPr>
          <w:trHeight w:val="570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A19" w:rsidRPr="00BE4186" w:rsidRDefault="00D53A19" w:rsidP="00560912">
            <w:pPr>
              <w:pStyle w:val="affffffb"/>
              <w:numPr>
                <w:ilvl w:val="0"/>
                <w:numId w:val="54"/>
              </w:num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passOrg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Строка не более 200 символов</w:t>
            </w:r>
            <w:r w:rsidR="00B72BCE" w:rsidRPr="00BE4186">
              <w:rPr>
                <w:szCs w:val="20"/>
              </w:rPr>
              <w:t>.</w:t>
            </w: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</w:p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D53A19" w:rsidRPr="00BE4186" w:rsidRDefault="00D53A19" w:rsidP="00D53A19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</w:rPr>
              <w:t>Орган, выдавший документ, удостоверяющий личность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 </w:t>
            </w:r>
          </w:p>
        </w:tc>
      </w:tr>
      <w:tr w:rsidR="00D53A19" w:rsidRPr="00BE4186" w:rsidTr="00BC637D">
        <w:trPr>
          <w:trHeight w:val="570"/>
        </w:trPr>
        <w:tc>
          <w:tcPr>
            <w:tcW w:w="3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3A19" w:rsidRPr="00BE4186" w:rsidRDefault="00D53A19" w:rsidP="00560912">
            <w:pPr>
              <w:pStyle w:val="affffffb"/>
              <w:numPr>
                <w:ilvl w:val="0"/>
                <w:numId w:val="54"/>
              </w:numPr>
              <w:spacing w:line="360" w:lineRule="auto"/>
              <w:jc w:val="both"/>
              <w:rPr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documentId (id)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Положительное число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Код документа, удостоверяющего личность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D53A19" w:rsidRPr="00BE4186" w:rsidRDefault="00D53A19" w:rsidP="00BC637D">
            <w:pPr>
              <w:pStyle w:val="affffffb"/>
              <w:ind w:firstLine="193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1.2.643.5.1.13.2.1.1.498</w:t>
            </w:r>
          </w:p>
        </w:tc>
      </w:tr>
    </w:tbl>
    <w:p w:rsidR="00AD7F0A" w:rsidRPr="00BE4186" w:rsidRDefault="00AD7F0A" w:rsidP="00B979BC">
      <w:pPr>
        <w:pStyle w:val="3"/>
        <w:numPr>
          <w:ilvl w:val="0"/>
          <w:numId w:val="0"/>
        </w:numPr>
        <w:rPr>
          <w:b/>
          <w:i w:val="0"/>
        </w:rPr>
      </w:pPr>
      <w:bookmarkStart w:id="32" w:name="_Toc54014070"/>
      <w:r w:rsidRPr="00BE4186">
        <w:rPr>
          <w:b/>
          <w:i w:val="0"/>
        </w:rPr>
        <w:lastRenderedPageBreak/>
        <w:t xml:space="preserve">Описание полей подсистемы </w:t>
      </w:r>
      <w:r w:rsidRPr="00BE4186">
        <w:rPr>
          <w:b/>
          <w:i w:val="0"/>
          <w:lang w:val="en-US"/>
        </w:rPr>
        <w:t>patient</w:t>
      </w:r>
      <w:r w:rsidRPr="00BE4186">
        <w:rPr>
          <w:b/>
          <w:i w:val="0"/>
        </w:rPr>
        <w:t>_</w:t>
      </w:r>
      <w:r w:rsidRPr="00BE4186">
        <w:rPr>
          <w:b/>
          <w:i w:val="0"/>
          <w:lang w:val="en-US"/>
        </w:rPr>
        <w:t>relative</w:t>
      </w:r>
      <w:bookmarkEnd w:id="32"/>
    </w:p>
    <w:p w:rsidR="00B979BC" w:rsidRPr="00BE4186" w:rsidRDefault="00B979BC" w:rsidP="00B979BC">
      <w:pPr>
        <w:spacing w:line="360" w:lineRule="auto"/>
        <w:ind w:firstLine="624"/>
        <w:jc w:val="both"/>
      </w:pPr>
      <w:r w:rsidRPr="00BE4186">
        <w:t>Подсистема работы со сведениями о родственниках предназначена для создания, изменения и просмотра о родсвенных связах пациента.</w:t>
      </w:r>
    </w:p>
    <w:p w:rsidR="00143AA1" w:rsidRPr="00BE4186" w:rsidRDefault="00974602" w:rsidP="00B979BC">
      <w:pPr>
        <w:pStyle w:val="afffffff8"/>
        <w:spacing w:after="240"/>
      </w:pPr>
      <w:r w:rsidRPr="00BE4186">
        <w:t xml:space="preserve">Описание полей данных </w:t>
      </w:r>
      <w:r w:rsidR="00705A18" w:rsidRPr="00BE4186">
        <w:t>родственника пациента</w:t>
      </w:r>
      <w:r w:rsidR="009A76E4" w:rsidRPr="00BE4186">
        <w:t xml:space="preserve"> представлено </w:t>
      </w:r>
      <w:r w:rsidR="00143AA1" w:rsidRPr="00BE4186">
        <w:t>ниже (Таблица 6).</w:t>
      </w:r>
    </w:p>
    <w:p w:rsidR="00B979BC" w:rsidRPr="00BE4186" w:rsidRDefault="00B979BC" w:rsidP="00B979BC">
      <w:pPr>
        <w:pStyle w:val="afffffff8"/>
        <w:spacing w:after="240"/>
      </w:pPr>
    </w:p>
    <w:p w:rsidR="00974602" w:rsidRPr="00BE4186" w:rsidRDefault="00974602" w:rsidP="00B979BC">
      <w:pPr>
        <w:pStyle w:val="afffffff8"/>
        <w:spacing w:after="240"/>
        <w:ind w:firstLine="0"/>
        <w:jc w:val="center"/>
      </w:pPr>
      <w:r w:rsidRPr="00BE4186">
        <w:rPr>
          <w:rFonts w:eastAsia="Calibri"/>
        </w:rPr>
        <w:t xml:space="preserve">Таблица </w:t>
      </w:r>
      <w:r w:rsidR="00AD7F0A" w:rsidRPr="00BE4186">
        <w:rPr>
          <w:rFonts w:eastAsia="Calibri"/>
        </w:rPr>
        <w:t>6</w:t>
      </w:r>
      <w:r w:rsidRPr="00BE4186">
        <w:rPr>
          <w:rFonts w:eastAsia="Calibri"/>
        </w:rPr>
        <w:t xml:space="preserve"> </w:t>
      </w:r>
      <w:r w:rsidR="00047B4D" w:rsidRPr="00BE4186">
        <w:rPr>
          <w:rFonts w:eastAsia="Calibri"/>
        </w:rPr>
        <w:t>–</w:t>
      </w:r>
      <w:r w:rsidRPr="00BE4186">
        <w:rPr>
          <w:rFonts w:eastAsia="Calibri"/>
        </w:rPr>
        <w:t xml:space="preserve"> </w:t>
      </w:r>
      <w:r w:rsidRPr="00BE4186">
        <w:t xml:space="preserve">Описание полей данных </w:t>
      </w:r>
      <w:r w:rsidR="00705A18" w:rsidRPr="00BE4186">
        <w:t>родственника</w:t>
      </w:r>
      <w:r w:rsidRPr="00BE4186">
        <w:t xml:space="preserve"> пациента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B72BCE" w:rsidRPr="00BE4186" w:rsidTr="00B72BCE">
        <w:trPr>
          <w:cantSplit/>
          <w:tblHeader/>
        </w:trPr>
        <w:tc>
          <w:tcPr>
            <w:tcW w:w="624" w:type="dxa"/>
            <w:vAlign w:val="center"/>
          </w:tcPr>
          <w:p w:rsidR="00974602" w:rsidRPr="00BE4186" w:rsidRDefault="00974602" w:rsidP="0044380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974602" w:rsidRPr="00BE4186" w:rsidRDefault="00974602" w:rsidP="0044380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974602" w:rsidRPr="00BE4186" w:rsidRDefault="00974602" w:rsidP="0044380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</w:t>
            </w:r>
            <w:r w:rsidR="00B62F6C" w:rsidRPr="00BE4186">
              <w:rPr>
                <w:szCs w:val="20"/>
              </w:rPr>
              <w:t>/Валидация</w:t>
            </w:r>
          </w:p>
        </w:tc>
        <w:tc>
          <w:tcPr>
            <w:tcW w:w="1418" w:type="dxa"/>
            <w:vAlign w:val="center"/>
          </w:tcPr>
          <w:p w:rsidR="00974602" w:rsidRPr="00BE4186" w:rsidRDefault="00974602" w:rsidP="0044380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974602" w:rsidRPr="00BE4186" w:rsidRDefault="00974602" w:rsidP="0044380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974602" w:rsidRPr="00BE4186" w:rsidRDefault="00974602" w:rsidP="0044380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B72BCE" w:rsidRPr="00BE4186" w:rsidTr="00B72BCE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1AD" w:rsidRPr="00BE4186" w:rsidRDefault="001E31AD" w:rsidP="00B72BCE">
            <w:pPr>
              <w:pStyle w:val="affffffb"/>
              <w:numPr>
                <w:ilvl w:val="0"/>
                <w:numId w:val="57"/>
              </w:numPr>
              <w:jc w:val="both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E31AD" w:rsidRPr="00BE4186" w:rsidRDefault="001E31AD" w:rsidP="00B72BCE">
            <w:pPr>
              <w:pStyle w:val="affffffb"/>
              <w:jc w:val="both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relative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AD" w:rsidRPr="00BE4186" w:rsidRDefault="001E31AD" w:rsidP="004C2AB6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AD" w:rsidRPr="00BE4186" w:rsidRDefault="001E31AD" w:rsidP="004C2AB6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1AD" w:rsidRPr="00BE4186" w:rsidRDefault="001E31AD" w:rsidP="004C2AB6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Информация о родственнике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E31AD" w:rsidRPr="00BE4186" w:rsidRDefault="001E31AD" w:rsidP="004C2AB6">
            <w:pPr>
              <w:pStyle w:val="affffffb"/>
              <w:rPr>
                <w:szCs w:val="20"/>
                <w:lang w:val="en-US"/>
              </w:rPr>
            </w:pPr>
          </w:p>
        </w:tc>
      </w:tr>
      <w:tr w:rsidR="00B72BCE" w:rsidRPr="00BE4186" w:rsidTr="00B72BCE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numPr>
                <w:ilvl w:val="0"/>
                <w:numId w:val="57"/>
              </w:numPr>
              <w:jc w:val="both"/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firstName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менее 2-х и не более 100 символов</w:t>
            </w:r>
          </w:p>
          <w:p w:rsidR="00B72BCE" w:rsidRPr="00BE4186" w:rsidRDefault="00B72BCE" w:rsidP="00B72BCE">
            <w:pPr>
              <w:pStyle w:val="affffffb"/>
              <w:rPr>
                <w:szCs w:val="20"/>
              </w:rPr>
            </w:pPr>
          </w:p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Имя </w:t>
            </w:r>
            <w:r w:rsidRPr="00BE4186">
              <w:rPr>
                <w:szCs w:val="20"/>
              </w:rPr>
              <w:t>родственника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</w:p>
        </w:tc>
      </w:tr>
      <w:tr w:rsidR="00B72BCE" w:rsidRPr="00BE4186" w:rsidTr="00B72BCE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numPr>
                <w:ilvl w:val="0"/>
                <w:numId w:val="57"/>
              </w:numPr>
              <w:jc w:val="both"/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lastName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менее 2-х и не более 100 символов</w:t>
            </w:r>
          </w:p>
          <w:p w:rsidR="00B72BCE" w:rsidRPr="00BE4186" w:rsidRDefault="00B72BCE" w:rsidP="00B72BCE">
            <w:pPr>
              <w:pStyle w:val="affffffb"/>
              <w:rPr>
                <w:szCs w:val="20"/>
              </w:rPr>
            </w:pPr>
          </w:p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Фамилия</w:t>
            </w:r>
            <w:r w:rsidRPr="00BE4186">
              <w:rPr>
                <w:szCs w:val="20"/>
              </w:rPr>
              <w:t xml:space="preserve"> родственника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</w:p>
        </w:tc>
      </w:tr>
      <w:tr w:rsidR="00B72BCE" w:rsidRPr="00BE4186" w:rsidTr="00B72BCE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numPr>
                <w:ilvl w:val="0"/>
                <w:numId w:val="57"/>
              </w:numPr>
              <w:jc w:val="both"/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patronymic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менее 2-х и не более 100 символов</w:t>
            </w:r>
          </w:p>
          <w:p w:rsidR="00B72BCE" w:rsidRPr="00BE4186" w:rsidRDefault="00B72BCE" w:rsidP="00B72BCE">
            <w:pPr>
              <w:pStyle w:val="affffffb"/>
              <w:rPr>
                <w:szCs w:val="20"/>
              </w:rPr>
            </w:pPr>
          </w:p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Запрещены для ввода:</w:t>
            </w:r>
          </w:p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- латиница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Отчество</w:t>
            </w:r>
            <w:r w:rsidRPr="00BE4186">
              <w:rPr>
                <w:szCs w:val="20"/>
              </w:rPr>
              <w:t xml:space="preserve"> родственника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lang w:val="en-US"/>
              </w:rPr>
            </w:pPr>
          </w:p>
        </w:tc>
      </w:tr>
      <w:tr w:rsidR="00B72BCE" w:rsidRPr="00BE4186" w:rsidTr="00B72BCE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numPr>
                <w:ilvl w:val="0"/>
                <w:numId w:val="57"/>
              </w:numPr>
              <w:jc w:val="both"/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rPr>
                <w:sz w:val="20"/>
              </w:rPr>
            </w:pPr>
            <w:r w:rsidRPr="00BE4186">
              <w:rPr>
                <w:sz w:val="20"/>
              </w:rPr>
              <w:t>address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rPr>
                <w:sz w:val="20"/>
              </w:rPr>
            </w:pPr>
            <w:r w:rsidRPr="00BE4186">
              <w:rPr>
                <w:sz w:val="20"/>
              </w:rPr>
              <w:t>Адрес</w:t>
            </w:r>
          </w:p>
          <w:p w:rsidR="00B72BCE" w:rsidRPr="00BE4186" w:rsidRDefault="00B72BCE" w:rsidP="00B72BCE">
            <w:pPr>
              <w:rPr>
                <w:sz w:val="20"/>
              </w:rPr>
            </w:pPr>
          </w:p>
          <w:p w:rsidR="00B72BCE" w:rsidRPr="00BE4186" w:rsidRDefault="00B72BCE" w:rsidP="00B72BCE">
            <w:pPr>
              <w:rPr>
                <w:sz w:val="20"/>
              </w:rPr>
            </w:pPr>
            <w:r w:rsidRPr="00BE4186">
              <w:rPr>
                <w:sz w:val="20"/>
              </w:rPr>
              <w:t>Описание полей (атрибутов) представлено в Таблице 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</w:p>
        </w:tc>
      </w:tr>
      <w:tr w:rsidR="00B72BCE" w:rsidRPr="00BE4186" w:rsidTr="00B72BCE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numPr>
                <w:ilvl w:val="0"/>
                <w:numId w:val="57"/>
              </w:numPr>
              <w:jc w:val="both"/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phone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Строка из чисел длиной не более 12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Номер телефона (+7)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72BCE" w:rsidRPr="00BE4186" w:rsidRDefault="00B72BCE" w:rsidP="00B72BCE">
            <w:pPr>
              <w:pStyle w:val="affffffb"/>
              <w:rPr>
                <w:szCs w:val="20"/>
              </w:rPr>
            </w:pPr>
          </w:p>
        </w:tc>
      </w:tr>
    </w:tbl>
    <w:p w:rsidR="00265023" w:rsidRPr="00BE4186" w:rsidRDefault="00265023" w:rsidP="00265023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33" w:name="_Toc54014071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lang w:val="en-US"/>
        </w:rPr>
        <w:t>tub</w:t>
      </w:r>
      <w:bookmarkEnd w:id="33"/>
    </w:p>
    <w:p w:rsidR="00116AE0" w:rsidRPr="00BE4186" w:rsidRDefault="00116AE0" w:rsidP="00116AE0">
      <w:pPr>
        <w:pStyle w:val="afffffff8"/>
      </w:pPr>
      <w:r w:rsidRPr="00BE4186">
        <w:t>Подсистема предназначена для создания, изменения и просмотра сведений о регистровых записях пациента.</w:t>
      </w:r>
    </w:p>
    <w:p w:rsidR="007F1D86" w:rsidRPr="00BE4186" w:rsidRDefault="00A01110" w:rsidP="00D24A74">
      <w:pPr>
        <w:pStyle w:val="afffffff8"/>
      </w:pPr>
      <w:r w:rsidRPr="00BE4186">
        <w:t>Описание полей дан</w:t>
      </w:r>
      <w:r w:rsidR="001F5096" w:rsidRPr="00BE4186">
        <w:t xml:space="preserve">ных регистровой записи пациента представлено ниже (Таблица </w:t>
      </w:r>
      <w:r w:rsidR="00116AE0" w:rsidRPr="00BE4186">
        <w:t>7</w:t>
      </w:r>
      <w:r w:rsidR="001F5096" w:rsidRPr="00BE4186">
        <w:t>)</w:t>
      </w:r>
      <w:r w:rsidRPr="00BE4186">
        <w:t xml:space="preserve">. </w:t>
      </w:r>
    </w:p>
    <w:p w:rsidR="00A01110" w:rsidRPr="00BE4186" w:rsidRDefault="001F5096" w:rsidP="00BE4002">
      <w:pPr>
        <w:pStyle w:val="44"/>
        <w:spacing w:line="360" w:lineRule="auto"/>
        <w:jc w:val="center"/>
      </w:pPr>
      <w:r w:rsidRPr="00BE4186">
        <w:t xml:space="preserve">Таблица </w:t>
      </w:r>
      <w:r w:rsidR="00116AE0" w:rsidRPr="00BE4186">
        <w:t>7</w:t>
      </w:r>
      <w:r w:rsidR="00A01110" w:rsidRPr="00BE4186">
        <w:t xml:space="preserve"> – Описание полей данных</w:t>
      </w:r>
      <w:r w:rsidR="009A76E4" w:rsidRPr="00BE4186">
        <w:t xml:space="preserve"> регистровой записи</w:t>
      </w:r>
      <w:r w:rsidR="0023540A" w:rsidRPr="00BE4186">
        <w:t xml:space="preserve"> пациента</w:t>
      </w:r>
    </w:p>
    <w:tbl>
      <w:tblPr>
        <w:tblpPr w:leftFromText="180" w:rightFromText="180" w:vertAnchor="text" w:tblpX="-210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53"/>
        <w:gridCol w:w="1984"/>
        <w:gridCol w:w="1751"/>
        <w:gridCol w:w="1935"/>
        <w:gridCol w:w="1383"/>
      </w:tblGrid>
      <w:tr w:rsidR="00A01110" w:rsidRPr="00BE4186" w:rsidTr="00702B89">
        <w:trPr>
          <w:tblHeader/>
        </w:trPr>
        <w:tc>
          <w:tcPr>
            <w:tcW w:w="817" w:type="dxa"/>
            <w:shd w:val="clear" w:color="auto" w:fill="auto"/>
          </w:tcPr>
          <w:p w:rsidR="00A01110" w:rsidRPr="00BE4186" w:rsidRDefault="00702B89" w:rsidP="00702B89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lastRenderedPageBreak/>
              <w:t>№</w:t>
            </w:r>
          </w:p>
        </w:tc>
        <w:tc>
          <w:tcPr>
            <w:tcW w:w="2053" w:type="dxa"/>
            <w:shd w:val="clear" w:color="auto" w:fill="auto"/>
          </w:tcPr>
          <w:p w:rsidR="00A01110" w:rsidRPr="00BE4186" w:rsidRDefault="00A01110" w:rsidP="00702B89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Имя поля (имя атрибута)</w:t>
            </w:r>
          </w:p>
        </w:tc>
        <w:tc>
          <w:tcPr>
            <w:tcW w:w="1984" w:type="dxa"/>
            <w:shd w:val="clear" w:color="auto" w:fill="auto"/>
          </w:tcPr>
          <w:p w:rsidR="00A01110" w:rsidRPr="00BE4186" w:rsidRDefault="00A01110" w:rsidP="00702B89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Тип</w:t>
            </w:r>
            <w:r w:rsidR="00B62F6C" w:rsidRPr="00BE4186">
              <w:rPr>
                <w:b/>
                <w:bCs/>
                <w:sz w:val="20"/>
              </w:rPr>
              <w:t>/Валидация</w:t>
            </w:r>
          </w:p>
        </w:tc>
        <w:tc>
          <w:tcPr>
            <w:tcW w:w="1751" w:type="dxa"/>
            <w:shd w:val="clear" w:color="auto" w:fill="auto"/>
          </w:tcPr>
          <w:p w:rsidR="00A01110" w:rsidRPr="00BE4186" w:rsidRDefault="00A01110" w:rsidP="00702B89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Обязательность</w:t>
            </w:r>
          </w:p>
        </w:tc>
        <w:tc>
          <w:tcPr>
            <w:tcW w:w="1935" w:type="dxa"/>
            <w:shd w:val="clear" w:color="auto" w:fill="auto"/>
          </w:tcPr>
          <w:p w:rsidR="00A01110" w:rsidRPr="00BE4186" w:rsidRDefault="00A01110" w:rsidP="00702B89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Описание</w:t>
            </w:r>
          </w:p>
        </w:tc>
        <w:tc>
          <w:tcPr>
            <w:tcW w:w="1383" w:type="dxa"/>
            <w:shd w:val="clear" w:color="auto" w:fill="auto"/>
          </w:tcPr>
          <w:p w:rsidR="00A01110" w:rsidRPr="00BE4186" w:rsidRDefault="00A01110" w:rsidP="00702B89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Справочник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patientCard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Строка не более 11 символов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формируется автоматически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rPr>
                <w:sz w:val="20"/>
              </w:rPr>
            </w:pPr>
            <w:r w:rsidRPr="00BE4186">
              <w:rPr>
                <w:sz w:val="20"/>
              </w:rPr>
              <w:t>Уникальный номер регистровой записи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approvedDate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Дата в формате ГГГГ-ММ-ДД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</w:p>
          <w:p w:rsidR="00BC0560" w:rsidRPr="00BE4186" w:rsidRDefault="00BC0560" w:rsidP="00BC0560">
            <w:pPr>
              <w:keepNext/>
              <w:rPr>
                <w:sz w:val="20"/>
              </w:rPr>
            </w:pPr>
            <w:r w:rsidRPr="00BE4186">
              <w:rPr>
                <w:bCs/>
                <w:sz w:val="20"/>
              </w:rPr>
              <w:t xml:space="preserve">- </w:t>
            </w:r>
            <w:r w:rsidRPr="00BE4186">
              <w:rPr>
                <w:sz w:val="20"/>
              </w:rPr>
              <w:t>дата</w:t>
            </w:r>
          </w:p>
          <w:p w:rsidR="00BC0560" w:rsidRDefault="00BC0560" w:rsidP="00BC0560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подтверждения диагноза не может быть меньше даты рождения, даты первого обращения за мед.помощью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</w:p>
          <w:p w:rsidR="00BC0560" w:rsidRDefault="00BC0560" w:rsidP="00BC0560">
            <w:pPr>
              <w:shd w:val="clear" w:color="auto" w:fill="FFFFFF"/>
              <w:rPr>
                <w:sz w:val="20"/>
              </w:rPr>
            </w:pPr>
            <w:r>
              <w:rPr>
                <w:sz w:val="20"/>
              </w:rPr>
              <w:t xml:space="preserve"> - дата </w:t>
            </w:r>
          </w:p>
          <w:p w:rsidR="00BC0560" w:rsidRPr="00BE4186" w:rsidRDefault="00BC0560" w:rsidP="00BC0560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подтверждения диагноза не может быть больше текущей даты, даты исключения из регистра текущей регистровой записи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Дата подтверждения диагноза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bactExcretion</w:t>
            </w:r>
            <w:r w:rsidRPr="00BE4186">
              <w:rPr>
                <w:bCs/>
                <w:sz w:val="20"/>
                <w:lang w:val="en-US"/>
              </w:rPr>
              <w:t>Id</w:t>
            </w:r>
            <w:r w:rsidRPr="00BE4186">
              <w:rPr>
                <w:bCs/>
                <w:sz w:val="20"/>
              </w:rPr>
              <w:t xml:space="preserve"> (</w:t>
            </w:r>
            <w:r w:rsidRPr="00BE4186">
              <w:rPr>
                <w:bCs/>
                <w:sz w:val="20"/>
                <w:lang w:val="en-US"/>
              </w:rPr>
              <w:t>id</w:t>
            </w:r>
            <w:r w:rsidRPr="00BE4186">
              <w:rPr>
                <w:bCs/>
                <w:sz w:val="20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выбор только одного значения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  <w:bCs/>
              </w:rPr>
              <w:t>Наличие бактериовыделения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1.2.643.5.1.13.13.99.2.70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blocked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Логическое значение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только чтение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Признак заблокированной записи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categoryId 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Категория граждан, больных туберкулезом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1.2.643.5.1.13.13.11.1447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decay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Логическое значение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Наличие распада</w:t>
            </w:r>
          </w:p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deseaseApproved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Диагноз подтвержден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0 – Подозрение на туберкулез,</w:t>
            </w:r>
          </w:p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1 - Диагноз подтвержден,</w:t>
            </w:r>
          </w:p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Прочие причины</w:t>
            </w:r>
          </w:p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Излечен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detectCurcId (id)</w:t>
            </w:r>
          </w:p>
          <w:p w:rsidR="00BC0560" w:rsidRPr="00BE4186" w:rsidRDefault="00BC0560" w:rsidP="00BC0560">
            <w:pPr>
              <w:keepNext/>
              <w:ind w:firstLine="454"/>
              <w:rPr>
                <w:bCs/>
                <w:sz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число.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- выбор только одного значения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Обстоятельства выявления заболевания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1 - Обращение с жалобами;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2 - Активное выявление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detectPlaceId 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Место выявления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1.2.643.5.1.13.13.11.1448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disability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Логическое значение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Наличие инвалидности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dispRegistration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в формате ГГГГ-ММ-ДД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lastRenderedPageBreak/>
              <w:t>- дата постановки на диспансерный учет не может быть меньше дата рождения, даты первого обращения за мед.помощью;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 постановки на диспансерный учет не может быть больше текущей даты, даты исключения из регистра текущей регистровой записи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lastRenderedPageBreak/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постановки на диспансерный учет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tabs>
                <w:tab w:val="right" w:pos="219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drugDispencary</w:t>
            </w:r>
            <w:r w:rsidRPr="00BE4186">
              <w:rPr>
                <w:bCs/>
                <w:sz w:val="20"/>
              </w:rPr>
              <w:tab/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 xml:space="preserve">Учет в наркодиспансере 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0 - Нет, 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Хронический алкоголизм, 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</w:rPr>
              <w:t>2 - Наркомания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excludeDate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в формате ГГГГ-ММ-ДД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исключения из регистра не может быть меньше даты рождения и даты включения в регистр текущей регистровой записи;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исключения из регистра не может быть больше текущей даты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исключения из регистра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firstTreatment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в формате ГГГГ-ММ-ДД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первого обращения за мед.помощью не может быть меньше даты рождения;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 xml:space="preserve">- дата первого обращения за мед.помощью не может быть больше текущей даты, даты постановки на диспансерный учет, даты подтверждения диагноза, даты включения в регистр, даты </w:t>
            </w:r>
            <w:r w:rsidRPr="00BE4186">
              <w:rPr>
                <w:sz w:val="20"/>
              </w:rPr>
              <w:lastRenderedPageBreak/>
              <w:t>исключения из регистра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lastRenderedPageBreak/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первого обращения за мед.помощью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hiv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Логическое значение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Наличие патологии B20-B24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housingId 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Жилищные условия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1.2.643.5.1.13.13.99.2.69</w:t>
            </w:r>
            <w:r w:rsidRPr="00BE4186" w:rsidDel="00E435F9">
              <w:rPr>
                <w:bCs/>
                <w:sz w:val="20"/>
              </w:rPr>
              <w:t xml:space="preserve"> 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includeDate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в формате ГГГГ-ММ-ДД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включения в регистр не может быть меньше даты рождения</w:t>
            </w:r>
          </w:p>
          <w:p w:rsidR="00BC0560" w:rsidRPr="00BE4186" w:rsidRDefault="00BC0560" w:rsidP="00BC056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включения в регистр не может быть больше текущей даты и даты исключения из регистра текущей регистровой записи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Дата включения в регистр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moId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tabs>
                <w:tab w:val="left" w:pos="1139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Строка не более 50 символов</w:t>
            </w:r>
            <w:r w:rsidRPr="00BE4186">
              <w:rPr>
                <w:bCs/>
                <w:sz w:val="20"/>
              </w:rPr>
              <w:tab/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Идентификатор учреждения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>1.2.643.5.1.13.13.11.1461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note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 xml:space="preserve">Строка 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  <w:r w:rsidRPr="00BE4186" w:rsidDel="00592857">
              <w:rPr>
                <w:bCs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Примечания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registry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XML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Данные записи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tubBactExcretionMethodId(id)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число, условное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 xml:space="preserve">да, если </w:t>
            </w:r>
            <w:r w:rsidRPr="00BE4186">
              <w:rPr>
                <w:bCs/>
                <w:sz w:val="20"/>
              </w:rPr>
              <w:t xml:space="preserve"> Бактериовыделение - Без выделений микобактерий туберкулеза (МБТ -))  bactExcretion</w:t>
            </w:r>
            <w:r w:rsidRPr="00BE4186">
              <w:rPr>
                <w:bCs/>
                <w:sz w:val="20"/>
                <w:lang w:val="en-US"/>
              </w:rPr>
              <w:t>Id</w:t>
            </w:r>
            <w:r>
              <w:rPr>
                <w:bCs/>
                <w:sz w:val="20"/>
              </w:rPr>
              <w:t>=0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или 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С выделением микобактерий туберкулеза (МБТ +)  bactExcretion</w:t>
            </w:r>
            <w:r w:rsidRPr="00BE4186">
              <w:rPr>
                <w:bCs/>
                <w:sz w:val="20"/>
                <w:lang w:val="en-US"/>
              </w:rPr>
              <w:t>Id</w:t>
            </w:r>
            <w:r w:rsidRPr="00BE4186">
              <w:rPr>
                <w:bCs/>
                <w:sz w:val="20"/>
              </w:rPr>
              <w:t>=1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Метод подтверждения бактериовыделения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1.2.643.5.1.13.13.99.2.72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tubDeptId 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только чтение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  <w:r w:rsidRPr="00BE4186">
              <w:rPr>
                <w:rFonts w:ascii="Times New Roman" w:hAnsi="Times New Roman" w:cs="Times New Roman"/>
                <w:bCs/>
              </w:rPr>
              <w:t>Ведомственная принадлежность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tubDetectMethodId 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одного значения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Метод подтверждения диагноза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Бактериологически,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2 -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Гистологически,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3 -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Рентгенологически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tubIllnessAtts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XML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 xml:space="preserve">Список сопутствующих заболеваний </w:t>
            </w:r>
            <w:r w:rsidRPr="00BE4186">
              <w:rPr>
                <w:rFonts w:ascii="Times New Roman" w:hAnsi="Times New Roman" w:cs="Times New Roman"/>
                <w:bCs/>
              </w:rPr>
              <w:lastRenderedPageBreak/>
              <w:t>больного туберкулезом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tubIllnessAtt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Строка не более 20 символов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  <w:lang w:val="en-US"/>
              </w:rPr>
            </w:pPr>
            <w:r w:rsidRPr="00BE4186">
              <w:rPr>
                <w:rFonts w:ascii="Times New Roman" w:hAnsi="Times New Roman" w:cs="Times New Roman"/>
                <w:bCs/>
              </w:rPr>
              <w:t>Сопутствующие заболевания больного туберкулезом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1.2.643.5.1.13.13.11.1005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</w:t>
            </w:r>
            <w:r w:rsidRPr="00BE4186">
              <w:rPr>
                <w:bCs/>
                <w:sz w:val="20"/>
              </w:rPr>
              <w:t>ub</w:t>
            </w:r>
            <w:r w:rsidRPr="00BE4186">
              <w:rPr>
                <w:bCs/>
                <w:sz w:val="20"/>
                <w:lang w:val="en-US"/>
              </w:rPr>
              <w:t>L</w:t>
            </w:r>
            <w:r w:rsidRPr="00BE4186">
              <w:rPr>
                <w:bCs/>
                <w:sz w:val="20"/>
              </w:rPr>
              <w:t>eave</w:t>
            </w:r>
            <w:r w:rsidRPr="00BE4186">
              <w:rPr>
                <w:bCs/>
                <w:sz w:val="20"/>
                <w:lang w:val="en-US"/>
              </w:rPr>
              <w:t>C</w:t>
            </w:r>
            <w:r w:rsidRPr="00BE4186">
              <w:rPr>
                <w:bCs/>
                <w:sz w:val="20"/>
              </w:rPr>
              <w:t>ause</w:t>
            </w:r>
            <w:r w:rsidRPr="00BE4186">
              <w:rPr>
                <w:bCs/>
                <w:sz w:val="20"/>
                <w:lang w:val="en-US"/>
              </w:rPr>
              <w:t>I</w:t>
            </w:r>
            <w:r w:rsidRPr="00BE4186">
              <w:rPr>
                <w:bCs/>
                <w:sz w:val="20"/>
              </w:rPr>
              <w:t>d</w:t>
            </w:r>
            <w:r w:rsidRPr="00BE4186">
              <w:rPr>
                <w:bCs/>
                <w:sz w:val="20"/>
                <w:lang w:val="en-US"/>
              </w:rPr>
              <w:t xml:space="preserve"> (</w:t>
            </w:r>
            <w:r w:rsidRPr="00BE4186">
              <w:rPr>
                <w:bCs/>
                <w:sz w:val="20"/>
              </w:rPr>
              <w:t xml:space="preserve"> id</w:t>
            </w:r>
            <w:r w:rsidRPr="00BE4186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да, если указано</w:t>
            </w:r>
            <w:r w:rsidRPr="00BE4186"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  <w:lang w:val="en-US"/>
              </w:rPr>
              <w:t xml:space="preserve"> excludeDate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Причина исключения из регистра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1.2.643.5.1.13.13.99.2.66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t>tubMultidrugResistenceId</w:t>
            </w:r>
            <w:r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число.</w:t>
            </w:r>
          </w:p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одного значения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  <w:r w:rsidRPr="00BE4186" w:rsidDel="00B61C4A">
              <w:rPr>
                <w:bCs/>
                <w:sz w:val="20"/>
                <w:shd w:val="clear" w:color="auto" w:fill="FFFFFF"/>
              </w:rPr>
              <w:t xml:space="preserve"> </w:t>
            </w:r>
            <w:r w:rsidRPr="00BE4186">
              <w:rPr>
                <w:bCs/>
                <w:sz w:val="20"/>
              </w:rPr>
              <w:tab/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Тестирование на множественную лекарственную устойчивость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1.2.643.5.1.13.13.11.1449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regCode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Строка не более 20 символов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Региональный идентификатор пациента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decreedGroupId</w:t>
            </w:r>
            <w:r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Декретированная группа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1.2.643.5.1.13.13.99.2.304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38276C" w:rsidRDefault="00BC0560" w:rsidP="00BC0560">
            <w:pPr>
              <w:keepNext/>
            </w:pPr>
            <w:r w:rsidRPr="00BE4186">
              <w:rPr>
                <w:bCs/>
                <w:sz w:val="20"/>
              </w:rPr>
              <w:t>tubInitGroupId</w:t>
            </w:r>
            <w:r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  <w:p w:rsidR="00BC0560" w:rsidRPr="00BE4186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>
              <w:rPr>
                <w:bCs/>
                <w:sz w:val="20"/>
                <w:shd w:val="clear" w:color="auto" w:fill="FFFFFF"/>
              </w:rPr>
              <w:t xml:space="preserve">- при </w:t>
            </w:r>
            <w:r w:rsidRPr="00BE4186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 xml:space="preserve">выборе значения «Подозрение на туберкулез» </w:t>
            </w:r>
            <w:r w:rsidRPr="00BE4186">
              <w:rPr>
                <w:bCs/>
                <w:sz w:val="20"/>
              </w:rPr>
              <w:t>deseaseApproved</w:t>
            </w:r>
            <w:r>
              <w:rPr>
                <w:bCs/>
                <w:sz w:val="20"/>
              </w:rPr>
              <w:t xml:space="preserve"> = 0, группа пациента должна быть «Подозрение на туберкулез» </w:t>
            </w:r>
            <w:r w:rsidRPr="00BE4186">
              <w:rPr>
                <w:bCs/>
                <w:sz w:val="20"/>
              </w:rPr>
              <w:t xml:space="preserve"> tubInitGroupId</w:t>
            </w:r>
            <w:r>
              <w:rPr>
                <w:bCs/>
                <w:sz w:val="20"/>
              </w:rPr>
              <w:t xml:space="preserve"> = 8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Группа пациентов при постановке на учет в регистре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1.2.643.5.1.13.13.99.2.323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resistenceMethodId</w:t>
            </w:r>
            <w:r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(id)</w:t>
            </w:r>
          </w:p>
        </w:tc>
        <w:tc>
          <w:tcPr>
            <w:tcW w:w="1984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BE4186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>
              <w:rPr>
                <w:bCs/>
                <w:sz w:val="20"/>
                <w:shd w:val="clear" w:color="auto" w:fill="FFFFFF"/>
              </w:rPr>
              <w:t>д</w:t>
            </w:r>
            <w:r w:rsidRPr="00BE4186">
              <w:rPr>
                <w:bCs/>
                <w:sz w:val="20"/>
                <w:shd w:val="clear" w:color="auto" w:fill="FFFFFF"/>
              </w:rPr>
              <w:t xml:space="preserve">а, если </w:t>
            </w:r>
            <w:r w:rsidRPr="00BE4186">
              <w:rPr>
                <w:bCs/>
                <w:sz w:val="20"/>
              </w:rPr>
              <w:t>tubMultidrugResistenceId(id) = 2 , 3, 4, 5, 6</w:t>
            </w:r>
          </w:p>
        </w:tc>
        <w:tc>
          <w:tcPr>
            <w:tcW w:w="1935" w:type="dxa"/>
            <w:shd w:val="clear" w:color="auto" w:fill="auto"/>
          </w:tcPr>
          <w:p w:rsidR="00BC0560" w:rsidRPr="00BE4186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Метод тестирования на лекарственную устойчивость</w:t>
            </w:r>
          </w:p>
        </w:tc>
        <w:tc>
          <w:tcPr>
            <w:tcW w:w="1383" w:type="dxa"/>
            <w:shd w:val="clear" w:color="auto" w:fill="auto"/>
          </w:tcPr>
          <w:p w:rsidR="00BC0560" w:rsidRPr="00BE4186" w:rsidRDefault="00BC0560" w:rsidP="00BC0560">
            <w:pPr>
              <w:keepNext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1 - </w:t>
            </w:r>
            <w:r w:rsidRPr="00BE4186">
              <w:rPr>
                <w:sz w:val="20"/>
              </w:rPr>
              <w:t xml:space="preserve">  </w:t>
            </w:r>
            <w:r w:rsidRPr="00BE4186">
              <w:rPr>
                <w:sz w:val="20"/>
                <w:shd w:val="clear" w:color="auto" w:fill="FFFFFF"/>
              </w:rPr>
              <w:t xml:space="preserve">МГМ (молекулярно-генетический метод); </w:t>
            </w:r>
          </w:p>
          <w:p w:rsidR="00BC0560" w:rsidRPr="00BE4186" w:rsidRDefault="00BC0560" w:rsidP="00BC0560">
            <w:pPr>
              <w:keepNext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2 -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посев на ЖПС (жидкие питательные среды);</w:t>
            </w:r>
          </w:p>
          <w:p w:rsidR="00BC0560" w:rsidRPr="00BE4186" w:rsidRDefault="00BC0560" w:rsidP="00BC0560">
            <w:pPr>
              <w:keepNext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3 -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посев на ППС (плотные питательные среды)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723B00" w:rsidRDefault="00BC0560" w:rsidP="00BC0560">
            <w:pPr>
              <w:keepNext/>
              <w:rPr>
                <w:bCs/>
                <w:sz w:val="20"/>
              </w:rPr>
            </w:pPr>
            <w:r w:rsidRPr="00723B00">
              <w:rPr>
                <w:bCs/>
                <w:sz w:val="20"/>
              </w:rPr>
              <w:t>sampleId (id)</w:t>
            </w:r>
          </w:p>
        </w:tc>
        <w:tc>
          <w:tcPr>
            <w:tcW w:w="1984" w:type="dxa"/>
            <w:shd w:val="clear" w:color="auto" w:fill="auto"/>
          </w:tcPr>
          <w:p w:rsidR="00BC0560" w:rsidRPr="00723B00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723B00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BC0560" w:rsidRPr="00723B00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 w:rsidRPr="00723B00">
              <w:rPr>
                <w:bCs/>
                <w:sz w:val="20"/>
                <w:shd w:val="clear" w:color="auto" w:fill="FFFFFF"/>
              </w:rPr>
              <w:t xml:space="preserve">да, если Бактериовыделение </w:t>
            </w:r>
            <w:r w:rsidRPr="00723B00">
              <w:rPr>
                <w:bCs/>
                <w:sz w:val="20"/>
              </w:rPr>
              <w:t>- с выделением микобактерий туберкулеза (МБТ +)  bactExcretion</w:t>
            </w:r>
            <w:r w:rsidRPr="00723B00">
              <w:rPr>
                <w:bCs/>
                <w:sz w:val="20"/>
                <w:lang w:val="en-US"/>
              </w:rPr>
              <w:t>Id</w:t>
            </w:r>
            <w:r w:rsidRPr="00723B00">
              <w:rPr>
                <w:bCs/>
                <w:sz w:val="20"/>
              </w:rPr>
              <w:t>=1</w:t>
            </w:r>
          </w:p>
        </w:tc>
        <w:tc>
          <w:tcPr>
            <w:tcW w:w="1935" w:type="dxa"/>
            <w:shd w:val="clear" w:color="auto" w:fill="auto"/>
          </w:tcPr>
          <w:p w:rsidR="00BC0560" w:rsidRPr="00723B00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723B00">
              <w:rPr>
                <w:rFonts w:ascii="Times New Roman" w:hAnsi="Times New Roman" w:cs="Times New Roman"/>
                <w:bCs/>
              </w:rPr>
              <w:t>Материал исследований бактериовыделения</w:t>
            </w:r>
          </w:p>
        </w:tc>
        <w:tc>
          <w:tcPr>
            <w:tcW w:w="1383" w:type="dxa"/>
            <w:shd w:val="clear" w:color="auto" w:fill="auto"/>
          </w:tcPr>
          <w:p w:rsidR="00BC0560" w:rsidRPr="00723B00" w:rsidRDefault="00BC0560" w:rsidP="00BC0560">
            <w:pPr>
              <w:keepNext/>
              <w:rPr>
                <w:sz w:val="20"/>
                <w:shd w:val="clear" w:color="auto" w:fill="FFFFFF"/>
              </w:rPr>
            </w:pPr>
            <w:r w:rsidRPr="00723B00">
              <w:rPr>
                <w:sz w:val="20"/>
                <w:shd w:val="clear" w:color="auto" w:fill="FFFFFF"/>
              </w:rPr>
              <w:t>1.2.643.5.1.13.2.1.1.386</w:t>
            </w:r>
          </w:p>
          <w:p w:rsidR="00BC0560" w:rsidRPr="00723B00" w:rsidRDefault="00BC0560" w:rsidP="00BC0560">
            <w:pPr>
              <w:keepNext/>
              <w:rPr>
                <w:bCs/>
                <w:sz w:val="20"/>
              </w:rPr>
            </w:pPr>
            <w:r w:rsidRPr="00723B00">
              <w:rPr>
                <w:sz w:val="20"/>
                <w:shd w:val="clear" w:color="auto" w:fill="FFFFFF"/>
              </w:rPr>
              <w:t xml:space="preserve">Используемые значения </w:t>
            </w:r>
            <w:r w:rsidRPr="00723B00">
              <w:rPr>
                <w:bCs/>
                <w:sz w:val="20"/>
              </w:rPr>
              <w:t xml:space="preserve"> id = 1 (мокрота),  id = 14 (биологические жидкости),</w:t>
            </w:r>
          </w:p>
          <w:p w:rsidR="00BC0560" w:rsidRPr="004D2FBB" w:rsidRDefault="00BC0560" w:rsidP="00BC0560">
            <w:pPr>
              <w:keepNext/>
              <w:rPr>
                <w:sz w:val="20"/>
                <w:highlight w:val="yellow"/>
                <w:shd w:val="clear" w:color="auto" w:fill="FFFFFF"/>
              </w:rPr>
            </w:pPr>
            <w:r w:rsidRPr="00723B00">
              <w:rPr>
                <w:bCs/>
                <w:sz w:val="20"/>
              </w:rPr>
              <w:t>Id = 15 (другой биологический материал)</w:t>
            </w:r>
          </w:p>
        </w:tc>
      </w:tr>
      <w:tr w:rsidR="00BC0560" w:rsidRPr="00BE4186" w:rsidTr="00702B89">
        <w:tc>
          <w:tcPr>
            <w:tcW w:w="817" w:type="dxa"/>
            <w:shd w:val="clear" w:color="auto" w:fill="auto"/>
          </w:tcPr>
          <w:p w:rsidR="00BC0560" w:rsidRPr="00BE4186" w:rsidRDefault="00BC0560" w:rsidP="00BC0560">
            <w:pPr>
              <w:keepNext/>
              <w:numPr>
                <w:ilvl w:val="0"/>
                <w:numId w:val="59"/>
              </w:numPr>
              <w:rPr>
                <w:bCs/>
                <w:sz w:val="20"/>
              </w:rPr>
            </w:pPr>
          </w:p>
        </w:tc>
        <w:tc>
          <w:tcPr>
            <w:tcW w:w="2053" w:type="dxa"/>
            <w:shd w:val="clear" w:color="auto" w:fill="auto"/>
          </w:tcPr>
          <w:p w:rsidR="00BC0560" w:rsidRPr="00723B00" w:rsidRDefault="00BC0560" w:rsidP="00BC0560">
            <w:pPr>
              <w:keepNext/>
              <w:rPr>
                <w:bCs/>
                <w:sz w:val="20"/>
              </w:rPr>
            </w:pPr>
            <w:r w:rsidRPr="00723B00">
              <w:rPr>
                <w:bCs/>
                <w:sz w:val="20"/>
              </w:rPr>
              <w:t>hivDate</w:t>
            </w:r>
          </w:p>
        </w:tc>
        <w:tc>
          <w:tcPr>
            <w:tcW w:w="1984" w:type="dxa"/>
            <w:shd w:val="clear" w:color="auto" w:fill="auto"/>
          </w:tcPr>
          <w:p w:rsidR="00BC0560" w:rsidRPr="00723B00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723B00">
              <w:rPr>
                <w:bCs/>
                <w:sz w:val="20"/>
                <w:shd w:val="clear" w:color="auto" w:fill="FFFFFF"/>
              </w:rPr>
              <w:t>Дата в формате ГГГГ-ММ-ДД</w:t>
            </w:r>
          </w:p>
          <w:p w:rsidR="00BC0560" w:rsidRPr="00723B00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BC0560" w:rsidRPr="00723B00" w:rsidRDefault="00BC0560" w:rsidP="00BC0560">
            <w:pPr>
              <w:keepNext/>
              <w:rPr>
                <w:sz w:val="20"/>
                <w:shd w:val="clear" w:color="auto" w:fill="FFFFFF"/>
              </w:rPr>
            </w:pPr>
            <w:r w:rsidRPr="00723B00">
              <w:rPr>
                <w:bCs/>
                <w:sz w:val="20"/>
                <w:shd w:val="clear" w:color="auto" w:fill="FFFFFF"/>
              </w:rPr>
              <w:t xml:space="preserve">- </w:t>
            </w:r>
            <w:r w:rsidRPr="00723B00">
              <w:rPr>
                <w:rFonts w:ascii="Arial" w:hAnsi="Arial" w:cs="Arial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723B00">
              <w:rPr>
                <w:sz w:val="20"/>
                <w:shd w:val="clear" w:color="auto" w:fill="FFFFFF"/>
              </w:rPr>
              <w:t>дата направления на ВИЧ-инфекции должна быть не ранее даты рождения пациента</w:t>
            </w:r>
          </w:p>
          <w:p w:rsidR="00BC0560" w:rsidRPr="00723B00" w:rsidRDefault="00BC0560" w:rsidP="00BC0560">
            <w:pPr>
              <w:keepNext/>
              <w:rPr>
                <w:sz w:val="20"/>
                <w:shd w:val="clear" w:color="auto" w:fill="FFFFFF"/>
              </w:rPr>
            </w:pPr>
          </w:p>
          <w:p w:rsidR="00BC0560" w:rsidRPr="00723B00" w:rsidRDefault="00BC0560" w:rsidP="00BC0560">
            <w:pPr>
              <w:keepNext/>
              <w:rPr>
                <w:sz w:val="20"/>
                <w:shd w:val="clear" w:color="auto" w:fill="FFFFFF"/>
              </w:rPr>
            </w:pPr>
          </w:p>
          <w:p w:rsidR="00BC0560" w:rsidRPr="00723B00" w:rsidRDefault="00BC0560" w:rsidP="00BC0560">
            <w:pPr>
              <w:keepNext/>
              <w:rPr>
                <w:sz w:val="20"/>
                <w:shd w:val="clear" w:color="auto" w:fill="FFFFFF"/>
              </w:rPr>
            </w:pPr>
            <w:r w:rsidRPr="00723B00">
              <w:rPr>
                <w:sz w:val="20"/>
                <w:shd w:val="clear" w:color="auto" w:fill="FFFFFF"/>
              </w:rPr>
              <w:t>- не позднее даты смерти или даты исключения из регистра </w:t>
            </w:r>
          </w:p>
          <w:p w:rsidR="00BC0560" w:rsidRPr="00723B00" w:rsidRDefault="00BC0560" w:rsidP="00BC0560">
            <w:pPr>
              <w:keepNext/>
              <w:rPr>
                <w:sz w:val="20"/>
                <w:shd w:val="clear" w:color="auto" w:fill="FFFFFF"/>
              </w:rPr>
            </w:pPr>
          </w:p>
          <w:p w:rsidR="00BC0560" w:rsidRPr="00723B00" w:rsidRDefault="00BC0560" w:rsidP="00BC0560">
            <w:pPr>
              <w:keepNext/>
              <w:rPr>
                <w:bCs/>
                <w:sz w:val="20"/>
                <w:shd w:val="clear" w:color="auto" w:fill="FFFFFF"/>
              </w:rPr>
            </w:pPr>
            <w:r w:rsidRPr="00723B00">
              <w:rPr>
                <w:sz w:val="20"/>
                <w:shd w:val="clear" w:color="auto" w:fill="FFFFFF"/>
              </w:rPr>
              <w:t>-  плюс год от текущей даты, если  рег.запись не закрыта</w:t>
            </w:r>
          </w:p>
        </w:tc>
        <w:tc>
          <w:tcPr>
            <w:tcW w:w="1751" w:type="dxa"/>
            <w:shd w:val="clear" w:color="auto" w:fill="auto"/>
          </w:tcPr>
          <w:p w:rsidR="00BC0560" w:rsidRPr="00723B00" w:rsidRDefault="00BC0560" w:rsidP="00BC0560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 w:rsidRPr="00723B00">
              <w:rPr>
                <w:bCs/>
                <w:sz w:val="20"/>
                <w:shd w:val="clear" w:color="auto" w:fill="FFFFFF"/>
              </w:rPr>
              <w:t xml:space="preserve">Да, если </w:t>
            </w:r>
            <w:r w:rsidRPr="00723B00">
              <w:rPr>
                <w:rFonts w:ascii="Arial" w:hAnsi="Arial" w:cs="Arial"/>
                <w:color w:val="7A869A"/>
                <w:sz w:val="21"/>
                <w:szCs w:val="21"/>
                <w:shd w:val="clear" w:color="auto" w:fill="FFFFFF"/>
              </w:rPr>
              <w:t xml:space="preserve">  </w:t>
            </w:r>
            <w:r w:rsidRPr="00723B00">
              <w:rPr>
                <w:sz w:val="20"/>
                <w:shd w:val="clear" w:color="auto" w:fill="FFFFFF"/>
              </w:rPr>
              <w:t>в поле "В20-В24" (hiv) выбрано значение "Да" ( hiv = true) и "Нет" (hiv = false)</w:t>
            </w:r>
          </w:p>
        </w:tc>
        <w:tc>
          <w:tcPr>
            <w:tcW w:w="1935" w:type="dxa"/>
            <w:shd w:val="clear" w:color="auto" w:fill="auto"/>
          </w:tcPr>
          <w:p w:rsidR="00BC0560" w:rsidRPr="00723B00" w:rsidRDefault="00BC0560" w:rsidP="00BC0560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723B00">
              <w:rPr>
                <w:rFonts w:ascii="Times New Roman" w:hAnsi="Times New Roman" w:cs="Times New Roman"/>
                <w:bCs/>
              </w:rPr>
              <w:t>Дата направления на исследование ВИЧ - инфекции</w:t>
            </w:r>
          </w:p>
        </w:tc>
        <w:tc>
          <w:tcPr>
            <w:tcW w:w="1383" w:type="dxa"/>
            <w:shd w:val="clear" w:color="auto" w:fill="auto"/>
          </w:tcPr>
          <w:p w:rsidR="00BC0560" w:rsidRPr="004D2FBB" w:rsidRDefault="00BC0560" w:rsidP="00BC0560">
            <w:pPr>
              <w:keepNext/>
              <w:rPr>
                <w:sz w:val="20"/>
                <w:highlight w:val="yellow"/>
                <w:shd w:val="clear" w:color="auto" w:fill="FFFFFF"/>
              </w:rPr>
            </w:pPr>
          </w:p>
        </w:tc>
      </w:tr>
    </w:tbl>
    <w:p w:rsidR="00B05F02" w:rsidRPr="00BE4186" w:rsidRDefault="00B05F02" w:rsidP="00376FD9">
      <w:pPr>
        <w:pStyle w:val="afffffff8"/>
      </w:pPr>
    </w:p>
    <w:p w:rsidR="00B05F02" w:rsidRPr="00BE4186" w:rsidRDefault="00376FD9" w:rsidP="00F740EF">
      <w:pPr>
        <w:pStyle w:val="afffffff8"/>
      </w:pPr>
      <w:r w:rsidRPr="00BE4186">
        <w:t xml:space="preserve">Описание полей карт посмертного выявления представлено ниже (Таблица 8). </w:t>
      </w:r>
    </w:p>
    <w:p w:rsidR="00376FD9" w:rsidRPr="00BE4186" w:rsidRDefault="00376FD9" w:rsidP="00376FD9">
      <w:pPr>
        <w:pStyle w:val="44"/>
        <w:spacing w:line="360" w:lineRule="auto"/>
        <w:jc w:val="center"/>
      </w:pPr>
      <w:r w:rsidRPr="00BE4186">
        <w:t>Таблица 8 – Описание полей карт посмертного выявления</w:t>
      </w:r>
    </w:p>
    <w:tbl>
      <w:tblPr>
        <w:tblpPr w:leftFromText="180" w:rightFromText="180" w:vertAnchor="text" w:tblpY="1"/>
        <w:tblOverlap w:val="never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1"/>
        <w:gridCol w:w="1559"/>
        <w:gridCol w:w="1751"/>
        <w:gridCol w:w="1651"/>
        <w:gridCol w:w="1667"/>
      </w:tblGrid>
      <w:tr w:rsidR="00376FD9" w:rsidRPr="00BE4186" w:rsidTr="000E554E">
        <w:trPr>
          <w:tblHeader/>
        </w:trPr>
        <w:tc>
          <w:tcPr>
            <w:tcW w:w="675" w:type="dxa"/>
            <w:shd w:val="clear" w:color="auto" w:fill="auto"/>
          </w:tcPr>
          <w:p w:rsidR="00376FD9" w:rsidRPr="00BE4186" w:rsidRDefault="00376FD9" w:rsidP="000E554E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№</w:t>
            </w:r>
          </w:p>
        </w:tc>
        <w:tc>
          <w:tcPr>
            <w:tcW w:w="2551" w:type="dxa"/>
            <w:shd w:val="clear" w:color="auto" w:fill="auto"/>
          </w:tcPr>
          <w:p w:rsidR="00376FD9" w:rsidRPr="00BE4186" w:rsidRDefault="00376FD9" w:rsidP="002544FB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Имя поля (имя атрибута)</w:t>
            </w:r>
          </w:p>
        </w:tc>
        <w:tc>
          <w:tcPr>
            <w:tcW w:w="1559" w:type="dxa"/>
            <w:shd w:val="clear" w:color="auto" w:fill="auto"/>
          </w:tcPr>
          <w:p w:rsidR="00376FD9" w:rsidRPr="00BE4186" w:rsidRDefault="00376FD9" w:rsidP="000E554E">
            <w:pPr>
              <w:keepNext/>
              <w:ind w:firstLine="30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Тип</w:t>
            </w:r>
            <w:r w:rsidR="000E554E" w:rsidRPr="00BE4186">
              <w:rPr>
                <w:b/>
                <w:bCs/>
                <w:sz w:val="20"/>
              </w:rPr>
              <w:t>/Валидация</w:t>
            </w:r>
          </w:p>
        </w:tc>
        <w:tc>
          <w:tcPr>
            <w:tcW w:w="1751" w:type="dxa"/>
            <w:shd w:val="clear" w:color="auto" w:fill="auto"/>
          </w:tcPr>
          <w:p w:rsidR="00376FD9" w:rsidRPr="00BE4186" w:rsidRDefault="00376FD9" w:rsidP="002544FB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Обязательность</w:t>
            </w:r>
          </w:p>
        </w:tc>
        <w:tc>
          <w:tcPr>
            <w:tcW w:w="1651" w:type="dxa"/>
            <w:shd w:val="clear" w:color="auto" w:fill="auto"/>
          </w:tcPr>
          <w:p w:rsidR="00376FD9" w:rsidRPr="00BE4186" w:rsidRDefault="00376FD9" w:rsidP="002544FB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Описание</w:t>
            </w:r>
          </w:p>
        </w:tc>
        <w:tc>
          <w:tcPr>
            <w:tcW w:w="1667" w:type="dxa"/>
            <w:shd w:val="clear" w:color="auto" w:fill="auto"/>
          </w:tcPr>
          <w:p w:rsidR="00376FD9" w:rsidRPr="00BE4186" w:rsidRDefault="00376FD9" w:rsidP="002544FB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Справочник</w:t>
            </w:r>
          </w:p>
        </w:tc>
      </w:tr>
      <w:tr w:rsidR="00376FD9" w:rsidRPr="00BE4186" w:rsidTr="000E554E">
        <w:tc>
          <w:tcPr>
            <w:tcW w:w="675" w:type="dxa"/>
            <w:shd w:val="clear" w:color="auto" w:fill="auto"/>
          </w:tcPr>
          <w:p w:rsidR="00376FD9" w:rsidRPr="00BE4186" w:rsidRDefault="00376FD9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76FD9" w:rsidRPr="00BE4186" w:rsidRDefault="00376FD9" w:rsidP="002544FB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analysDate</w:t>
            </w:r>
          </w:p>
        </w:tc>
        <w:tc>
          <w:tcPr>
            <w:tcW w:w="1559" w:type="dxa"/>
            <w:shd w:val="clear" w:color="auto" w:fill="auto"/>
          </w:tcPr>
          <w:p w:rsidR="006421B6" w:rsidRPr="00BE4186" w:rsidRDefault="00376FD9" w:rsidP="002544FB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Дата в формате ГГГГ-ММ-ДД</w:t>
            </w:r>
          </w:p>
          <w:p w:rsidR="006421B6" w:rsidRPr="00BE4186" w:rsidRDefault="006421B6" w:rsidP="006421B6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разбора случая не может быть меньше даты рождения и даты смерти</w:t>
            </w:r>
            <w:r w:rsidR="000E554E" w:rsidRPr="00BE4186">
              <w:rPr>
                <w:sz w:val="20"/>
              </w:rPr>
              <w:t>;</w:t>
            </w:r>
          </w:p>
          <w:p w:rsidR="006421B6" w:rsidRPr="00BE4186" w:rsidRDefault="006421B6" w:rsidP="006421B6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разбора случая не может быть больше текущей даты</w:t>
            </w:r>
          </w:p>
        </w:tc>
        <w:tc>
          <w:tcPr>
            <w:tcW w:w="1751" w:type="dxa"/>
            <w:shd w:val="clear" w:color="auto" w:fill="auto"/>
          </w:tcPr>
          <w:p w:rsidR="00376FD9" w:rsidRPr="00BE4186" w:rsidRDefault="00376FD9" w:rsidP="002544FB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376FD9" w:rsidRPr="00BE4186" w:rsidRDefault="00376FD9" w:rsidP="002544FB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Дата разбора случая</w:t>
            </w:r>
          </w:p>
        </w:tc>
        <w:tc>
          <w:tcPr>
            <w:tcW w:w="1667" w:type="dxa"/>
            <w:shd w:val="clear" w:color="auto" w:fill="auto"/>
          </w:tcPr>
          <w:p w:rsidR="00376FD9" w:rsidRPr="00BE4186" w:rsidRDefault="00376FD9" w:rsidP="002544FB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approvedMethodId (id)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олного значения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</w:rPr>
              <w:t>Способ подтверждения диагноза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Бактериологически,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2 -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Гистологически,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3 -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Рентгенологически</w:t>
            </w: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autopsy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Логическое значение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Проведение аутопсии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bactExcretionId (id)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Бактериовыделение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1.2.643.5.1.13.13.99.2.70</w:t>
            </w: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deathCauseId (id)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одного значения.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Причина смерти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5" w:lineRule="atLeast"/>
              <w:rPr>
                <w:sz w:val="20"/>
              </w:rPr>
            </w:pPr>
            <w:r w:rsidRPr="00BE4186">
              <w:rPr>
                <w:sz w:val="20"/>
              </w:rPr>
              <w:t>1.2.643.5.1.13.13.99.2.77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deathDate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Дата в формате ГГГГ-ММ-ДД</w:t>
            </w:r>
          </w:p>
          <w:p w:rsidR="000E554E" w:rsidRPr="00BE4186" w:rsidRDefault="000E554E" w:rsidP="000E554E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смерти не может быть меньше даты рождения;</w:t>
            </w:r>
          </w:p>
          <w:p w:rsidR="000E554E" w:rsidRPr="00BE4186" w:rsidRDefault="000E554E" w:rsidP="000E554E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- дата смерти не может быть больше текущей даты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Дата смерти пациента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deathGroupId (id)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одного значения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Группа пациента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1.2.643.5.1.13.13.99.2.68</w:t>
            </w: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deathMoTypeId (id)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одного значения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</w:rPr>
              <w:t>Тип организации, установившей диагноз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1.2.643.5.1.13.13.99.2.84</w:t>
            </w: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decay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Логическое значение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Наличие распада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ind w:firstLine="454"/>
              <w:rPr>
                <w:bCs/>
                <w:sz w:val="20"/>
                <w:shd w:val="clear" w:color="auto" w:fill="FFFFFF"/>
              </w:rPr>
            </w:pP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decisionId (id)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Положительное число</w:t>
            </w:r>
          </w:p>
          <w:p w:rsidR="000E554E" w:rsidRPr="00BE4186" w:rsidRDefault="000E554E" w:rsidP="000E554E">
            <w:pPr>
              <w:keepNext/>
              <w:rPr>
                <w:bCs/>
                <w:sz w:val="20"/>
                <w:shd w:val="clear" w:color="auto" w:fill="FFFFFF"/>
              </w:rPr>
            </w:pPr>
          </w:p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Выбор одного значения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Решение по результату разбора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1.2.643.5.1.13.13.99.2.79</w:t>
            </w: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desease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 xml:space="preserve">Строка не более 20 символов </w:t>
            </w:r>
            <w:r w:rsidRPr="00BE4186">
              <w:rPr>
                <w:bCs/>
                <w:sz w:val="20"/>
                <w:shd w:val="clear" w:color="auto" w:fill="FFFFFF"/>
              </w:rPr>
              <w:t xml:space="preserve">, выбор из значений А15-А19, В90, </w:t>
            </w:r>
            <w:r w:rsidRPr="00BE4186">
              <w:rPr>
                <w:bCs/>
                <w:sz w:val="20"/>
                <w:shd w:val="clear" w:color="auto" w:fill="FFFFFF"/>
                <w:lang w:val="en-US"/>
              </w:rPr>
              <w:t>Z</w:t>
            </w:r>
            <w:r w:rsidRPr="00BE4186">
              <w:rPr>
                <w:bCs/>
                <w:sz w:val="20"/>
                <w:shd w:val="clear" w:color="auto" w:fill="FFFFFF"/>
              </w:rPr>
              <w:t>03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Диагнозы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1.2.643.5.1.13.13.11.1005</w:t>
            </w:r>
          </w:p>
        </w:tc>
      </w:tr>
      <w:tr w:rsidR="000E554E" w:rsidRPr="00BE4186" w:rsidTr="000E554E">
        <w:tc>
          <w:tcPr>
            <w:tcW w:w="675" w:type="dxa"/>
            <w:shd w:val="clear" w:color="auto" w:fill="auto"/>
          </w:tcPr>
          <w:p w:rsidR="000E554E" w:rsidRPr="00BE4186" w:rsidRDefault="000E554E" w:rsidP="000E554E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deseaseDescription</w:t>
            </w:r>
          </w:p>
        </w:tc>
        <w:tc>
          <w:tcPr>
            <w:tcW w:w="1559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Текст</w:t>
            </w:r>
          </w:p>
        </w:tc>
        <w:tc>
          <w:tcPr>
            <w:tcW w:w="1751" w:type="dxa"/>
            <w:shd w:val="clear" w:color="auto" w:fill="auto"/>
          </w:tcPr>
          <w:p w:rsidR="000E554E" w:rsidRPr="00BE4186" w:rsidRDefault="000E554E" w:rsidP="000E554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0E554E" w:rsidRPr="00BE4186" w:rsidRDefault="000E554E" w:rsidP="000E554E">
            <w:pPr>
              <w:rPr>
                <w:sz w:val="20"/>
              </w:rPr>
            </w:pPr>
            <w:r w:rsidRPr="00BE4186">
              <w:rPr>
                <w:sz w:val="20"/>
              </w:rPr>
              <w:t>Подробный диагноз</w:t>
            </w:r>
          </w:p>
        </w:tc>
        <w:tc>
          <w:tcPr>
            <w:tcW w:w="1667" w:type="dxa"/>
            <w:shd w:val="clear" w:color="auto" w:fill="auto"/>
          </w:tcPr>
          <w:p w:rsidR="000E554E" w:rsidRPr="00BE4186" w:rsidRDefault="000E554E" w:rsidP="000E554E">
            <w:pPr>
              <w:keepNext/>
              <w:ind w:firstLine="454"/>
              <w:rPr>
                <w:bCs/>
                <w:sz w:val="20"/>
                <w:shd w:val="clear" w:color="auto" w:fill="FFFFFF"/>
              </w:rPr>
            </w:pPr>
          </w:p>
        </w:tc>
      </w:tr>
      <w:tr w:rsidR="00153C01" w:rsidRPr="00BE4186" w:rsidTr="000E554E">
        <w:tc>
          <w:tcPr>
            <w:tcW w:w="675" w:type="dxa"/>
            <w:shd w:val="clear" w:color="auto" w:fill="auto"/>
          </w:tcPr>
          <w:p w:rsidR="00153C01" w:rsidRPr="00BE4186" w:rsidRDefault="00153C01" w:rsidP="00153C01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detectMethodId (id)</w:t>
            </w:r>
          </w:p>
        </w:tc>
        <w:tc>
          <w:tcPr>
            <w:tcW w:w="1559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  <w:p w:rsidR="00153C01" w:rsidRPr="00BE4186" w:rsidRDefault="00153C01" w:rsidP="00153C01">
            <w:pPr>
              <w:rPr>
                <w:sz w:val="20"/>
              </w:rPr>
            </w:pPr>
          </w:p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Выбор одного значения</w:t>
            </w:r>
          </w:p>
        </w:tc>
        <w:tc>
          <w:tcPr>
            <w:tcW w:w="1751" w:type="dxa"/>
            <w:shd w:val="clear" w:color="auto" w:fill="auto"/>
          </w:tcPr>
          <w:p w:rsidR="00153C01" w:rsidRPr="00BE4186" w:rsidRDefault="00153C01" w:rsidP="00153C01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Метод выявления</w:t>
            </w:r>
          </w:p>
        </w:tc>
        <w:tc>
          <w:tcPr>
            <w:tcW w:w="1667" w:type="dxa"/>
            <w:shd w:val="clear" w:color="auto" w:fill="auto"/>
          </w:tcPr>
          <w:p w:rsidR="00153C01" w:rsidRPr="00BE4186" w:rsidRDefault="00153C01" w:rsidP="00153C0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1.2.643.5.1.13.13.99.2.71</w:t>
            </w:r>
          </w:p>
        </w:tc>
      </w:tr>
      <w:tr w:rsidR="00153C01" w:rsidRPr="00BE4186" w:rsidTr="000E554E">
        <w:tc>
          <w:tcPr>
            <w:tcW w:w="675" w:type="dxa"/>
            <w:shd w:val="clear" w:color="auto" w:fill="auto"/>
          </w:tcPr>
          <w:p w:rsidR="00153C01" w:rsidRPr="00BE4186" w:rsidRDefault="00153C01" w:rsidP="00153C01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examResult</w:t>
            </w:r>
          </w:p>
        </w:tc>
        <w:tc>
          <w:tcPr>
            <w:tcW w:w="1559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Текст</w:t>
            </w:r>
          </w:p>
        </w:tc>
        <w:tc>
          <w:tcPr>
            <w:tcW w:w="1751" w:type="dxa"/>
            <w:shd w:val="clear" w:color="auto" w:fill="auto"/>
          </w:tcPr>
          <w:p w:rsidR="00153C01" w:rsidRPr="00BE4186" w:rsidRDefault="00153C01" w:rsidP="00153C0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Результаты исследований</w:t>
            </w:r>
          </w:p>
        </w:tc>
        <w:tc>
          <w:tcPr>
            <w:tcW w:w="1667" w:type="dxa"/>
            <w:shd w:val="clear" w:color="auto" w:fill="auto"/>
          </w:tcPr>
          <w:p w:rsidR="00153C01" w:rsidRPr="00BE4186" w:rsidRDefault="00153C01" w:rsidP="00153C01">
            <w:pPr>
              <w:keepNext/>
              <w:ind w:firstLine="35"/>
              <w:rPr>
                <w:bCs/>
                <w:sz w:val="20"/>
              </w:rPr>
            </w:pPr>
          </w:p>
        </w:tc>
      </w:tr>
      <w:tr w:rsidR="00153C01" w:rsidRPr="00BE4186" w:rsidTr="000E554E">
        <w:tc>
          <w:tcPr>
            <w:tcW w:w="675" w:type="dxa"/>
            <w:shd w:val="clear" w:color="auto" w:fill="auto"/>
          </w:tcPr>
          <w:p w:rsidR="00153C01" w:rsidRPr="00BE4186" w:rsidRDefault="00153C01" w:rsidP="00153C01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moId</w:t>
            </w:r>
          </w:p>
        </w:tc>
        <w:tc>
          <w:tcPr>
            <w:tcW w:w="1559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Строка не более 50 символов</w:t>
            </w:r>
          </w:p>
        </w:tc>
        <w:tc>
          <w:tcPr>
            <w:tcW w:w="1751" w:type="dxa"/>
            <w:shd w:val="clear" w:color="auto" w:fill="auto"/>
          </w:tcPr>
          <w:p w:rsidR="00153C01" w:rsidRPr="00BE4186" w:rsidRDefault="00153C01" w:rsidP="00153C0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да</w:t>
            </w:r>
          </w:p>
        </w:tc>
        <w:tc>
          <w:tcPr>
            <w:tcW w:w="16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Идентификатор учреждения</w:t>
            </w:r>
          </w:p>
        </w:tc>
        <w:tc>
          <w:tcPr>
            <w:tcW w:w="1667" w:type="dxa"/>
            <w:shd w:val="clear" w:color="auto" w:fill="auto"/>
          </w:tcPr>
          <w:p w:rsidR="00153C01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1.2.643.5.1.13.13.11.1461</w:t>
            </w:r>
          </w:p>
        </w:tc>
      </w:tr>
      <w:tr w:rsidR="00153C01" w:rsidRPr="00BE4186" w:rsidTr="000E554E">
        <w:tc>
          <w:tcPr>
            <w:tcW w:w="675" w:type="dxa"/>
            <w:shd w:val="clear" w:color="auto" w:fill="auto"/>
          </w:tcPr>
          <w:p w:rsidR="00153C01" w:rsidRPr="00BE4186" w:rsidRDefault="00153C01" w:rsidP="00153C01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patientCard</w:t>
            </w:r>
          </w:p>
        </w:tc>
        <w:tc>
          <w:tcPr>
            <w:tcW w:w="1559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Строка не более 11 символов</w:t>
            </w:r>
          </w:p>
        </w:tc>
        <w:tc>
          <w:tcPr>
            <w:tcW w:w="1751" w:type="dxa"/>
            <w:shd w:val="clear" w:color="auto" w:fill="auto"/>
          </w:tcPr>
          <w:p w:rsidR="00153C01" w:rsidRPr="00BE4186" w:rsidRDefault="00153C01" w:rsidP="00153C0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Создается автоматически</w:t>
            </w:r>
          </w:p>
        </w:tc>
        <w:tc>
          <w:tcPr>
            <w:tcW w:w="1651" w:type="dxa"/>
            <w:shd w:val="clear" w:color="auto" w:fill="auto"/>
          </w:tcPr>
          <w:p w:rsidR="00153C01" w:rsidRPr="00BE4186" w:rsidRDefault="00153C01" w:rsidP="00153C01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пациента в регистре</w:t>
            </w:r>
          </w:p>
        </w:tc>
        <w:tc>
          <w:tcPr>
            <w:tcW w:w="1667" w:type="dxa"/>
            <w:shd w:val="clear" w:color="auto" w:fill="auto"/>
          </w:tcPr>
          <w:p w:rsidR="00153C01" w:rsidRPr="00BE4186" w:rsidRDefault="00153C01" w:rsidP="00153C01">
            <w:pPr>
              <w:keepNext/>
              <w:ind w:firstLine="454"/>
              <w:rPr>
                <w:bCs/>
                <w:sz w:val="20"/>
              </w:rPr>
            </w:pPr>
          </w:p>
        </w:tc>
      </w:tr>
      <w:tr w:rsidR="004F08BC" w:rsidRPr="00BE4186" w:rsidTr="000E554E">
        <w:tc>
          <w:tcPr>
            <w:tcW w:w="675" w:type="dxa"/>
            <w:shd w:val="clear" w:color="auto" w:fill="auto"/>
          </w:tcPr>
          <w:p w:rsidR="004F08BC" w:rsidRPr="00BE4186" w:rsidRDefault="004F08BC" w:rsidP="004F08BC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tubBactExcretionMethodId (id)</w:t>
            </w:r>
          </w:p>
        </w:tc>
        <w:tc>
          <w:tcPr>
            <w:tcW w:w="1559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 xml:space="preserve">да, если </w:t>
            </w:r>
            <w:r w:rsidRPr="00BE4186">
              <w:rPr>
                <w:bCs/>
                <w:sz w:val="20"/>
              </w:rPr>
              <w:t xml:space="preserve"> Бактериовыделение - Без выделений микобактерий туберкулеза (МБТ -)</w:t>
            </w: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 или </w:t>
            </w: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lastRenderedPageBreak/>
              <w:t>С выделением микобактерий туберкулеза (МБТ +)</w:t>
            </w:r>
          </w:p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bCs/>
                <w:sz w:val="20"/>
              </w:rPr>
              <w:t>bactExcretion</w:t>
            </w:r>
            <w:r w:rsidRPr="00BE4186">
              <w:rPr>
                <w:bCs/>
                <w:sz w:val="20"/>
                <w:lang w:val="en-US"/>
              </w:rPr>
              <w:t>Id</w:t>
            </w:r>
            <w:r w:rsidRPr="00BE4186">
              <w:rPr>
                <w:bCs/>
                <w:sz w:val="20"/>
              </w:rPr>
              <w:t>=1</w:t>
            </w:r>
          </w:p>
        </w:tc>
        <w:tc>
          <w:tcPr>
            <w:tcW w:w="16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lastRenderedPageBreak/>
              <w:t>Метод подтверждения бактериовыделения</w:t>
            </w:r>
          </w:p>
        </w:tc>
        <w:tc>
          <w:tcPr>
            <w:tcW w:w="1667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1.2.643.5.1.13.13.99.2.72</w:t>
            </w:r>
          </w:p>
        </w:tc>
      </w:tr>
      <w:tr w:rsidR="004F08BC" w:rsidRPr="00BE4186" w:rsidTr="000E554E">
        <w:tc>
          <w:tcPr>
            <w:tcW w:w="675" w:type="dxa"/>
            <w:shd w:val="clear" w:color="auto" w:fill="auto"/>
          </w:tcPr>
          <w:p w:rsidR="004F08BC" w:rsidRPr="00BE4186" w:rsidRDefault="004F08BC" w:rsidP="004F08BC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tubClinicFormId (id)</w:t>
            </w:r>
          </w:p>
        </w:tc>
        <w:tc>
          <w:tcPr>
            <w:tcW w:w="1559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 xml:space="preserve">да, если </w:t>
            </w:r>
            <w:r w:rsidRPr="00BE4186">
              <w:rPr>
                <w:sz w:val="20"/>
              </w:rPr>
              <w:t xml:space="preserve"> desease=А15 (А15.0-А15.9) и/или А16 (А16.0-А16.9) или указано сочетание диагнозов  А15 (А15.0-А15.9) и/или  А16 (А16.0-А16.9) и А17 (А17.0, А17.1, А17.8, А17.9), и /или А18 (А18.0-А18.9), и/или А19 (А19.0-А19.2, А19.8, А19.9), и/или В90 (В90.0-В90.2, В90.8, В90.9), и/или и/или </w:t>
            </w:r>
            <w:r w:rsidRPr="00BE4186">
              <w:rPr>
                <w:sz w:val="20"/>
                <w:lang w:val="en-US"/>
              </w:rPr>
              <w:t>Z</w:t>
            </w:r>
            <w:r w:rsidRPr="00BE4186">
              <w:rPr>
                <w:sz w:val="20"/>
              </w:rPr>
              <w:t>03 (</w:t>
            </w:r>
            <w:r w:rsidRPr="00BE4186">
              <w:rPr>
                <w:sz w:val="20"/>
                <w:lang w:val="en-US"/>
              </w:rPr>
              <w:t>Z</w:t>
            </w:r>
            <w:r w:rsidRPr="00BE4186">
              <w:rPr>
                <w:sz w:val="20"/>
              </w:rPr>
              <w:t>03.0)</w:t>
            </w:r>
          </w:p>
          <w:p w:rsidR="004F08BC" w:rsidRPr="00BE4186" w:rsidRDefault="004F08BC" w:rsidP="004F08BC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 xml:space="preserve">нет, если  desease= А17 (А17.0, А17.1, А17.8, А17.9), и /или А18 (А18.0-А18.9), и/или А19 (А19.0-А19.2, А19.8, А19.9), и/или В90 (В90.0-В90.2, В90.8, В90.9), и/или и/или </w:t>
            </w:r>
            <w:r w:rsidRPr="00BE4186">
              <w:rPr>
                <w:sz w:val="20"/>
                <w:lang w:val="en-US"/>
              </w:rPr>
              <w:t>Z</w:t>
            </w:r>
            <w:r w:rsidRPr="00BE4186">
              <w:rPr>
                <w:sz w:val="20"/>
              </w:rPr>
              <w:t>03 (</w:t>
            </w:r>
            <w:r w:rsidRPr="00BE4186">
              <w:rPr>
                <w:sz w:val="20"/>
                <w:lang w:val="en-US"/>
              </w:rPr>
              <w:t>Z</w:t>
            </w:r>
            <w:r w:rsidRPr="00BE4186">
              <w:rPr>
                <w:sz w:val="20"/>
              </w:rPr>
              <w:t>03.0)</w:t>
            </w: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</w:p>
        </w:tc>
        <w:tc>
          <w:tcPr>
            <w:tcW w:w="16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Клиническая форма туберкулеза</w:t>
            </w:r>
          </w:p>
        </w:tc>
        <w:tc>
          <w:tcPr>
            <w:tcW w:w="1667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1.2.643.5.1.13.13.99.2.65</w:t>
            </w:r>
          </w:p>
        </w:tc>
      </w:tr>
      <w:tr w:rsidR="004F08BC" w:rsidRPr="00BE4186" w:rsidTr="000E554E">
        <w:tc>
          <w:tcPr>
            <w:tcW w:w="675" w:type="dxa"/>
            <w:shd w:val="clear" w:color="auto" w:fill="auto"/>
          </w:tcPr>
          <w:p w:rsidR="004F08BC" w:rsidRPr="00BE4186" w:rsidRDefault="004F08BC" w:rsidP="004F08BC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tubDeptId (id)</w:t>
            </w:r>
          </w:p>
        </w:tc>
        <w:tc>
          <w:tcPr>
            <w:tcW w:w="1559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только чтение</w:t>
            </w:r>
          </w:p>
        </w:tc>
        <w:tc>
          <w:tcPr>
            <w:tcW w:w="16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667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4F08BC" w:rsidRPr="00BE4186" w:rsidTr="000E554E">
        <w:tc>
          <w:tcPr>
            <w:tcW w:w="675" w:type="dxa"/>
            <w:shd w:val="clear" w:color="auto" w:fill="auto"/>
          </w:tcPr>
          <w:p w:rsidR="004F08BC" w:rsidRPr="00BE4186" w:rsidRDefault="004F08BC" w:rsidP="004F08BC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tubLocationId (id)</w:t>
            </w:r>
          </w:p>
        </w:tc>
        <w:tc>
          <w:tcPr>
            <w:tcW w:w="1559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7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 xml:space="preserve">да, если </w:t>
            </w:r>
            <w:r w:rsidRPr="00BE4186">
              <w:rPr>
                <w:sz w:val="20"/>
              </w:rPr>
              <w:t xml:space="preserve"> desease= А17 (А17.0, А17.1, А17.8, А17.9), и /или А18 (А18.0-А18.9), и/или А19 (А19.0-А19.2, А19.8, А19.9) и в сочетании с остальными диагнозами, указанными в п.18</w:t>
            </w:r>
          </w:p>
        </w:tc>
        <w:tc>
          <w:tcPr>
            <w:tcW w:w="1651" w:type="dxa"/>
            <w:shd w:val="clear" w:color="auto" w:fill="auto"/>
          </w:tcPr>
          <w:p w:rsidR="004F08BC" w:rsidRPr="00BE4186" w:rsidRDefault="004F08BC" w:rsidP="004F08BC">
            <w:pPr>
              <w:rPr>
                <w:sz w:val="20"/>
              </w:rPr>
            </w:pPr>
            <w:r w:rsidRPr="00BE4186">
              <w:rPr>
                <w:sz w:val="20"/>
              </w:rPr>
              <w:t>Локализация туберкулеза</w:t>
            </w:r>
          </w:p>
        </w:tc>
        <w:tc>
          <w:tcPr>
            <w:tcW w:w="1667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1.2.643.5.1.13.13.99.2.83</w:t>
            </w:r>
          </w:p>
        </w:tc>
      </w:tr>
      <w:tr w:rsidR="004F08BC" w:rsidRPr="00BE4186" w:rsidTr="000E554E">
        <w:tc>
          <w:tcPr>
            <w:tcW w:w="675" w:type="dxa"/>
            <w:shd w:val="clear" w:color="auto" w:fill="auto"/>
          </w:tcPr>
          <w:p w:rsidR="004F08BC" w:rsidRPr="00BE4186" w:rsidRDefault="004F08BC" w:rsidP="004F08BC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regCode</w:t>
            </w:r>
          </w:p>
        </w:tc>
        <w:tc>
          <w:tcPr>
            <w:tcW w:w="1559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Строка не более 20 символов</w:t>
            </w:r>
          </w:p>
        </w:tc>
        <w:tc>
          <w:tcPr>
            <w:tcW w:w="1751" w:type="dxa"/>
            <w:shd w:val="clear" w:color="auto" w:fill="auto"/>
          </w:tcPr>
          <w:p w:rsidR="004F08BC" w:rsidRPr="00BE4186" w:rsidRDefault="004F08BC" w:rsidP="004F08BC">
            <w:pPr>
              <w:keepNext/>
              <w:tabs>
                <w:tab w:val="left" w:pos="1155"/>
              </w:tabs>
              <w:rPr>
                <w:bCs/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  <w:shd w:val="clear" w:color="auto" w:fill="FFFFFF"/>
              </w:rPr>
              <w:t>нет</w:t>
            </w:r>
          </w:p>
        </w:tc>
        <w:tc>
          <w:tcPr>
            <w:tcW w:w="1651" w:type="dxa"/>
            <w:shd w:val="clear" w:color="auto" w:fill="auto"/>
          </w:tcPr>
          <w:p w:rsidR="004F08BC" w:rsidRPr="00BE4186" w:rsidRDefault="004F08BC" w:rsidP="004F08BC">
            <w:pPr>
              <w:pStyle w:val="HTML2"/>
              <w:keepNext/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BE4186">
              <w:rPr>
                <w:rFonts w:ascii="Times New Roman" w:hAnsi="Times New Roman" w:cs="Times New Roman"/>
                <w:bCs/>
              </w:rPr>
              <w:t>Региональный идентификатор пациента</w:t>
            </w:r>
          </w:p>
        </w:tc>
        <w:tc>
          <w:tcPr>
            <w:tcW w:w="1667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</w:p>
        </w:tc>
      </w:tr>
      <w:tr w:rsidR="004F08BC" w:rsidRPr="00BE4186" w:rsidTr="000E554E">
        <w:tc>
          <w:tcPr>
            <w:tcW w:w="675" w:type="dxa"/>
            <w:shd w:val="clear" w:color="auto" w:fill="auto"/>
          </w:tcPr>
          <w:p w:rsidR="004F08BC" w:rsidRPr="00BE4186" w:rsidRDefault="004F08BC" w:rsidP="004F08BC">
            <w:pPr>
              <w:keepNext/>
              <w:numPr>
                <w:ilvl w:val="0"/>
                <w:numId w:val="60"/>
              </w:numPr>
              <w:jc w:val="both"/>
              <w:rPr>
                <w:bCs/>
                <w:sz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death</w:t>
            </w:r>
          </w:p>
        </w:tc>
        <w:tc>
          <w:tcPr>
            <w:tcW w:w="1559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XML</w:t>
            </w:r>
          </w:p>
        </w:tc>
        <w:tc>
          <w:tcPr>
            <w:tcW w:w="17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  <w:shd w:val="clear" w:color="auto" w:fill="FFFFFF"/>
              </w:rPr>
            </w:pPr>
            <w:r w:rsidRPr="00BE4186">
              <w:rPr>
                <w:rStyle w:val="sp-highlight-term"/>
                <w:sz w:val="20"/>
                <w:shd w:val="clear" w:color="auto" w:fill="FFFFFF"/>
              </w:rPr>
              <w:t>да</w:t>
            </w:r>
            <w:r w:rsidRPr="00BE4186">
              <w:rPr>
                <w:sz w:val="20"/>
                <w:shd w:val="clear" w:color="auto" w:fill="FFFFFF"/>
              </w:rPr>
              <w:t>, если передаётся карта посмертного выявления</w:t>
            </w:r>
          </w:p>
        </w:tc>
        <w:tc>
          <w:tcPr>
            <w:tcW w:w="1651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Данные карты посмертного выявления</w:t>
            </w:r>
          </w:p>
        </w:tc>
        <w:tc>
          <w:tcPr>
            <w:tcW w:w="1667" w:type="dxa"/>
            <w:shd w:val="clear" w:color="auto" w:fill="auto"/>
          </w:tcPr>
          <w:p w:rsidR="004F08BC" w:rsidRPr="00BE4186" w:rsidRDefault="004F08BC" w:rsidP="004F08BC">
            <w:pPr>
              <w:keepNext/>
              <w:rPr>
                <w:bCs/>
                <w:sz w:val="20"/>
              </w:rPr>
            </w:pPr>
          </w:p>
        </w:tc>
      </w:tr>
    </w:tbl>
    <w:p w:rsidR="00A01110" w:rsidRPr="00BE4186" w:rsidRDefault="00A01110" w:rsidP="00A01110"/>
    <w:p w:rsidR="00376FD9" w:rsidRPr="00BE4186" w:rsidRDefault="00376FD9" w:rsidP="00376FD9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34" w:name="_Toc54014072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lang w:val="en-US"/>
        </w:rPr>
        <w:t>tub</w:t>
      </w:r>
      <w:r w:rsidRPr="00BE4186">
        <w:rPr>
          <w:b/>
          <w:i w:val="0"/>
        </w:rPr>
        <w:t>_</w:t>
      </w:r>
      <w:r w:rsidRPr="00BE4186">
        <w:rPr>
          <w:b/>
          <w:i w:val="0"/>
          <w:lang w:val="en-US"/>
        </w:rPr>
        <w:t>address</w:t>
      </w:r>
      <w:bookmarkEnd w:id="34"/>
    </w:p>
    <w:p w:rsidR="00376FD9" w:rsidRPr="00BE4186" w:rsidRDefault="00376FD9" w:rsidP="00376FD9">
      <w:pPr>
        <w:pStyle w:val="afffffff8"/>
      </w:pPr>
      <w:r w:rsidRPr="00BE4186">
        <w:t>Подсистема предназначена для создания, изменения и просмотра сведений о контактных данных – адресах пациента.</w:t>
      </w:r>
    </w:p>
    <w:p w:rsidR="00116AE0" w:rsidRPr="00BE4186" w:rsidRDefault="00116AE0" w:rsidP="00116AE0">
      <w:pPr>
        <w:pStyle w:val="afffffff8"/>
      </w:pPr>
      <w:r w:rsidRPr="00BE4186">
        <w:t xml:space="preserve">Описание полей адреса представлено ниже (в случае отсутствия идентификаторов ФИАС адрес считается не формализованным) (Таблица </w:t>
      </w:r>
      <w:r w:rsidR="00EF40E6" w:rsidRPr="00BE4186">
        <w:t>9</w:t>
      </w:r>
      <w:r w:rsidRPr="00BE4186">
        <w:t>).</w:t>
      </w:r>
    </w:p>
    <w:p w:rsidR="00116AE0" w:rsidRPr="00BE4186" w:rsidRDefault="00116AE0" w:rsidP="00116AE0">
      <w:pPr>
        <w:pStyle w:val="44"/>
        <w:spacing w:line="360" w:lineRule="auto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EF40E6" w:rsidRPr="00BE4186">
        <w:rPr>
          <w:rFonts w:eastAsia="Calibri"/>
        </w:rPr>
        <w:t>9</w:t>
      </w:r>
      <w:r w:rsidRPr="00BE4186">
        <w:rPr>
          <w:rFonts w:eastAsia="Calibri"/>
        </w:rPr>
        <w:t xml:space="preserve"> – </w:t>
      </w:r>
      <w:r w:rsidRPr="00BE4186">
        <w:t>Описание полей данных для адреса пациента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116AE0" w:rsidRPr="00BE4186" w:rsidTr="002544FB">
        <w:trPr>
          <w:cantSplit/>
          <w:tblHeader/>
        </w:trPr>
        <w:tc>
          <w:tcPr>
            <w:tcW w:w="456" w:type="dxa"/>
            <w:vAlign w:val="center"/>
          </w:tcPr>
          <w:p w:rsidR="00116AE0" w:rsidRPr="00BE4186" w:rsidRDefault="00116AE0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53" w:type="dxa"/>
            <w:vAlign w:val="center"/>
          </w:tcPr>
          <w:p w:rsidR="00116AE0" w:rsidRPr="00BE4186" w:rsidRDefault="00116AE0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116AE0" w:rsidRPr="00BE4186" w:rsidRDefault="00116AE0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116AE0" w:rsidRPr="00BE4186" w:rsidRDefault="00116AE0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116AE0" w:rsidRPr="00BE4186" w:rsidRDefault="00116AE0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116AE0" w:rsidRPr="00BE4186" w:rsidRDefault="00116AE0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116AE0" w:rsidRPr="00BE4186" w:rsidTr="002544FB">
        <w:trPr>
          <w:trHeight w:val="570"/>
        </w:trPr>
        <w:tc>
          <w:tcPr>
            <w:tcW w:w="456" w:type="dxa"/>
          </w:tcPr>
          <w:p w:rsidR="00116AE0" w:rsidRPr="00BE4186" w:rsidRDefault="00116AE0" w:rsidP="002544FB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pStyle w:val="affffffa"/>
              <w:jc w:val="left"/>
              <w:rPr>
                <w:b w:val="0"/>
                <w:lang w:val="en-US"/>
              </w:rPr>
            </w:pPr>
            <w:r w:rsidRPr="00BE4186">
              <w:rPr>
                <w:b w:val="0"/>
                <w:lang w:val="en-US"/>
              </w:rPr>
              <w:t>tubAddress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pStyle w:val="affffffa"/>
              <w:jc w:val="left"/>
              <w:rPr>
                <w:b w:val="0"/>
                <w:lang w:val="en-US"/>
              </w:rPr>
            </w:pPr>
            <w:r w:rsidRPr="00BE4186">
              <w:rPr>
                <w:b w:val="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pStyle w:val="affffffa"/>
              <w:jc w:val="left"/>
              <w:rPr>
                <w:b w:val="0"/>
              </w:rPr>
            </w:pPr>
            <w:r w:rsidRPr="00BE4186">
              <w:rPr>
                <w:b w:val="0"/>
              </w:rPr>
              <w:t>Информация об адресе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AE0" w:rsidRPr="00BE4186" w:rsidRDefault="00116AE0" w:rsidP="002544FB">
            <w:pPr>
              <w:pStyle w:val="affffffa"/>
              <w:jc w:val="left"/>
            </w:pPr>
          </w:p>
        </w:tc>
      </w:tr>
      <w:tr w:rsidR="00116AE0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6AE0" w:rsidRPr="00BE4186" w:rsidRDefault="00116AE0" w:rsidP="002544FB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addressTypeId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Тип адреса</w:t>
            </w:r>
          </w:p>
          <w:p w:rsidR="00116AE0" w:rsidRPr="00BE4186" w:rsidRDefault="00116AE0" w:rsidP="002544FB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16AE0" w:rsidRPr="00BE4186" w:rsidRDefault="00116AE0" w:rsidP="002544FB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BE4186">
              <w:rPr>
                <w:sz w:val="20"/>
                <w:szCs w:val="20"/>
              </w:rPr>
              <w:t>1.2.643.5.1.13.13.11.1450</w:t>
            </w:r>
          </w:p>
        </w:tc>
      </w:tr>
      <w:tr w:rsidR="00116AE0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6AE0" w:rsidRPr="00BE4186" w:rsidRDefault="00116AE0" w:rsidP="002544FB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address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Адрес</w:t>
            </w:r>
          </w:p>
          <w:p w:rsidR="00116AE0" w:rsidRPr="00BE4186" w:rsidRDefault="00116AE0" w:rsidP="002544FB">
            <w:pPr>
              <w:rPr>
                <w:sz w:val="20"/>
              </w:rPr>
            </w:pPr>
          </w:p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Описание полей (атрибутов) представлено в таблице 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16AE0" w:rsidRPr="00BE4186" w:rsidRDefault="00116AE0" w:rsidP="002544FB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phone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Строка из чисел длиной не более 12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Номер телефона (+7)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 </w:t>
            </w: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lang w:val="en-US"/>
              </w:rPr>
              <w:t>aoidArea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lang w:val="en-US"/>
              </w:rPr>
              <w:t>aoidArea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lang w:val="en-US"/>
              </w:rPr>
              <w:t>Идентификатор улицы по ФИАС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rPr>
                <w:szCs w:val="20"/>
              </w:rPr>
              <w:t>База данных ФИАС</w:t>
            </w:r>
          </w:p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t>(</w:t>
            </w:r>
            <w:r w:rsidRPr="00BE4186">
              <w:rPr>
                <w:lang w:val="en-US"/>
              </w:rPr>
              <w:t>http</w:t>
            </w:r>
            <w:r w:rsidRPr="00BE4186">
              <w:t>://</w:t>
            </w:r>
            <w:r w:rsidRPr="00BE4186">
              <w:rPr>
                <w:lang w:val="en-US"/>
              </w:rPr>
              <w:t>fias</w:t>
            </w:r>
            <w:r w:rsidRPr="00BE4186">
              <w:t>.</w:t>
            </w:r>
            <w:r w:rsidRPr="00BE4186">
              <w:rPr>
                <w:lang w:val="en-US"/>
              </w:rPr>
              <w:t>nalog</w:t>
            </w:r>
            <w:r w:rsidRPr="00BE4186">
              <w:t>.</w:t>
            </w:r>
            <w:r w:rsidRPr="00BE4186">
              <w:rPr>
                <w:lang w:val="en-US"/>
              </w:rPr>
              <w:t>ru</w:t>
            </w:r>
            <w:r w:rsidRPr="00BE4186">
              <w:t>/)</w:t>
            </w: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aoidStreet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aoidStreet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rPr>
                <w:lang w:val="en-US"/>
              </w:rPr>
              <w:t>Идентификатор улицы по ФИАС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rPr>
                <w:szCs w:val="20"/>
              </w:rPr>
              <w:t>База данных ФИАС</w:t>
            </w:r>
          </w:p>
          <w:p w:rsidR="00701A72" w:rsidRPr="00BE4186" w:rsidRDefault="00701A72" w:rsidP="00701A72">
            <w:pPr>
              <w:pStyle w:val="affffffb"/>
            </w:pPr>
            <w:r w:rsidRPr="00BE4186">
              <w:t>(</w:t>
            </w:r>
            <w:r w:rsidRPr="00BE4186">
              <w:rPr>
                <w:lang w:val="en-US"/>
              </w:rPr>
              <w:t>http</w:t>
            </w:r>
            <w:r w:rsidRPr="00BE4186">
              <w:t>://</w:t>
            </w:r>
            <w:r w:rsidRPr="00BE4186">
              <w:rPr>
                <w:lang w:val="en-US"/>
              </w:rPr>
              <w:t>fias</w:t>
            </w:r>
            <w:r w:rsidRPr="00BE4186">
              <w:t>.</w:t>
            </w:r>
            <w:r w:rsidRPr="00BE4186">
              <w:rPr>
                <w:lang w:val="en-US"/>
              </w:rPr>
              <w:t>nalog</w:t>
            </w:r>
            <w:r w:rsidRPr="00BE4186">
              <w:t>.</w:t>
            </w:r>
            <w:r w:rsidRPr="00BE4186">
              <w:rPr>
                <w:lang w:val="en-US"/>
              </w:rPr>
              <w:t>ru</w:t>
            </w:r>
            <w:r w:rsidRPr="00BE4186">
              <w:t>/)</w:t>
            </w: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houseid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Строка 36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да, если не заполнено поле house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Идентификатор дома по ФИАС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rPr>
                <w:szCs w:val="20"/>
              </w:rPr>
              <w:t>База данных ФИАС</w:t>
            </w:r>
          </w:p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t>(</w:t>
            </w:r>
            <w:r w:rsidRPr="00BE4186">
              <w:rPr>
                <w:lang w:val="en-US"/>
              </w:rPr>
              <w:t>http</w:t>
            </w:r>
            <w:r w:rsidRPr="00BE4186">
              <w:t>://</w:t>
            </w:r>
            <w:r w:rsidRPr="00BE4186">
              <w:rPr>
                <w:lang w:val="en-US"/>
              </w:rPr>
              <w:t>fias</w:t>
            </w:r>
            <w:r w:rsidRPr="00BE4186">
              <w:t>.</w:t>
            </w:r>
            <w:r w:rsidRPr="00BE4186">
              <w:rPr>
                <w:lang w:val="en-US"/>
              </w:rPr>
              <w:t>nalog</w:t>
            </w:r>
            <w:r w:rsidRPr="00BE4186">
              <w:t>.</w:t>
            </w:r>
            <w:r w:rsidRPr="00BE4186">
              <w:rPr>
                <w:lang w:val="en-US"/>
              </w:rPr>
              <w:t>ru</w:t>
            </w:r>
            <w:r w:rsidRPr="00BE4186">
              <w:t>/)</w:t>
            </w: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rPr>
                <w:lang w:val="en-US"/>
              </w:rPr>
              <w:t>region(id)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rPr>
                <w:lang w:val="en-US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lang w:val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lang w:val="en-US"/>
              </w:rPr>
              <w:t>Код региона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lang w:val="en-US"/>
              </w:rPr>
              <w:t>1.2.643.5.1.13.13.11.1093</w:t>
            </w: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areaName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Строка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Наименование населенного пункта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prefixArea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prefixArea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lang w:val="en-US"/>
              </w:rPr>
              <w:t>prefixArea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szCs w:val="20"/>
              </w:rPr>
              <w:t>streetName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szCs w:val="20"/>
              </w:rPr>
              <w:t>Строка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  <w:r w:rsidRPr="00BE4186">
              <w:rPr>
                <w:szCs w:val="20"/>
              </w:rPr>
              <w:t>Наименование улицы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prefixStreet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более 10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Строка не более 10 символов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house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house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</w:pPr>
            <w:r w:rsidRPr="00BE4186">
              <w:t>да, если не заполнено поле</w:t>
            </w:r>
            <w:r w:rsidRPr="00BE4186">
              <w:rPr>
                <w:lang w:val="en-US"/>
              </w:rPr>
              <w:t> houseid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906167" w:rsidP="00701A72">
            <w:pPr>
              <w:pStyle w:val="affffffb"/>
              <w:rPr>
                <w:szCs w:val="20"/>
              </w:rPr>
            </w:pPr>
            <w:r>
              <w:rPr>
                <w:szCs w:val="20"/>
              </w:rPr>
              <w:t>Номер дома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Flat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Flat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Номер квартиры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rPr>
                <w:lang w:val="en-US"/>
              </w:rPr>
            </w:pPr>
          </w:p>
        </w:tc>
      </w:tr>
      <w:tr w:rsidR="00701A72" w:rsidRPr="00BE4186" w:rsidTr="002544FB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pStyle w:val="affffffb"/>
              <w:numPr>
                <w:ilvl w:val="0"/>
                <w:numId w:val="33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не более 11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72" w:rsidRPr="00BE4186" w:rsidRDefault="00701A72" w:rsidP="00701A72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01A72" w:rsidRPr="00BE4186" w:rsidRDefault="00701A72" w:rsidP="00701A72">
            <w:pPr>
              <w:rPr>
                <w:sz w:val="20"/>
              </w:rPr>
            </w:pPr>
          </w:p>
        </w:tc>
      </w:tr>
    </w:tbl>
    <w:p w:rsidR="00116AE0" w:rsidRPr="00BE4186" w:rsidRDefault="00116AE0" w:rsidP="00116AE0">
      <w:pPr>
        <w:spacing w:line="360" w:lineRule="auto"/>
        <w:rPr>
          <w:sz w:val="20"/>
        </w:rPr>
      </w:pPr>
    </w:p>
    <w:p w:rsidR="00BE4002" w:rsidRPr="00BE4186" w:rsidRDefault="00BE4002" w:rsidP="00D611C1">
      <w:pPr>
        <w:pStyle w:val="3"/>
        <w:numPr>
          <w:ilvl w:val="0"/>
          <w:numId w:val="0"/>
        </w:numPr>
        <w:ind w:firstLine="709"/>
        <w:rPr>
          <w:b/>
          <w:i w:val="0"/>
        </w:rPr>
      </w:pPr>
      <w:bookmarkStart w:id="35" w:name="_Toc54014073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</w:t>
      </w:r>
      <w:bookmarkEnd w:id="35"/>
    </w:p>
    <w:p w:rsidR="00FA211B" w:rsidRPr="00BE4186" w:rsidRDefault="00FA211B" w:rsidP="00FA211B">
      <w:pPr>
        <w:pStyle w:val="afffffff8"/>
      </w:pPr>
      <w:r w:rsidRPr="00BE4186">
        <w:t>Подсистема предназначена для создания, изменения и просмотра сведений о диспансерном наблюдении пациента.</w:t>
      </w:r>
    </w:p>
    <w:p w:rsidR="00BE4002" w:rsidRPr="00BE4186" w:rsidRDefault="00BE4002" w:rsidP="00BE4002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карты </w:t>
      </w:r>
      <w:r w:rsidR="00143AA1" w:rsidRPr="00BE4186">
        <w:t xml:space="preserve">диспансерного </w:t>
      </w:r>
      <w:r w:rsidRPr="00BE4186">
        <w:t>наблюдения и снятия с учета представлено ниже (Таблица 1</w:t>
      </w:r>
      <w:r w:rsidR="00EF40E6" w:rsidRPr="00BE4186">
        <w:t>0</w:t>
      </w:r>
      <w:r w:rsidRPr="00BE4186">
        <w:t>).</w:t>
      </w:r>
    </w:p>
    <w:p w:rsidR="00BE4002" w:rsidRPr="00BE4186" w:rsidRDefault="00BE4002" w:rsidP="00BE4002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1</w:t>
      </w:r>
      <w:r w:rsidR="00EF40E6" w:rsidRPr="00BE4186">
        <w:rPr>
          <w:rFonts w:eastAsia="Calibri"/>
        </w:rPr>
        <w:t>0</w:t>
      </w:r>
      <w:r w:rsidRPr="00BE4186">
        <w:rPr>
          <w:rFonts w:eastAsia="Calibri"/>
        </w:rPr>
        <w:t xml:space="preserve"> – </w:t>
      </w:r>
      <w:r w:rsidRPr="00BE4186">
        <w:t>Описание полей данных для создания карты диспансерного наблюдения и снятия с учета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D611C1" w:rsidRPr="00BE4186" w:rsidTr="00D611C1">
        <w:trPr>
          <w:cantSplit/>
          <w:tblHeader/>
        </w:trPr>
        <w:tc>
          <w:tcPr>
            <w:tcW w:w="624" w:type="dxa"/>
            <w:vAlign w:val="center"/>
          </w:tcPr>
          <w:p w:rsidR="00BE4002" w:rsidRPr="00BE4186" w:rsidRDefault="00BE4002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BE4002" w:rsidRPr="00BE4186" w:rsidRDefault="00BE4002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BE4002" w:rsidRPr="00BE4186" w:rsidRDefault="00BE4002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BE4002" w:rsidRPr="00BE4186" w:rsidRDefault="00BE4002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BE4002" w:rsidRPr="00BE4186" w:rsidRDefault="00BE4002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BE4002" w:rsidRPr="00BE4186" w:rsidRDefault="00BE4002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</w:tcPr>
          <w:p w:rsidR="00BE4002" w:rsidRPr="00BE4186" w:rsidRDefault="00BE4002" w:rsidP="00560912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143AA1" w:rsidP="004A4BA9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BE4002" w:rsidP="00BE4002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BE4002" w:rsidP="00516F7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BE4002" w:rsidP="004A4BA9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002" w:rsidRPr="00BE4186" w:rsidRDefault="00BE4002" w:rsidP="004A4BA9">
            <w:pPr>
              <w:pStyle w:val="affffffa"/>
              <w:jc w:val="left"/>
              <w:rPr>
                <w:szCs w:val="20"/>
              </w:rPr>
            </w:pP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002" w:rsidRPr="00BE4186" w:rsidRDefault="00BE4002" w:rsidP="00560912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962E36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145EC5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BE4002" w:rsidRPr="00BE4186">
              <w:rPr>
                <w:sz w:val="20"/>
              </w:rPr>
              <w:t>а</w:t>
            </w:r>
          </w:p>
          <w:p w:rsidR="00145EC5" w:rsidRPr="00BE4186" w:rsidRDefault="00145EC5" w:rsidP="004A4BA9">
            <w:pPr>
              <w:rPr>
                <w:sz w:val="20"/>
              </w:rPr>
            </w:pPr>
          </w:p>
          <w:p w:rsidR="00145EC5" w:rsidRPr="00BE4186" w:rsidRDefault="00E57D5E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При</w:t>
            </w:r>
            <w:r w:rsidR="00145EC5" w:rsidRPr="00BE4186">
              <w:rPr>
                <w:sz w:val="20"/>
              </w:rPr>
              <w:t xml:space="preserve"> </w:t>
            </w:r>
            <w:r w:rsidR="00145EC5" w:rsidRPr="00BE4186">
              <w:rPr>
                <w:sz w:val="20"/>
                <w:shd w:val="clear" w:color="auto" w:fill="FFFFFF"/>
                <w:lang w:val="en-US"/>
              </w:rPr>
              <w:t>create</w:t>
            </w:r>
            <w:r w:rsidR="00145EC5" w:rsidRPr="00BE4186">
              <w:rPr>
                <w:sz w:val="20"/>
                <w:shd w:val="clear" w:color="auto" w:fill="FFFFFF"/>
              </w:rPr>
              <w:t xml:space="preserve"> создается автоматически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4A4BA9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BE4002" w:rsidRPr="00BE4186" w:rsidRDefault="00BE4002" w:rsidP="004A4BA9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E4002" w:rsidRPr="00BE4186" w:rsidRDefault="00BE4002" w:rsidP="004A4BA9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002" w:rsidRPr="00BE4186" w:rsidRDefault="00BE4002" w:rsidP="00560912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inDate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7C335B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8F0" w:rsidRPr="00BE4186" w:rsidRDefault="007578F0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создания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E4002" w:rsidRPr="00BE4186" w:rsidRDefault="00BE4002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002" w:rsidRPr="00BE4186" w:rsidRDefault="00BE4002" w:rsidP="00560912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4A4BA9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inMoOid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962E36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FD4C31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02" w:rsidRPr="00BE4186" w:rsidRDefault="007578F0" w:rsidP="007578F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поставившее на учет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E4002" w:rsidRPr="00BE4186" w:rsidRDefault="00FD4C31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4C31" w:rsidRPr="00BE4186" w:rsidRDefault="00FD4C31" w:rsidP="00560912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D4C31" w:rsidRPr="00BE4186" w:rsidRDefault="00FD4C31" w:rsidP="00FD4C3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inTubDeptId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31" w:rsidRPr="00BE4186" w:rsidRDefault="00FD4C31" w:rsidP="00FD4C3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31" w:rsidRPr="00BE4186" w:rsidRDefault="00FD4C31" w:rsidP="00FD4C3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Только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C31" w:rsidRPr="00BE4186" w:rsidRDefault="00FD4C31" w:rsidP="00FD4C31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D4C31" w:rsidRPr="00BE4186" w:rsidRDefault="00FD4C31" w:rsidP="00FD4C3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FD4C31" w:rsidRPr="00BE4186" w:rsidRDefault="00FD4C31" w:rsidP="00FD4C3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FD4C31" w:rsidRPr="00BE4186" w:rsidRDefault="00FD4C31" w:rsidP="00FD4C3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FD4C31" w:rsidRPr="00BE4186" w:rsidRDefault="00FD4C31" w:rsidP="00FD4C3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datePlan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Плановая дата явки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keepNext/>
              <w:rPr>
                <w:bCs/>
                <w:sz w:val="20"/>
              </w:rPr>
            </w:pP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dateFact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Фактическая дата явки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keepNext/>
              <w:rPr>
                <w:bCs/>
                <w:sz w:val="20"/>
              </w:rPr>
            </w:pPr>
          </w:p>
        </w:tc>
      </w:tr>
      <w:tr w:rsidR="00DE2EE8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mkbCode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DE2EE8" w:rsidRPr="00BE4186" w:rsidRDefault="00DE2EE8" w:rsidP="00DE2EE8">
            <w:pPr>
              <w:pStyle w:val="affffffb"/>
              <w:rPr>
                <w:szCs w:val="20"/>
              </w:rPr>
            </w:pPr>
            <w:r w:rsidRPr="00BE4186">
              <w:rPr>
                <w:bCs/>
                <w:szCs w:val="20"/>
                <w:shd w:val="clear" w:color="auto" w:fill="FFFFFF"/>
              </w:rPr>
              <w:t xml:space="preserve">Выбор из значений А15-А19, В90, </w:t>
            </w:r>
            <w:r w:rsidRPr="00BE4186">
              <w:rPr>
                <w:bCs/>
                <w:szCs w:val="20"/>
                <w:shd w:val="clear" w:color="auto" w:fill="FFFFFF"/>
                <w:lang w:val="en-US"/>
              </w:rPr>
              <w:t>Z</w:t>
            </w:r>
            <w:r w:rsidRPr="00BE4186">
              <w:rPr>
                <w:bCs/>
                <w:szCs w:val="20"/>
                <w:shd w:val="clear" w:color="auto" w:fill="FFFFFF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Код заболевания по МКБ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1.2.643.5.1.13.13.11.1005</w:t>
            </w:r>
          </w:p>
          <w:p w:rsidR="00DE2EE8" w:rsidRPr="00BE4186" w:rsidRDefault="00DE2EE8" w:rsidP="00DE2EE8">
            <w:pPr>
              <w:pStyle w:val="affffffb"/>
              <w:rPr>
                <w:szCs w:val="20"/>
              </w:rPr>
            </w:pPr>
          </w:p>
        </w:tc>
      </w:tr>
      <w:tr w:rsidR="00DE2EE8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tubClinicFormId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- для диагноза </w:t>
            </w:r>
            <w:r w:rsidRPr="00BE4186">
              <w:rPr>
                <w:szCs w:val="20"/>
                <w:shd w:val="clear" w:color="auto" w:fill="FFFFFF"/>
                <w:lang w:val="en-US"/>
              </w:rPr>
              <w:t>Z</w:t>
            </w:r>
            <w:r w:rsidRPr="00BE4186">
              <w:rPr>
                <w:szCs w:val="20"/>
                <w:shd w:val="clear" w:color="auto" w:fill="FFFFFF"/>
              </w:rPr>
              <w:t>03.0 отсутсвует;</w:t>
            </w:r>
          </w:p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- </w:t>
            </w:r>
            <w:r w:rsidR="00D611C1" w:rsidRPr="00BE4186">
              <w:rPr>
                <w:szCs w:val="20"/>
                <w:shd w:val="clear" w:color="auto" w:fill="FFFFFF"/>
              </w:rPr>
              <w:t>д</w:t>
            </w:r>
            <w:r w:rsidRPr="00BE4186">
              <w:rPr>
                <w:szCs w:val="20"/>
                <w:shd w:val="clear" w:color="auto" w:fill="FFFFFF"/>
              </w:rPr>
              <w:t>ля диагноза В90, В90.0, В90.1, В90.2, В90.8, В90.9 только tubClinicFormId =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Клиническая форма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E2EE8" w:rsidRPr="00BE4186" w:rsidRDefault="00DE2EE8" w:rsidP="00DE2EE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1.2.643.5.1.13.13.99.2.65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</w:p>
        </w:tc>
      </w:tr>
      <w:tr w:rsidR="00D611C1" w:rsidRPr="00BE4186" w:rsidTr="00D611C1">
        <w:trPr>
          <w:trHeight w:val="31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tudLocationId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Для диагноза </w:t>
            </w:r>
            <w:r w:rsidRPr="00BE4186">
              <w:rPr>
                <w:szCs w:val="20"/>
                <w:shd w:val="clear" w:color="auto" w:fill="FFFFFF"/>
                <w:lang w:val="en-US"/>
              </w:rPr>
              <w:t>Z</w:t>
            </w:r>
            <w:r w:rsidRPr="00BE4186">
              <w:rPr>
                <w:szCs w:val="20"/>
                <w:shd w:val="clear" w:color="auto" w:fill="FFFFFF"/>
              </w:rPr>
              <w:t>03.0 отсутсвует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Локализация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1.2.643.5.1.13.13.99.2.83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tubPhaseId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Для диагноза </w:t>
            </w:r>
            <w:r w:rsidRPr="00BE4186">
              <w:rPr>
                <w:szCs w:val="20"/>
                <w:shd w:val="clear" w:color="auto" w:fill="FFFFFF"/>
                <w:lang w:val="en-US"/>
              </w:rPr>
              <w:t>Z</w:t>
            </w:r>
            <w:r w:rsidRPr="00BE4186">
              <w:rPr>
                <w:szCs w:val="20"/>
                <w:shd w:val="clear" w:color="auto" w:fill="FFFFFF"/>
              </w:rPr>
              <w:t>03.0 отсутсвует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Фаза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1.2.643.5.1.13.13.99.2.80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dispRecommendId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Рекомендации больным туберкулезом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1.2.643.5.1.13.13.99.2.74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illnessComplId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Осложнения болезни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1.2.643.5.1.13.13.99.2.73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outDate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снятия с диспансерного учета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outMoOid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снявшее с учета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outTubDeptId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 учреждения, снявшего с учета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D611C1" w:rsidRPr="00BE4186" w:rsidRDefault="00D611C1" w:rsidP="00D611C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D611C1" w:rsidRPr="00BE4186" w:rsidRDefault="00D611C1" w:rsidP="00D611C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D611C1" w:rsidRPr="00BE4186" w:rsidRDefault="00D611C1" w:rsidP="00D611C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dispLeaveCauseId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</w:rPr>
            </w:pPr>
            <w:r w:rsidRPr="00BE4186">
              <w:rPr>
                <w:sz w:val="20"/>
              </w:rPr>
              <w:t>Причина снятия с учета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1.2.643.5.1.13.13.99.2.76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deathDate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</w:rPr>
            </w:pPr>
            <w:r w:rsidRPr="00BE4186">
              <w:rPr>
                <w:sz w:val="20"/>
              </w:rPr>
              <w:t>Дата смерти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keepNext/>
              <w:rPr>
                <w:sz w:val="20"/>
              </w:rPr>
            </w:pP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deathCauseId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(при установки даты смерти deathDate)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</w:rPr>
            </w:pPr>
            <w:r w:rsidRPr="00BE4186">
              <w:rPr>
                <w:sz w:val="20"/>
              </w:rPr>
              <w:t>Причина смерти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1.2.643.5.1.13.13.99.2.77</w:t>
            </w: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autopsy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</w:rPr>
            </w:pPr>
            <w:r w:rsidRPr="00BE4186">
              <w:rPr>
                <w:sz w:val="20"/>
              </w:rPr>
              <w:t>Проведение аутопсии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keepNext/>
              <w:rPr>
                <w:sz w:val="20"/>
              </w:rPr>
            </w:pPr>
          </w:p>
        </w:tc>
      </w:tr>
      <w:tr w:rsidR="00D611C1" w:rsidRPr="00BE4186" w:rsidTr="00D611C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pStyle w:val="affffffb"/>
              <w:numPr>
                <w:ilvl w:val="0"/>
                <w:numId w:val="3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dispGroupId</w:t>
            </w: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D611C1" w:rsidRPr="00BE4186" w:rsidRDefault="00D611C1" w:rsidP="00D611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до 31.12.2019 включительно </w:t>
            </w:r>
            <w:r w:rsidRPr="00BE4186">
              <w:rPr>
                <w:sz w:val="20"/>
              </w:rPr>
              <w:t>dispGroupId с 1 по 39 включительно.</w:t>
            </w:r>
          </w:p>
          <w:p w:rsidR="00D611C1" w:rsidRPr="00BE4186" w:rsidRDefault="00D611C1" w:rsidP="00D611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D611C1" w:rsidRPr="00BE4186" w:rsidRDefault="00D611C1" w:rsidP="00D611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с 01.01.2020 </w:t>
            </w:r>
            <w:r w:rsidRPr="00BE4186">
              <w:rPr>
                <w:sz w:val="20"/>
              </w:rPr>
              <w:t xml:space="preserve">dispGroupId с 40 </w:t>
            </w:r>
          </w:p>
          <w:p w:rsidR="00D611C1" w:rsidRPr="00BE4186" w:rsidRDefault="00D611C1" w:rsidP="00D611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D611C1" w:rsidRPr="00BE4186" w:rsidRDefault="00D611C1" w:rsidP="00D611C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С диагнозом (mkbCode) </w:t>
            </w:r>
            <w:r w:rsidRPr="00BE4186">
              <w:rPr>
                <w:sz w:val="20"/>
                <w:shd w:val="clear" w:color="auto" w:fill="FFFFFF"/>
                <w:lang w:val="en-US"/>
              </w:rPr>
              <w:t>Z</w:t>
            </w:r>
            <w:r w:rsidRPr="00BE4186">
              <w:rPr>
                <w:sz w:val="20"/>
                <w:shd w:val="clear" w:color="auto" w:fill="FFFFFF"/>
              </w:rPr>
              <w:t xml:space="preserve">03.0 сочетается только нулевая группа  </w:t>
            </w:r>
            <w:r w:rsidRPr="00BE4186">
              <w:rPr>
                <w:sz w:val="20"/>
              </w:rPr>
              <w:t>dispGroupId</w:t>
            </w: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 = 1, 6, 7, 15, 40</w:t>
            </w: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С диагнозами (mkbCode)  В90, В90.0, В90.1, В90.2, В90.8, В90.9 сочетается только третья группа </w:t>
            </w:r>
            <w:r w:rsidRPr="00BE4186">
              <w:rPr>
                <w:szCs w:val="20"/>
              </w:rPr>
              <w:t>dispGroupId = 4, 18, 24, 25, 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1C1" w:rsidRPr="00BE4186" w:rsidRDefault="00D611C1" w:rsidP="00D611C1">
            <w:pPr>
              <w:rPr>
                <w:sz w:val="20"/>
              </w:rPr>
            </w:pPr>
            <w:r w:rsidRPr="00BE4186">
              <w:rPr>
                <w:sz w:val="20"/>
              </w:rPr>
              <w:t>Группа диспансерного наблюления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D611C1" w:rsidRPr="00BE4186" w:rsidRDefault="00D611C1" w:rsidP="00D611C1">
            <w:pPr>
              <w:keepNext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1.2.643.5.1.13.13.11.1085</w:t>
            </w:r>
          </w:p>
        </w:tc>
      </w:tr>
    </w:tbl>
    <w:p w:rsidR="00FA339D" w:rsidRPr="00BE4186" w:rsidRDefault="00FA339D" w:rsidP="00FA339D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36" w:name="_Toc54014074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tub_disp_record</w:t>
      </w:r>
      <w:bookmarkEnd w:id="36"/>
    </w:p>
    <w:p w:rsidR="00B451C0" w:rsidRPr="00BE4186" w:rsidRDefault="00B451C0" w:rsidP="00B451C0">
      <w:pPr>
        <w:pStyle w:val="afffffff8"/>
      </w:pPr>
      <w:r w:rsidRPr="00BE4186">
        <w:t xml:space="preserve">Описание полей создания </w:t>
      </w:r>
      <w:r w:rsidR="00BC2B37" w:rsidRPr="00BE4186">
        <w:t>записи</w:t>
      </w:r>
      <w:r w:rsidR="00EF529A" w:rsidRPr="00BE4186">
        <w:t xml:space="preserve"> о постановке на </w:t>
      </w:r>
      <w:r w:rsidR="00FA211B" w:rsidRPr="00BE4186">
        <w:t xml:space="preserve">диспансерный </w:t>
      </w:r>
      <w:r w:rsidR="00EF529A" w:rsidRPr="00BE4186">
        <w:t>учет</w:t>
      </w:r>
      <w:r w:rsidR="00BC2B37" w:rsidRPr="00BE4186">
        <w:t xml:space="preserve"> в </w:t>
      </w:r>
      <w:r w:rsidRPr="00BE4186">
        <w:t>карт</w:t>
      </w:r>
      <w:r w:rsidR="00BC2B37" w:rsidRPr="00BE4186">
        <w:t>е</w:t>
      </w:r>
      <w:r w:rsidRPr="00BE4186">
        <w:t xml:space="preserve"> диспансерного наблюдения</w:t>
      </w:r>
      <w:r w:rsidR="00BC2B37" w:rsidRPr="00BE4186">
        <w:t xml:space="preserve"> представлено ниже</w:t>
      </w:r>
      <w:r w:rsidRPr="00BE4186">
        <w:t xml:space="preserve"> (Таблица 1</w:t>
      </w:r>
      <w:r w:rsidR="00FA211B" w:rsidRPr="00BE4186">
        <w:t>1</w:t>
      </w:r>
      <w:r w:rsidRPr="00BE4186">
        <w:t>).</w:t>
      </w:r>
    </w:p>
    <w:p w:rsidR="00B451C0" w:rsidRPr="00BE4186" w:rsidRDefault="00B451C0" w:rsidP="00B451C0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1</w:t>
      </w:r>
      <w:r w:rsidR="00FA211B" w:rsidRPr="00BE4186">
        <w:rPr>
          <w:rFonts w:eastAsia="Calibri"/>
        </w:rPr>
        <w:t>1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для создания </w:t>
      </w:r>
      <w:r w:rsidR="00BC2B37" w:rsidRPr="00BE4186">
        <w:t xml:space="preserve">записи </w:t>
      </w:r>
      <w:r w:rsidR="00EF529A" w:rsidRPr="00BE4186">
        <w:t xml:space="preserve">о постановке на учет </w:t>
      </w:r>
      <w:r w:rsidR="00BC2B37" w:rsidRPr="00BE4186">
        <w:t xml:space="preserve">в </w:t>
      </w:r>
      <w:r w:rsidRPr="00BE4186">
        <w:t>карт</w:t>
      </w:r>
      <w:r w:rsidR="00BC2B37" w:rsidRPr="00BE4186">
        <w:t>е</w:t>
      </w:r>
      <w:r w:rsidRPr="00BE4186">
        <w:t xml:space="preserve"> диспансерного наблюдения и снятия с учета</w:t>
      </w:r>
    </w:p>
    <w:tbl>
      <w:tblPr>
        <w:tblW w:w="96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127"/>
        <w:gridCol w:w="2010"/>
        <w:gridCol w:w="1418"/>
        <w:gridCol w:w="1701"/>
        <w:gridCol w:w="1757"/>
      </w:tblGrid>
      <w:tr w:rsidR="002C72C9" w:rsidRPr="00BE4186" w:rsidTr="002C72C9">
        <w:trPr>
          <w:cantSplit/>
          <w:tblHeader/>
        </w:trPr>
        <w:tc>
          <w:tcPr>
            <w:tcW w:w="624" w:type="dxa"/>
            <w:vAlign w:val="center"/>
          </w:tcPr>
          <w:p w:rsidR="00B451C0" w:rsidRPr="00BE4186" w:rsidRDefault="00B451C0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27" w:type="dxa"/>
            <w:vAlign w:val="center"/>
          </w:tcPr>
          <w:p w:rsidR="00B451C0" w:rsidRPr="00BE4186" w:rsidRDefault="00B451C0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2010" w:type="dxa"/>
            <w:vAlign w:val="center"/>
          </w:tcPr>
          <w:p w:rsidR="00B451C0" w:rsidRPr="00BE4186" w:rsidRDefault="00B451C0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B451C0" w:rsidRPr="00BE4186" w:rsidRDefault="00B451C0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B451C0" w:rsidRPr="00BE4186" w:rsidRDefault="00B451C0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B451C0" w:rsidRPr="00BE4186" w:rsidRDefault="00B451C0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2C72C9" w:rsidRPr="00BE4186" w:rsidTr="002C72C9">
        <w:trPr>
          <w:trHeight w:val="570"/>
        </w:trPr>
        <w:tc>
          <w:tcPr>
            <w:tcW w:w="624" w:type="dxa"/>
          </w:tcPr>
          <w:p w:rsidR="00B451C0" w:rsidRPr="00BE4186" w:rsidRDefault="00B451C0" w:rsidP="00560912">
            <w:pPr>
              <w:pStyle w:val="affffffb"/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1C0" w:rsidRPr="00BE4186" w:rsidRDefault="00B451C0" w:rsidP="00EF529A">
            <w:pPr>
              <w:pStyle w:val="affffffa"/>
              <w:jc w:val="left"/>
              <w:rPr>
                <w:szCs w:val="20"/>
              </w:rPr>
            </w:pPr>
          </w:p>
        </w:tc>
      </w:tr>
      <w:tr w:rsidR="002C72C9" w:rsidRPr="00BE4186" w:rsidTr="002C72C9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51C0" w:rsidRPr="00BE4186" w:rsidRDefault="00B451C0" w:rsidP="00560912">
            <w:pPr>
              <w:pStyle w:val="affffffb"/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B451C0" w:rsidRPr="00BE4186" w:rsidRDefault="00B451C0" w:rsidP="00EF529A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51C0" w:rsidRPr="00BE4186" w:rsidRDefault="00B451C0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2C72C9" w:rsidRPr="00BE4186" w:rsidTr="002C72C9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51C0" w:rsidRPr="00BE4186" w:rsidRDefault="00B451C0" w:rsidP="00560912">
            <w:pPr>
              <w:pStyle w:val="affffffb"/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inDate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8E4B41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создания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2C72C9" w:rsidRPr="00BE4186" w:rsidTr="002C72C9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51C0" w:rsidRPr="00BE4186" w:rsidRDefault="00B451C0" w:rsidP="00560912">
            <w:pPr>
              <w:pStyle w:val="affffffb"/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inMoOid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поставившее на учет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2C72C9" w:rsidRPr="00BE4186" w:rsidTr="002C72C9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51C0" w:rsidRPr="00BE4186" w:rsidRDefault="00B451C0" w:rsidP="00560912">
            <w:pPr>
              <w:pStyle w:val="affffffb"/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inTubDeptId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Только чтение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C0" w:rsidRPr="00BE4186" w:rsidRDefault="00B451C0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451C0" w:rsidRPr="00BE4186" w:rsidRDefault="00B451C0" w:rsidP="00EF529A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B451C0" w:rsidRPr="00BE4186" w:rsidRDefault="00B451C0" w:rsidP="00EF529A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B451C0" w:rsidRPr="00BE4186" w:rsidRDefault="00B451C0" w:rsidP="00EF529A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B451C0" w:rsidRPr="00BE4186" w:rsidRDefault="00B451C0" w:rsidP="00EF529A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2C72C9" w:rsidRPr="00BE4186" w:rsidTr="002C72C9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72C9" w:rsidRPr="00BE4186" w:rsidRDefault="002C72C9" w:rsidP="00560912">
            <w:pPr>
              <w:pStyle w:val="affffffb"/>
              <w:numPr>
                <w:ilvl w:val="0"/>
                <w:numId w:val="51"/>
              </w:numPr>
              <w:rPr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2C72C9" w:rsidRPr="00BE4186" w:rsidRDefault="002C72C9" w:rsidP="002C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visit</w:t>
            </w:r>
          </w:p>
          <w:p w:rsidR="002C72C9" w:rsidRPr="00BE4186" w:rsidRDefault="002C72C9" w:rsidP="00EF529A">
            <w:pPr>
              <w:pStyle w:val="affffffb"/>
              <w:rPr>
                <w:szCs w:val="20"/>
                <w:shd w:val="clear" w:color="auto" w:fill="FFFFFF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C9" w:rsidRPr="00BE4186" w:rsidRDefault="002C72C9" w:rsidP="00EF529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lang w:val="en-US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2C9" w:rsidRPr="00BE4186" w:rsidRDefault="002C72C9" w:rsidP="00EF529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1B" w:rsidRPr="00BE4186" w:rsidRDefault="002C72C9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Сведения о плановых явках пациента</w:t>
            </w:r>
            <w:r w:rsidR="008E4B41" w:rsidRPr="00BE4186">
              <w:rPr>
                <w:sz w:val="20"/>
              </w:rPr>
              <w:t xml:space="preserve"> представлено в таблице 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2C72C9" w:rsidRPr="00BE4186" w:rsidRDefault="002C72C9" w:rsidP="00EF529A">
            <w:pPr>
              <w:keepNext/>
              <w:rPr>
                <w:bCs/>
                <w:sz w:val="20"/>
              </w:rPr>
            </w:pPr>
          </w:p>
        </w:tc>
      </w:tr>
    </w:tbl>
    <w:p w:rsidR="00BC2B37" w:rsidRPr="00BE4186" w:rsidRDefault="00BC2B37" w:rsidP="00BC2B37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37" w:name="_Toc54014075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tub_disp_visit</w:t>
      </w:r>
      <w:bookmarkEnd w:id="37"/>
    </w:p>
    <w:p w:rsidR="00FA211B" w:rsidRPr="00BE4186" w:rsidRDefault="00FA211B" w:rsidP="00FA211B">
      <w:pPr>
        <w:pStyle w:val="afffffff8"/>
      </w:pPr>
      <w:r w:rsidRPr="00BE4186">
        <w:t>Подсистема предназначена для создания, изменения и просмотра сведений о плановых явках пациента на диспансерном учете.</w:t>
      </w:r>
    </w:p>
    <w:p w:rsidR="00BC2B37" w:rsidRPr="00BE4186" w:rsidRDefault="00BC2B37" w:rsidP="00BC2B37">
      <w:pPr>
        <w:pStyle w:val="afffffff8"/>
      </w:pPr>
      <w:r w:rsidRPr="00BE4186">
        <w:t xml:space="preserve">Описание полей создания </w:t>
      </w:r>
      <w:r w:rsidR="008E4B41" w:rsidRPr="00BE4186">
        <w:t xml:space="preserve">плановых </w:t>
      </w:r>
      <w:r w:rsidRPr="00BE4186">
        <w:t>явок в карте диспансерного наблюдения представлено ниже (Таблица 1</w:t>
      </w:r>
      <w:r w:rsidR="00FA211B" w:rsidRPr="00BE4186">
        <w:t>2</w:t>
      </w:r>
      <w:r w:rsidRPr="00BE4186">
        <w:t>).</w:t>
      </w:r>
    </w:p>
    <w:p w:rsidR="00BC2B37" w:rsidRPr="00BE4186" w:rsidRDefault="00BC2B37" w:rsidP="00BC2B37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1</w:t>
      </w:r>
      <w:r w:rsidR="00FA211B" w:rsidRPr="00BE4186">
        <w:rPr>
          <w:rFonts w:eastAsia="Calibri"/>
        </w:rPr>
        <w:t>2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для создания </w:t>
      </w:r>
      <w:r w:rsidR="008E4B41" w:rsidRPr="00BE4186">
        <w:t xml:space="preserve">плановых </w:t>
      </w:r>
      <w:r w:rsidRPr="00BE4186">
        <w:t xml:space="preserve">явок в карте диспансерного наблюдения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BC2B37" w:rsidRPr="00BE4186" w:rsidTr="00375972">
        <w:trPr>
          <w:cantSplit/>
          <w:tblHeader/>
        </w:trPr>
        <w:tc>
          <w:tcPr>
            <w:tcW w:w="624" w:type="dxa"/>
            <w:vAlign w:val="center"/>
          </w:tcPr>
          <w:p w:rsidR="00BC2B37" w:rsidRPr="00BE4186" w:rsidRDefault="00BC2B37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BC2B37" w:rsidRPr="00BE4186" w:rsidRDefault="00BC2B37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BC2B37" w:rsidRPr="00BE4186" w:rsidRDefault="00BC2B37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BC2B37" w:rsidRPr="00BE4186" w:rsidRDefault="00BC2B37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BC2B37" w:rsidRPr="00BE4186" w:rsidRDefault="00BC2B37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BC2B37" w:rsidRPr="00BE4186" w:rsidRDefault="00BC2B37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BC2B37" w:rsidRPr="00BE4186" w:rsidTr="00375972">
        <w:trPr>
          <w:trHeight w:val="570"/>
        </w:trPr>
        <w:tc>
          <w:tcPr>
            <w:tcW w:w="624" w:type="dxa"/>
          </w:tcPr>
          <w:p w:rsidR="00BC2B37" w:rsidRPr="00BE4186" w:rsidRDefault="00BC2B37" w:rsidP="0056091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2B37" w:rsidRPr="00BE4186" w:rsidRDefault="00BC2B37" w:rsidP="00EF529A">
            <w:pPr>
              <w:pStyle w:val="affffffa"/>
              <w:jc w:val="left"/>
              <w:rPr>
                <w:szCs w:val="20"/>
              </w:rPr>
            </w:pPr>
          </w:p>
        </w:tc>
      </w:tr>
      <w:tr w:rsidR="00BC2B37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C2B37" w:rsidRPr="00BE4186" w:rsidRDefault="00BC2B37" w:rsidP="0056091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B37" w:rsidRPr="00BE4186" w:rsidRDefault="00BC2B37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BC2B37" w:rsidRPr="00BE4186" w:rsidRDefault="00BC2B37" w:rsidP="00EF529A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C2B37" w:rsidRPr="00BE4186" w:rsidRDefault="00BC2B37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datePlan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Плановая дата явки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 </w:t>
            </w: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dateFact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Фактическая дата явки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mkbCode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bCs/>
                <w:shd w:val="clear" w:color="auto" w:fill="FFFFFF"/>
              </w:rPr>
              <w:t xml:space="preserve">Выбор из значений А15-А19, В90, </w:t>
            </w:r>
            <w:r w:rsidRPr="00BE4186">
              <w:rPr>
                <w:bCs/>
                <w:shd w:val="clear" w:color="auto" w:fill="FFFFFF"/>
                <w:lang w:val="en-US"/>
              </w:rPr>
              <w:t>Z</w:t>
            </w:r>
            <w:r w:rsidRPr="00BE4186">
              <w:rPr>
                <w:bCs/>
                <w:shd w:val="clear" w:color="auto" w:fill="FFFFFF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Код заболевания по МКБ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1.2.643.5.1.13.13.11.1005</w:t>
            </w:r>
          </w:p>
          <w:p w:rsidR="00375972" w:rsidRPr="00BE4186" w:rsidRDefault="00375972" w:rsidP="00375972">
            <w:pPr>
              <w:pStyle w:val="affffffb"/>
              <w:rPr>
                <w:szCs w:val="20"/>
              </w:rPr>
            </w:pP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tubClinicFormId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Клиническая форма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1.2.643.5.1.13.13.99.2.65</w:t>
            </w: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tudLocationId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Локализация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1.2.643.5.1.13.13.99.2.83</w:t>
            </w: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tubPhaseId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Фаза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1.2.643.5.1.13.13.99.2.80</w:t>
            </w: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dispRecommendId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Рекомендации больным туберкулезом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1.2.643.5.1.13.13.99.2.74</w:t>
            </w:r>
          </w:p>
        </w:tc>
      </w:tr>
      <w:tr w:rsidR="00375972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illnessComplId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Осложения болезни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375972" w:rsidRPr="00BE4186" w:rsidRDefault="00375972" w:rsidP="0037597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1.2.643.5.1.13.13.99.2.73</w:t>
            </w:r>
          </w:p>
        </w:tc>
      </w:tr>
      <w:tr w:rsidR="00FD7011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dispGroupId</w:t>
            </w:r>
          </w:p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FD7011" w:rsidRPr="00BE4186" w:rsidRDefault="00FD7011" w:rsidP="00FD7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до 31.12.2019 включительно </w:t>
            </w:r>
            <w:r w:rsidRPr="00BE4186">
              <w:rPr>
                <w:sz w:val="20"/>
              </w:rPr>
              <w:t>dispGroupId с 1 по 39 включительно.</w:t>
            </w:r>
          </w:p>
          <w:p w:rsidR="00FD7011" w:rsidRPr="00BE4186" w:rsidRDefault="00FD7011" w:rsidP="00FD7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FD7011" w:rsidRPr="00BE4186" w:rsidRDefault="00FD7011" w:rsidP="00FD7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с 01.01.2020 </w:t>
            </w:r>
            <w:r w:rsidRPr="00BE4186">
              <w:rPr>
                <w:sz w:val="20"/>
              </w:rPr>
              <w:t xml:space="preserve">dispGroupId с 40 </w:t>
            </w:r>
          </w:p>
          <w:p w:rsidR="00FD7011" w:rsidRPr="00BE4186" w:rsidRDefault="00FD7011" w:rsidP="00FD7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FD7011" w:rsidRPr="00BE4186" w:rsidRDefault="00FD7011" w:rsidP="00FD7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С диагнозом (mkbCode) </w:t>
            </w:r>
            <w:r w:rsidRPr="00BE4186">
              <w:rPr>
                <w:sz w:val="20"/>
                <w:shd w:val="clear" w:color="auto" w:fill="FFFFFF"/>
                <w:lang w:val="en-US"/>
              </w:rPr>
              <w:t>Z</w:t>
            </w:r>
            <w:r w:rsidRPr="00BE4186">
              <w:rPr>
                <w:sz w:val="20"/>
                <w:shd w:val="clear" w:color="auto" w:fill="FFFFFF"/>
              </w:rPr>
              <w:t xml:space="preserve">03.0 сочетается только нулевая группа  </w:t>
            </w:r>
            <w:r w:rsidRPr="00BE4186">
              <w:rPr>
                <w:sz w:val="20"/>
              </w:rPr>
              <w:t>dispGroupId</w:t>
            </w:r>
          </w:p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 = 1, 6, 7, 15, 40</w:t>
            </w:r>
          </w:p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 диагнозами (mkbCode)</w:t>
            </w:r>
            <w:r w:rsidRPr="00BE4186">
              <w:rPr>
                <w:shd w:val="clear" w:color="auto" w:fill="FFFFFF"/>
              </w:rPr>
              <w:t xml:space="preserve"> </w:t>
            </w:r>
            <w:r w:rsidRPr="00BE4186">
              <w:rPr>
                <w:szCs w:val="20"/>
                <w:shd w:val="clear" w:color="auto" w:fill="FFFFFF"/>
              </w:rPr>
              <w:t xml:space="preserve"> В90, В90.0, В90.1, В90.2, В90.8, В90.9 сочетается только третья группа </w:t>
            </w:r>
            <w:r w:rsidRPr="00BE4186">
              <w:t>dispGroupId = 4, 18, 24, 25, 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  <w:r w:rsidRPr="00BE4186">
              <w:rPr>
                <w:sz w:val="20"/>
              </w:rPr>
              <w:t>Группа диспансерного наблюления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keepNext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1.2.643.5.1.13.13.11.1085</w:t>
            </w:r>
          </w:p>
        </w:tc>
      </w:tr>
      <w:tr w:rsidR="00FD7011" w:rsidRPr="00BE4186" w:rsidTr="00375972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pStyle w:val="affffffb"/>
              <w:numPr>
                <w:ilvl w:val="0"/>
                <w:numId w:val="5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inDate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создания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pStyle w:val="affffffb"/>
              <w:rPr>
                <w:szCs w:val="20"/>
              </w:rPr>
            </w:pPr>
          </w:p>
        </w:tc>
      </w:tr>
    </w:tbl>
    <w:p w:rsidR="004A4BA9" w:rsidRPr="00BE4186" w:rsidRDefault="004A4BA9" w:rsidP="00BC2B37">
      <w:pPr>
        <w:pStyle w:val="3"/>
        <w:numPr>
          <w:ilvl w:val="0"/>
          <w:numId w:val="0"/>
        </w:numPr>
        <w:rPr>
          <w:b/>
          <w:i w:val="0"/>
        </w:rPr>
      </w:pPr>
      <w:bookmarkStart w:id="38" w:name="_Toc54014076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tub_disp_vaccine</w:t>
      </w:r>
      <w:bookmarkEnd w:id="38"/>
    </w:p>
    <w:p w:rsidR="0023144E" w:rsidRPr="00BE4186" w:rsidRDefault="0023144E" w:rsidP="0023144E">
      <w:pPr>
        <w:pStyle w:val="afffffff8"/>
      </w:pPr>
      <w:r w:rsidRPr="00BE4186">
        <w:t>Подсистема предназначена для создания, изменения и просмотра сведений о вакцинациях пациента на диспансерном учете.</w:t>
      </w:r>
    </w:p>
    <w:p w:rsidR="004A4BA9" w:rsidRPr="00BE4186" w:rsidRDefault="004A4BA9" w:rsidP="004A4BA9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</w:t>
      </w:r>
      <w:r w:rsidR="00143AA1" w:rsidRPr="00BE4186">
        <w:t xml:space="preserve">записей о </w:t>
      </w:r>
      <w:r w:rsidRPr="00BE4186">
        <w:t xml:space="preserve">вакцинации </w:t>
      </w:r>
      <w:r w:rsidR="00143AA1" w:rsidRPr="00BE4186">
        <w:t xml:space="preserve">в карте диспансерного наблюдения </w:t>
      </w:r>
      <w:r w:rsidRPr="00BE4186">
        <w:t xml:space="preserve">представлено ниже (Таблица </w:t>
      </w:r>
      <w:r w:rsidR="00632C9D" w:rsidRPr="00BE4186">
        <w:t>1</w:t>
      </w:r>
      <w:r w:rsidR="0023144E" w:rsidRPr="00BE4186">
        <w:t>3</w:t>
      </w:r>
      <w:r w:rsidRPr="00BE4186">
        <w:t>).</w:t>
      </w:r>
    </w:p>
    <w:p w:rsidR="004A4BA9" w:rsidRPr="00BE4186" w:rsidRDefault="004A4BA9" w:rsidP="004A4BA9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lastRenderedPageBreak/>
        <w:t xml:space="preserve">Таблица </w:t>
      </w:r>
      <w:r w:rsidR="00632C9D" w:rsidRPr="00BE4186">
        <w:rPr>
          <w:rFonts w:eastAsia="Calibri"/>
        </w:rPr>
        <w:t>1</w:t>
      </w:r>
      <w:r w:rsidR="0023144E" w:rsidRPr="00BE4186">
        <w:rPr>
          <w:rFonts w:eastAsia="Calibri"/>
        </w:rPr>
        <w:t>3</w:t>
      </w:r>
      <w:r w:rsidR="00632C9D" w:rsidRPr="00BE4186">
        <w:rPr>
          <w:rFonts w:eastAsia="Calibri"/>
        </w:rPr>
        <w:t xml:space="preserve"> </w:t>
      </w:r>
      <w:r w:rsidRPr="00BE4186">
        <w:rPr>
          <w:rFonts w:eastAsia="Calibri"/>
        </w:rPr>
        <w:t xml:space="preserve">– </w:t>
      </w:r>
      <w:r w:rsidRPr="00BE4186">
        <w:t xml:space="preserve">Описание полей данных для создания </w:t>
      </w:r>
      <w:r w:rsidR="006E44B5" w:rsidRPr="00BE4186">
        <w:t>записи о вакцинации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4A4BA9" w:rsidRPr="00BE4186" w:rsidTr="004A4BA9">
        <w:trPr>
          <w:cantSplit/>
          <w:tblHeader/>
        </w:trPr>
        <w:tc>
          <w:tcPr>
            <w:tcW w:w="456" w:type="dxa"/>
            <w:vAlign w:val="center"/>
          </w:tcPr>
          <w:p w:rsidR="004A4BA9" w:rsidRPr="00BE4186" w:rsidRDefault="004A4BA9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53" w:type="dxa"/>
            <w:vAlign w:val="center"/>
          </w:tcPr>
          <w:p w:rsidR="004A4BA9" w:rsidRPr="00BE4186" w:rsidRDefault="004A4BA9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4A4BA9" w:rsidRPr="00BE4186" w:rsidRDefault="004A4BA9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4A4BA9" w:rsidRPr="00BE4186" w:rsidRDefault="004A4BA9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4A4BA9" w:rsidRPr="00BE4186" w:rsidRDefault="004A4BA9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4A4BA9" w:rsidRPr="00BE4186" w:rsidRDefault="004A4BA9" w:rsidP="004A4BA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4A4BA9" w:rsidRPr="00BE4186" w:rsidTr="004A4BA9">
        <w:trPr>
          <w:trHeight w:val="570"/>
        </w:trPr>
        <w:tc>
          <w:tcPr>
            <w:tcW w:w="456" w:type="dxa"/>
          </w:tcPr>
          <w:p w:rsidR="004A4BA9" w:rsidRPr="00BE4186" w:rsidRDefault="004A4BA9" w:rsidP="00560912">
            <w:pPr>
              <w:pStyle w:val="affffffb"/>
              <w:numPr>
                <w:ilvl w:val="0"/>
                <w:numId w:val="37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516F74" w:rsidP="004A4BA9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516F7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BA9" w:rsidRPr="00BE4186" w:rsidRDefault="004A4BA9" w:rsidP="004A4BA9">
            <w:pPr>
              <w:pStyle w:val="affffffa"/>
              <w:jc w:val="left"/>
              <w:rPr>
                <w:szCs w:val="20"/>
              </w:rPr>
            </w:pPr>
          </w:p>
        </w:tc>
      </w:tr>
      <w:tr w:rsidR="004A4BA9" w:rsidRPr="00BE4186" w:rsidTr="004A4BA9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4BA9" w:rsidRPr="00BE4186" w:rsidRDefault="004A4BA9" w:rsidP="00560912">
            <w:pPr>
              <w:pStyle w:val="affffffb"/>
              <w:numPr>
                <w:ilvl w:val="0"/>
                <w:numId w:val="37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4A4BA9" w:rsidRPr="00BE4186" w:rsidRDefault="004A4BA9" w:rsidP="004A4BA9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A4BA9" w:rsidRPr="00BE4186" w:rsidRDefault="004A4BA9" w:rsidP="004A4BA9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A4BA9" w:rsidRPr="00BE4186" w:rsidTr="004A4BA9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4BA9" w:rsidRPr="00BE4186" w:rsidRDefault="004A4BA9" w:rsidP="00560912">
            <w:pPr>
              <w:pStyle w:val="affffffb"/>
              <w:numPr>
                <w:ilvl w:val="0"/>
                <w:numId w:val="37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vaccineDate</w:t>
            </w:r>
          </w:p>
          <w:p w:rsidR="004A4BA9" w:rsidRPr="00BE4186" w:rsidRDefault="004A4BA9" w:rsidP="004A4BA9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23144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 вакцинации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4A4BA9" w:rsidRPr="00BE4186" w:rsidTr="004A4BA9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4BA9" w:rsidRPr="00BE4186" w:rsidRDefault="004A4BA9" w:rsidP="00560912">
            <w:pPr>
              <w:pStyle w:val="affffffb"/>
              <w:numPr>
                <w:ilvl w:val="0"/>
                <w:numId w:val="37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ribSize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Размер рубчика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</w:p>
        </w:tc>
      </w:tr>
      <w:tr w:rsidR="004A4BA9" w:rsidRPr="00BE4186" w:rsidTr="004A4BA9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4BA9" w:rsidRPr="00BE4186" w:rsidRDefault="004A4BA9" w:rsidP="00560912">
            <w:pPr>
              <w:pStyle w:val="affffffb"/>
              <w:numPr>
                <w:ilvl w:val="0"/>
                <w:numId w:val="37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CreatorMoOid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4A4BA9" w:rsidRPr="00BE4186" w:rsidTr="004A4BA9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4BA9" w:rsidRPr="00BE4186" w:rsidRDefault="004A4BA9" w:rsidP="00560912">
            <w:pPr>
              <w:pStyle w:val="affffffb"/>
              <w:numPr>
                <w:ilvl w:val="0"/>
                <w:numId w:val="37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bcgComplId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BA9" w:rsidRPr="00BE4186" w:rsidRDefault="004A4BA9" w:rsidP="004A4BA9">
            <w:pPr>
              <w:rPr>
                <w:sz w:val="20"/>
              </w:rPr>
            </w:pPr>
            <w:r w:rsidRPr="00BE4186">
              <w:rPr>
                <w:sz w:val="20"/>
              </w:rPr>
              <w:t>Осложнения БЦЖ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A4BA9" w:rsidRPr="00BE4186" w:rsidRDefault="002D17F1" w:rsidP="004A4BA9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1.2.643.5.1.13.13.99.2.333</w:t>
            </w:r>
          </w:p>
        </w:tc>
      </w:tr>
    </w:tbl>
    <w:p w:rsidR="006E44B5" w:rsidRPr="00BE4186" w:rsidRDefault="006E44B5" w:rsidP="006E44B5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39" w:name="_Toc54014077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z w:val="21"/>
          <w:szCs w:val="21"/>
          <w:shd w:val="clear" w:color="auto" w:fill="FFFFFF"/>
        </w:rPr>
        <w:t>tub_disp_disability</w:t>
      </w:r>
      <w:bookmarkEnd w:id="39"/>
    </w:p>
    <w:p w:rsidR="00E8072A" w:rsidRPr="00BE4186" w:rsidRDefault="00E8072A" w:rsidP="00E8072A">
      <w:pPr>
        <w:pStyle w:val="afffffff8"/>
      </w:pPr>
      <w:r w:rsidRPr="00BE4186">
        <w:t>Подсистема предназначена для создания, изменения и просмотра сведений об инвалидностях пациента на диспансерном учете.</w:t>
      </w:r>
    </w:p>
    <w:p w:rsidR="006E44B5" w:rsidRPr="00BE4186" w:rsidRDefault="006E44B5" w:rsidP="006E44B5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</w:t>
      </w:r>
      <w:r w:rsidR="00143AA1" w:rsidRPr="00BE4186">
        <w:t xml:space="preserve">записи об </w:t>
      </w:r>
      <w:r w:rsidR="00932BA8" w:rsidRPr="00BE4186">
        <w:t>инвалидности</w:t>
      </w:r>
      <w:r w:rsidRPr="00BE4186">
        <w:t xml:space="preserve"> </w:t>
      </w:r>
      <w:r w:rsidR="00143AA1" w:rsidRPr="00BE4186">
        <w:t xml:space="preserve">в карте диспансерного наблюдения </w:t>
      </w:r>
      <w:r w:rsidRPr="00BE4186">
        <w:t xml:space="preserve">представлено ниже (Таблица </w:t>
      </w:r>
      <w:r w:rsidR="00632C9D" w:rsidRPr="00BE4186">
        <w:t>1</w:t>
      </w:r>
      <w:r w:rsidR="00E8072A" w:rsidRPr="00BE4186">
        <w:t>4</w:t>
      </w:r>
      <w:r w:rsidRPr="00BE4186">
        <w:t>).</w:t>
      </w:r>
    </w:p>
    <w:p w:rsidR="006E44B5" w:rsidRPr="00BE4186" w:rsidRDefault="006E44B5" w:rsidP="006E44B5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632C9D" w:rsidRPr="00BE4186">
        <w:rPr>
          <w:rFonts w:eastAsia="Calibri"/>
        </w:rPr>
        <w:t>1</w:t>
      </w:r>
      <w:r w:rsidR="00E8072A" w:rsidRPr="00BE4186">
        <w:rPr>
          <w:rFonts w:eastAsia="Calibri"/>
        </w:rPr>
        <w:t>4</w:t>
      </w:r>
      <w:r w:rsidR="00632C9D" w:rsidRPr="00BE4186">
        <w:rPr>
          <w:rFonts w:eastAsia="Calibri"/>
        </w:rPr>
        <w:t xml:space="preserve"> </w:t>
      </w:r>
      <w:r w:rsidRPr="00BE4186">
        <w:rPr>
          <w:rFonts w:eastAsia="Calibri"/>
        </w:rPr>
        <w:t xml:space="preserve">– </w:t>
      </w:r>
      <w:r w:rsidRPr="00BE4186">
        <w:t>Описание полей данных для создания записи об инвалидности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6E44B5" w:rsidRPr="00BE4186" w:rsidTr="006E44B5">
        <w:trPr>
          <w:cantSplit/>
          <w:tblHeader/>
        </w:trPr>
        <w:tc>
          <w:tcPr>
            <w:tcW w:w="456" w:type="dxa"/>
            <w:vAlign w:val="center"/>
          </w:tcPr>
          <w:p w:rsidR="006E44B5" w:rsidRPr="00BE4186" w:rsidRDefault="006E44B5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53" w:type="dxa"/>
            <w:vAlign w:val="center"/>
          </w:tcPr>
          <w:p w:rsidR="006E44B5" w:rsidRPr="00BE4186" w:rsidRDefault="006E44B5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6E44B5" w:rsidRPr="00BE4186" w:rsidRDefault="006E44B5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6E44B5" w:rsidRPr="00BE4186" w:rsidRDefault="006E44B5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6E44B5" w:rsidRPr="00BE4186" w:rsidRDefault="006E44B5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6E44B5" w:rsidRPr="00BE4186" w:rsidRDefault="006E44B5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516F74" w:rsidP="006E44B5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516F7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44B5" w:rsidRPr="00BE4186" w:rsidRDefault="006E44B5" w:rsidP="006E44B5">
            <w:pPr>
              <w:pStyle w:val="affffffa"/>
              <w:jc w:val="left"/>
              <w:rPr>
                <w:szCs w:val="20"/>
              </w:rPr>
            </w:pP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6E44B5" w:rsidRPr="00BE4186" w:rsidRDefault="006E44B5" w:rsidP="006E44B5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FD7011" w:rsidP="006E44B5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tubС</w:t>
            </w:r>
            <w:r w:rsidR="00E8072A" w:rsidRPr="00BE4186">
              <w:rPr>
                <w:sz w:val="20"/>
                <w:shd w:val="clear" w:color="auto" w:fill="FFFFFF"/>
              </w:rPr>
              <w:t>ause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Причина инвалидности (туберкулез)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disability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Группа инвалидности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1.2.643.5.1.13.2.1.1.469</w:t>
            </w: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</w:rPr>
              <w:t>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inTubDeptId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6E44B5" w:rsidRPr="00BE4186" w:rsidRDefault="006E44B5" w:rsidP="006E44B5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6E44B5" w:rsidRPr="00BE4186" w:rsidRDefault="006E44B5" w:rsidP="006E44B5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6E44B5" w:rsidRPr="00BE4186" w:rsidRDefault="006E44B5" w:rsidP="006E44B5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dateSet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FD701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Дата установки инвалидности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keepNext/>
              <w:rPr>
                <w:bCs/>
                <w:sz w:val="20"/>
              </w:rPr>
            </w:pPr>
          </w:p>
        </w:tc>
      </w:tr>
      <w:tr w:rsidR="006E44B5" w:rsidRPr="00BE4186" w:rsidTr="006E44B5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44B5" w:rsidRPr="00BE4186" w:rsidRDefault="006E44B5" w:rsidP="00560912">
            <w:pPr>
              <w:pStyle w:val="affffffb"/>
              <w:numPr>
                <w:ilvl w:val="0"/>
                <w:numId w:val="38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dateChange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FD7011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B5" w:rsidRPr="00BE4186" w:rsidRDefault="006E44B5" w:rsidP="006E44B5">
            <w:pPr>
              <w:rPr>
                <w:sz w:val="20"/>
              </w:rPr>
            </w:pPr>
            <w:r w:rsidRPr="00BE4186">
              <w:rPr>
                <w:sz w:val="20"/>
              </w:rPr>
              <w:t>Дата изменения инвалидности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E44B5" w:rsidRPr="00BE4186" w:rsidRDefault="006E44B5" w:rsidP="006E44B5">
            <w:pPr>
              <w:keepNext/>
              <w:rPr>
                <w:bCs/>
                <w:sz w:val="20"/>
              </w:rPr>
            </w:pPr>
          </w:p>
        </w:tc>
      </w:tr>
    </w:tbl>
    <w:p w:rsidR="00932BA8" w:rsidRPr="00BE4186" w:rsidRDefault="00932BA8" w:rsidP="00932BA8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0" w:name="_Toc54014078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tub_disp_hiv</w:t>
      </w:r>
      <w:bookmarkEnd w:id="40"/>
    </w:p>
    <w:p w:rsidR="002A2C8B" w:rsidRPr="00BE4186" w:rsidRDefault="002A2C8B" w:rsidP="002A2C8B">
      <w:pPr>
        <w:pStyle w:val="afffffff8"/>
      </w:pPr>
      <w:r w:rsidRPr="00BE4186">
        <w:t>Подсистема предназначена для создания, изменения и просмотра сведений об исследованиях на ВИЧ пациента на диспансерном учете.</w:t>
      </w:r>
    </w:p>
    <w:p w:rsidR="00932BA8" w:rsidRPr="00BE4186" w:rsidRDefault="00932BA8" w:rsidP="00932BA8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</w:t>
      </w:r>
      <w:r w:rsidR="00143AA1" w:rsidRPr="00BE4186">
        <w:t>зап</w:t>
      </w:r>
      <w:r w:rsidR="00516F74" w:rsidRPr="00BE4186">
        <w:t>иси</w:t>
      </w:r>
      <w:r w:rsidR="00143AA1" w:rsidRPr="00BE4186">
        <w:t xml:space="preserve"> </w:t>
      </w:r>
      <w:r w:rsidRPr="00BE4186">
        <w:t xml:space="preserve">обследований на ВИЧ </w:t>
      </w:r>
      <w:r w:rsidR="00143AA1" w:rsidRPr="00BE4186">
        <w:t xml:space="preserve">в карте диспансерного наблюдения </w:t>
      </w:r>
      <w:r w:rsidRPr="00BE4186">
        <w:t xml:space="preserve">представлено ниже (Таблица </w:t>
      </w:r>
      <w:r w:rsidR="004B480D" w:rsidRPr="00BE4186">
        <w:t>1</w:t>
      </w:r>
      <w:r w:rsidR="002A2C8B" w:rsidRPr="00BE4186">
        <w:t>5</w:t>
      </w:r>
      <w:r w:rsidRPr="00BE4186">
        <w:t>).</w:t>
      </w:r>
    </w:p>
    <w:p w:rsidR="00932BA8" w:rsidRPr="00BE4186" w:rsidRDefault="00932BA8" w:rsidP="00932BA8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4B480D" w:rsidRPr="00BE4186">
        <w:rPr>
          <w:rFonts w:eastAsia="Calibri"/>
        </w:rPr>
        <w:t>1</w:t>
      </w:r>
      <w:r w:rsidR="002A2C8B" w:rsidRPr="00BE4186">
        <w:rPr>
          <w:rFonts w:eastAsia="Calibri"/>
        </w:rPr>
        <w:t>5</w:t>
      </w:r>
      <w:r w:rsidR="004B480D" w:rsidRPr="00BE4186">
        <w:rPr>
          <w:rFonts w:eastAsia="Calibri"/>
        </w:rPr>
        <w:t xml:space="preserve"> </w:t>
      </w:r>
      <w:r w:rsidRPr="00BE4186">
        <w:rPr>
          <w:rFonts w:eastAsia="Calibri"/>
        </w:rPr>
        <w:t xml:space="preserve">– </w:t>
      </w:r>
      <w:r w:rsidRPr="00BE4186">
        <w:t>Описание полей данных для создания обследований на ВИЧ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FD7011" w:rsidRPr="00BE4186" w:rsidTr="00FD7011">
        <w:trPr>
          <w:cantSplit/>
          <w:tblHeader/>
        </w:trPr>
        <w:tc>
          <w:tcPr>
            <w:tcW w:w="624" w:type="dxa"/>
            <w:vAlign w:val="center"/>
          </w:tcPr>
          <w:p w:rsidR="00932BA8" w:rsidRPr="00BE4186" w:rsidRDefault="00932BA8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932BA8" w:rsidRPr="00BE4186" w:rsidRDefault="00932BA8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932BA8" w:rsidRPr="00BE4186" w:rsidRDefault="00932BA8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932BA8" w:rsidRPr="00BE4186" w:rsidRDefault="00932BA8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932BA8" w:rsidRPr="00BE4186" w:rsidRDefault="00932BA8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932BA8" w:rsidRPr="00BE4186" w:rsidRDefault="00932BA8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516F74" w:rsidP="00932BA8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516F7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BA8" w:rsidRPr="00BE4186" w:rsidRDefault="00932BA8" w:rsidP="00932BA8">
            <w:pPr>
              <w:pStyle w:val="affffffa"/>
              <w:jc w:val="left"/>
              <w:rPr>
                <w:szCs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932BA8" w:rsidRPr="00BE4186" w:rsidRDefault="00932BA8" w:rsidP="00932BA8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hivAddition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Вторичное заболевание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directionDate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ГГГГ-ММ-ДД:ЧЧ:ММ:CC.МСЕК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направления на анализ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lubNum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Лабораторный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positive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Результат анализа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resultDate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ГГГГ-ММ-ДД:ЧЧ:ММ:CC.МСЕК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7D40C7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Условное (при положительном результате </w:t>
            </w:r>
            <w:r w:rsidR="007D40C7" w:rsidRPr="00BE4186">
              <w:rPr>
                <w:sz w:val="20"/>
              </w:rPr>
              <w:t>о</w:t>
            </w:r>
            <w:r w:rsidRPr="00BE4186">
              <w:rPr>
                <w:sz w:val="20"/>
              </w:rPr>
              <w:t>б</w:t>
            </w:r>
            <w:r w:rsidR="007D40C7" w:rsidRPr="00BE4186">
              <w:rPr>
                <w:sz w:val="20"/>
              </w:rPr>
              <w:t>с</w:t>
            </w:r>
            <w:r w:rsidRPr="00BE4186">
              <w:rPr>
                <w:sz w:val="20"/>
              </w:rPr>
              <w:t>ледования на 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выявления ВИЧ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2BA8" w:rsidRPr="00BE4186" w:rsidRDefault="00932BA8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hivStageId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7D40C7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Условное (при положительном результате </w:t>
            </w:r>
            <w:r w:rsidR="007D40C7" w:rsidRPr="00BE4186">
              <w:rPr>
                <w:sz w:val="20"/>
              </w:rPr>
              <w:t>о</w:t>
            </w:r>
            <w:r w:rsidRPr="00BE4186">
              <w:rPr>
                <w:sz w:val="20"/>
              </w:rPr>
              <w:t>б</w:t>
            </w:r>
            <w:r w:rsidR="007D40C7" w:rsidRPr="00BE4186">
              <w:rPr>
                <w:sz w:val="20"/>
              </w:rPr>
              <w:t>с</w:t>
            </w:r>
            <w:r w:rsidRPr="00BE4186">
              <w:rPr>
                <w:sz w:val="20"/>
              </w:rPr>
              <w:t>ледования на 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BA8" w:rsidRPr="00BE4186" w:rsidRDefault="00932BA8" w:rsidP="00932BA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Стадия ВИЧ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932BA8" w:rsidRPr="00BE4186" w:rsidRDefault="00932BA8" w:rsidP="00932BA8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1.2.643.5.1.13.13.11.1360</w:t>
            </w: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40C7" w:rsidRPr="00BE4186" w:rsidRDefault="007D40C7" w:rsidP="00560912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7D40C7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cd4Count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7D40C7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516F74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Условное (при положительном результате </w:t>
            </w:r>
            <w:r w:rsidR="00516F74" w:rsidRPr="00BE4186">
              <w:rPr>
                <w:sz w:val="20"/>
              </w:rPr>
              <w:t>обс</w:t>
            </w:r>
            <w:r w:rsidRPr="00BE4186">
              <w:rPr>
                <w:sz w:val="20"/>
              </w:rPr>
              <w:t>ледования на 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516F74" w:rsidP="007D40C7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Количество</w:t>
            </w:r>
            <w:r w:rsidR="007D40C7" w:rsidRPr="00BE4186">
              <w:rPr>
                <w:sz w:val="20"/>
                <w:shd w:val="clear" w:color="auto" w:fill="FFFFFF"/>
              </w:rPr>
              <w:t xml:space="preserve"> </w:t>
            </w:r>
            <w:r w:rsidR="007D40C7" w:rsidRPr="00BE4186">
              <w:rPr>
                <w:sz w:val="20"/>
                <w:shd w:val="clear" w:color="auto" w:fill="FFFFFF"/>
                <w:lang w:val="en-US"/>
              </w:rPr>
              <w:t>CD4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7D40C7" w:rsidRPr="00BE4186" w:rsidRDefault="007D40C7" w:rsidP="007D40C7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lymphocyteCount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  <w:r w:rsidRPr="00BE4186">
              <w:rPr>
                <w:sz w:val="20"/>
              </w:rPr>
              <w:t>Условное (при положительно</w:t>
            </w:r>
            <w:r w:rsidRPr="00BE4186">
              <w:rPr>
                <w:sz w:val="20"/>
              </w:rPr>
              <w:lastRenderedPageBreak/>
              <w:t>м результате обследования на 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lastRenderedPageBreak/>
              <w:t>Количество лимфоцитов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rPr>
                <w:sz w:val="20"/>
              </w:rPr>
            </w:pPr>
          </w:p>
        </w:tc>
      </w:tr>
      <w:tr w:rsidR="00FD7011" w:rsidRPr="00BE4186" w:rsidTr="00FD7011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pStyle w:val="affffffb"/>
              <w:numPr>
                <w:ilvl w:val="0"/>
                <w:numId w:val="3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CreatorMoOid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011" w:rsidRPr="00BE4186" w:rsidRDefault="00FD7011" w:rsidP="00FD7011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D7011" w:rsidRPr="00BE4186" w:rsidRDefault="00FD7011" w:rsidP="00FD7011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</w:tbl>
    <w:p w:rsidR="00EF529A" w:rsidRPr="00BE4186" w:rsidRDefault="00EF529A" w:rsidP="00EF529A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1" w:name="_Toc54014079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tub_disp_xray</w:t>
      </w:r>
      <w:bookmarkEnd w:id="41"/>
    </w:p>
    <w:p w:rsidR="004508EB" w:rsidRPr="00BE4186" w:rsidRDefault="004508EB" w:rsidP="004508EB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рентгенологических исследованиях пациента на диспансерном учете.</w:t>
      </w:r>
    </w:p>
    <w:p w:rsidR="00EF529A" w:rsidRPr="00BE4186" w:rsidRDefault="00EF529A" w:rsidP="00EF529A">
      <w:pPr>
        <w:pStyle w:val="afffffff8"/>
      </w:pPr>
      <w:r w:rsidRPr="00BE4186">
        <w:t xml:space="preserve">Описание полей создания записи об рентгенологических </w:t>
      </w:r>
      <w:r w:rsidR="00F8576A" w:rsidRPr="00BE4186">
        <w:t xml:space="preserve">исследованиях </w:t>
      </w:r>
      <w:r w:rsidRPr="00BE4186">
        <w:t>в карте диспансерного наблюдения представлено ниже (Таблица 1</w:t>
      </w:r>
      <w:r w:rsidR="004508EB" w:rsidRPr="00BE4186">
        <w:t>6</w:t>
      </w:r>
      <w:r w:rsidRPr="00BE4186">
        <w:t>).</w:t>
      </w:r>
    </w:p>
    <w:p w:rsidR="00EF529A" w:rsidRPr="00BE4186" w:rsidRDefault="00EF529A" w:rsidP="00EF529A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1</w:t>
      </w:r>
      <w:r w:rsidR="004508EB" w:rsidRPr="00BE4186">
        <w:rPr>
          <w:rFonts w:eastAsia="Calibri"/>
        </w:rPr>
        <w:t xml:space="preserve">6 </w:t>
      </w:r>
      <w:r w:rsidRPr="00BE4186">
        <w:rPr>
          <w:rFonts w:eastAsia="Calibri"/>
        </w:rPr>
        <w:t xml:space="preserve">– </w:t>
      </w:r>
      <w:r w:rsidRPr="00BE4186">
        <w:t xml:space="preserve">Описание полей данных для создания записи рентгенологических </w:t>
      </w:r>
      <w:r w:rsidR="00F8576A" w:rsidRPr="00BE4186">
        <w:t>исследованиях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EF529A" w:rsidRPr="00BE4186" w:rsidTr="00EF529A">
        <w:trPr>
          <w:cantSplit/>
          <w:tblHeader/>
        </w:trPr>
        <w:tc>
          <w:tcPr>
            <w:tcW w:w="456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53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</w:tcPr>
          <w:p w:rsidR="00EF529A" w:rsidRPr="00BE4186" w:rsidRDefault="00EF529A" w:rsidP="00560912">
            <w:pPr>
              <w:pStyle w:val="affffffb"/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szCs w:val="20"/>
              </w:rPr>
            </w:pP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EF529A" w:rsidRPr="00BE4186" w:rsidRDefault="00EF529A" w:rsidP="00EF529A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xrayDate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F8576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  <w:r w:rsidR="00F8576A" w:rsidRPr="00BE4186">
              <w:rPr>
                <w:szCs w:val="20"/>
                <w:shd w:val="clear" w:color="auto" w:fill="FFFFFF"/>
              </w:rPr>
              <w:t>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обследования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methodId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1.2.643.5.1.13.13.99.2.334</w:t>
            </w: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1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resultId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Результат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1.2.643.5.1.13.13.99.2.75</w:t>
            </w: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pStyle w:val="affffffb"/>
              <w:jc w:val="right"/>
              <w:rPr>
                <w:szCs w:val="20"/>
              </w:rPr>
            </w:pPr>
            <w:r w:rsidRPr="00BE4186">
              <w:rPr>
                <w:szCs w:val="20"/>
              </w:rPr>
              <w:t>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CreatorMoOid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</w:tbl>
    <w:p w:rsidR="00EF529A" w:rsidRPr="00BE4186" w:rsidRDefault="00EF529A" w:rsidP="00EF529A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2" w:name="_Toc54014080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tub_disp_bact</w:t>
      </w:r>
      <w:bookmarkEnd w:id="42"/>
    </w:p>
    <w:p w:rsidR="00CF46CF" w:rsidRPr="00BE4186" w:rsidRDefault="00CF46CF" w:rsidP="00CF46CF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бактериологических исследованиях пациента на диспансерном учете.</w:t>
      </w:r>
    </w:p>
    <w:p w:rsidR="00EF529A" w:rsidRPr="00BE4186" w:rsidRDefault="00EF529A" w:rsidP="00EF529A">
      <w:pPr>
        <w:pStyle w:val="afffffff8"/>
      </w:pPr>
      <w:r w:rsidRPr="00BE4186">
        <w:t>Описание полей создания записи об бактериологических исследованиях в карте диспансерного наблюдения представлено ниже (Таблица 1</w:t>
      </w:r>
      <w:r w:rsidR="00CF46CF" w:rsidRPr="00BE4186">
        <w:t>7</w:t>
      </w:r>
      <w:r w:rsidRPr="00BE4186">
        <w:t>).</w:t>
      </w:r>
    </w:p>
    <w:p w:rsidR="00EF529A" w:rsidRPr="00BE4186" w:rsidRDefault="00EF529A" w:rsidP="00EF529A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1</w:t>
      </w:r>
      <w:r w:rsidR="00CF46CF" w:rsidRPr="00BE4186">
        <w:rPr>
          <w:rFonts w:eastAsia="Calibri"/>
        </w:rPr>
        <w:t>7</w:t>
      </w:r>
      <w:r w:rsidRPr="00BE4186">
        <w:rPr>
          <w:rFonts w:eastAsia="Calibri"/>
        </w:rPr>
        <w:t xml:space="preserve"> – </w:t>
      </w:r>
      <w:r w:rsidRPr="00BE4186">
        <w:t>Описание полей данных для создания записи бактериологических исследований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EF529A" w:rsidRPr="00BE4186" w:rsidTr="00EF529A">
        <w:trPr>
          <w:cantSplit/>
          <w:tblHeader/>
        </w:trPr>
        <w:tc>
          <w:tcPr>
            <w:tcW w:w="456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№</w:t>
            </w:r>
          </w:p>
        </w:tc>
        <w:tc>
          <w:tcPr>
            <w:tcW w:w="2153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</w:tcPr>
          <w:p w:rsidR="00EF529A" w:rsidRPr="00BE4186" w:rsidRDefault="00EF529A" w:rsidP="00560912">
            <w:pPr>
              <w:pStyle w:val="affffffb"/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jc w:val="left"/>
              <w:rPr>
                <w:szCs w:val="20"/>
              </w:rPr>
            </w:pP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EF529A" w:rsidRPr="00BE4186" w:rsidRDefault="00EF529A" w:rsidP="00EF529A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testDate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ГГГГ-ММ-ДД:ЧЧ:ММ:CC.МСЕК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исследования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methodId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Метод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1.2.643.5.1.13.13.99.2.78</w:t>
            </w:r>
          </w:p>
        </w:tc>
      </w:tr>
      <w:tr w:rsidR="00EF529A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F529A" w:rsidRPr="00BE4186" w:rsidRDefault="00EF529A" w:rsidP="00560912">
            <w:pPr>
              <w:pStyle w:val="affffffb"/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positive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Результат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F529A" w:rsidRPr="00BE4186" w:rsidRDefault="00EF529A" w:rsidP="00EF529A">
            <w:pPr>
              <w:rPr>
                <w:sz w:val="20"/>
              </w:rPr>
            </w:pPr>
          </w:p>
        </w:tc>
      </w:tr>
      <w:tr w:rsidR="006144F6" w:rsidRPr="00BE4186" w:rsidTr="00EF529A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44F6" w:rsidRPr="00BE4186" w:rsidRDefault="006144F6" w:rsidP="006144F6">
            <w:pPr>
              <w:pStyle w:val="affffffb"/>
              <w:numPr>
                <w:ilvl w:val="0"/>
                <w:numId w:val="42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144F6" w:rsidRPr="00BE4186" w:rsidRDefault="006144F6" w:rsidP="006144F6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CreatorMoOid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F6" w:rsidRPr="00BE4186" w:rsidRDefault="006144F6" w:rsidP="006144F6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F6" w:rsidRPr="00BE4186" w:rsidRDefault="006144F6" w:rsidP="006144F6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F6" w:rsidRPr="00BE4186" w:rsidRDefault="006144F6" w:rsidP="006144F6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144F6" w:rsidRPr="00BE4186" w:rsidRDefault="006144F6" w:rsidP="006144F6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</w:tbl>
    <w:p w:rsidR="00414F0A" w:rsidRPr="00BE4186" w:rsidRDefault="00414F0A" w:rsidP="00414F0A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3" w:name="_Toc54014081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tub_disp_probe</w:t>
      </w:r>
      <w:bookmarkEnd w:id="43"/>
    </w:p>
    <w:p w:rsidR="00CE620A" w:rsidRPr="00BE4186" w:rsidRDefault="00CE620A" w:rsidP="00CE620A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исследованиях иммунодиагностики пациента на диспансерном учете.</w:t>
      </w:r>
    </w:p>
    <w:p w:rsidR="00414F0A" w:rsidRPr="00BE4186" w:rsidRDefault="00414F0A" w:rsidP="00414F0A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записи </w:t>
      </w:r>
      <w:r w:rsidR="000A6DA6" w:rsidRPr="00BE4186">
        <w:t xml:space="preserve">об </w:t>
      </w:r>
      <w:r w:rsidRPr="00BE4186">
        <w:t xml:space="preserve">иммунодиагностики </w:t>
      </w:r>
      <w:r w:rsidR="00143AA1" w:rsidRPr="00BE4186">
        <w:t xml:space="preserve">в карте диспансерного наблюдения </w:t>
      </w:r>
      <w:r w:rsidRPr="00BE4186">
        <w:t xml:space="preserve">представлено ниже (Таблица </w:t>
      </w:r>
      <w:r w:rsidR="004B480D" w:rsidRPr="00BE4186">
        <w:t>1</w:t>
      </w:r>
      <w:r w:rsidR="00CE620A" w:rsidRPr="00BE4186">
        <w:t>8</w:t>
      </w:r>
      <w:r w:rsidRPr="00BE4186">
        <w:t>).</w:t>
      </w:r>
    </w:p>
    <w:p w:rsidR="00414F0A" w:rsidRPr="00BE4186" w:rsidRDefault="00414F0A" w:rsidP="00414F0A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4B480D" w:rsidRPr="00BE4186">
        <w:rPr>
          <w:rFonts w:eastAsia="Calibri"/>
        </w:rPr>
        <w:t>1</w:t>
      </w:r>
      <w:r w:rsidR="00CE620A" w:rsidRPr="00BE4186">
        <w:rPr>
          <w:rFonts w:eastAsia="Calibri"/>
        </w:rPr>
        <w:t>8</w:t>
      </w:r>
      <w:r w:rsidR="004B480D" w:rsidRPr="00BE4186">
        <w:rPr>
          <w:rFonts w:eastAsia="Calibri"/>
        </w:rPr>
        <w:t xml:space="preserve"> </w:t>
      </w:r>
      <w:r w:rsidRPr="00BE4186">
        <w:rPr>
          <w:rFonts w:eastAsia="Calibri"/>
        </w:rPr>
        <w:t xml:space="preserve">– </w:t>
      </w:r>
      <w:r w:rsidRPr="00BE4186">
        <w:t>Описание полей данных для создания записи иммунодиагностики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414F0A" w:rsidRPr="00BE4186" w:rsidTr="006E2200">
        <w:trPr>
          <w:cantSplit/>
          <w:tblHeader/>
        </w:trPr>
        <w:tc>
          <w:tcPr>
            <w:tcW w:w="456" w:type="dxa"/>
            <w:vAlign w:val="center"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53" w:type="dxa"/>
            <w:vAlign w:val="center"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</w:tcPr>
          <w:p w:rsidR="00414F0A" w:rsidRPr="00BE4186" w:rsidRDefault="00414F0A" w:rsidP="00560912">
            <w:pPr>
              <w:pStyle w:val="affffffb"/>
              <w:numPr>
                <w:ilvl w:val="0"/>
                <w:numId w:val="40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0A6DA6" w:rsidP="006E2200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0A6DA6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F0A" w:rsidRPr="00BE4186" w:rsidRDefault="00414F0A" w:rsidP="006E2200">
            <w:pPr>
              <w:pStyle w:val="affffffa"/>
              <w:jc w:val="left"/>
              <w:rPr>
                <w:szCs w:val="20"/>
              </w:rPr>
            </w:pP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F0A" w:rsidRPr="00BE4186" w:rsidRDefault="00414F0A" w:rsidP="00560912">
            <w:pPr>
              <w:pStyle w:val="affffffb"/>
              <w:numPr>
                <w:ilvl w:val="0"/>
                <w:numId w:val="40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414F0A" w:rsidRPr="00BE4186" w:rsidRDefault="00414F0A" w:rsidP="006E2200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4F0A" w:rsidRPr="00BE4186" w:rsidRDefault="00414F0A" w:rsidP="006E2200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F0A" w:rsidRPr="00BE4186" w:rsidRDefault="00414F0A" w:rsidP="00560912">
            <w:pPr>
              <w:pStyle w:val="affffffb"/>
              <w:numPr>
                <w:ilvl w:val="0"/>
                <w:numId w:val="40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probeDate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144F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пробы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4F0A" w:rsidRPr="00BE4186" w:rsidRDefault="00414F0A" w:rsidP="006E2200">
            <w:pPr>
              <w:rPr>
                <w:sz w:val="20"/>
              </w:rPr>
            </w:pP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F0A" w:rsidRPr="00BE4186" w:rsidRDefault="00414F0A" w:rsidP="00560912">
            <w:pPr>
              <w:pStyle w:val="affffffb"/>
              <w:numPr>
                <w:ilvl w:val="0"/>
                <w:numId w:val="40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probeId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Проба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4F0A" w:rsidRPr="00BE4186" w:rsidRDefault="00414F0A" w:rsidP="006E2200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1.2.643.5.1.13.13.99.2.116</w:t>
            </w: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F0A" w:rsidRPr="00BE4186" w:rsidRDefault="00414F0A" w:rsidP="00560912">
            <w:pPr>
              <w:pStyle w:val="affffffb"/>
              <w:numPr>
                <w:ilvl w:val="0"/>
                <w:numId w:val="40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dosage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Даза туберкулаина, ТЕ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4F0A" w:rsidRPr="00BE4186" w:rsidRDefault="00414F0A" w:rsidP="00414F0A">
            <w:pPr>
              <w:rPr>
                <w:sz w:val="20"/>
              </w:rPr>
            </w:pP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F0A" w:rsidRPr="00BE4186" w:rsidRDefault="00414F0A" w:rsidP="00560912">
            <w:pPr>
              <w:pStyle w:val="affffffb"/>
              <w:numPr>
                <w:ilvl w:val="0"/>
                <w:numId w:val="40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papuleSize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414F0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Размер папулы, мм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4F0A" w:rsidRPr="00BE4186" w:rsidRDefault="00414F0A" w:rsidP="00414F0A">
            <w:pPr>
              <w:rPr>
                <w:sz w:val="20"/>
              </w:rPr>
            </w:pPr>
          </w:p>
        </w:tc>
      </w:tr>
      <w:tr w:rsidR="00414F0A" w:rsidRPr="00BE4186" w:rsidTr="006E2200">
        <w:trPr>
          <w:trHeight w:val="570"/>
        </w:trPr>
        <w:tc>
          <w:tcPr>
            <w:tcW w:w="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4F0A" w:rsidRPr="00BE4186" w:rsidRDefault="00414F0A" w:rsidP="006E2200">
            <w:pPr>
              <w:pStyle w:val="affffffb"/>
              <w:jc w:val="right"/>
              <w:rPr>
                <w:szCs w:val="20"/>
              </w:rPr>
            </w:pPr>
            <w:r w:rsidRPr="00BE4186">
              <w:rPr>
                <w:szCs w:val="20"/>
              </w:rPr>
              <w:t>7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CreatorMoOid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14F0A" w:rsidRPr="00BE4186" w:rsidRDefault="00414F0A" w:rsidP="006E2200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</w:tbl>
    <w:p w:rsidR="00A65E1D" w:rsidRPr="00BE4186" w:rsidRDefault="00A65E1D" w:rsidP="00A65E1D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4" w:name="_Toc54014082"/>
      <w:r w:rsidRPr="00BE4186">
        <w:rPr>
          <w:b/>
          <w:i w:val="0"/>
        </w:rPr>
        <w:lastRenderedPageBreak/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tub_disp_hosp</w:t>
      </w:r>
      <w:bookmarkEnd w:id="44"/>
    </w:p>
    <w:p w:rsidR="00C2493F" w:rsidRPr="00BE4186" w:rsidRDefault="00C2493F" w:rsidP="00C2493F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 госпитализации пациента на диспансерном учете.</w:t>
      </w:r>
    </w:p>
    <w:p w:rsidR="00A65E1D" w:rsidRPr="00BE4186" w:rsidRDefault="00A65E1D" w:rsidP="00A65E1D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записи </w:t>
      </w:r>
      <w:r w:rsidR="000A6DA6" w:rsidRPr="00BE4186">
        <w:t xml:space="preserve">о </w:t>
      </w:r>
      <w:r w:rsidR="00947382" w:rsidRPr="00BE4186">
        <w:t>госпитализации</w:t>
      </w:r>
      <w:r w:rsidRPr="00BE4186">
        <w:t xml:space="preserve"> </w:t>
      </w:r>
      <w:r w:rsidR="00143AA1" w:rsidRPr="00BE4186">
        <w:t xml:space="preserve">в карте диспансерного наблюдения </w:t>
      </w:r>
      <w:r w:rsidRPr="00BE4186">
        <w:t xml:space="preserve">представлено ниже (Таблица </w:t>
      </w:r>
      <w:r w:rsidR="00C2493F" w:rsidRPr="00BE4186">
        <w:t>19</w:t>
      </w:r>
      <w:r w:rsidRPr="00BE4186">
        <w:t>).</w:t>
      </w:r>
    </w:p>
    <w:p w:rsidR="00A65E1D" w:rsidRPr="00BE4186" w:rsidRDefault="00A65E1D" w:rsidP="00A65E1D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C2493F" w:rsidRPr="00BE4186">
        <w:rPr>
          <w:rFonts w:eastAsia="Calibri"/>
        </w:rPr>
        <w:t xml:space="preserve">19 </w:t>
      </w:r>
      <w:r w:rsidRPr="00BE4186">
        <w:rPr>
          <w:rFonts w:eastAsia="Calibri"/>
        </w:rPr>
        <w:t xml:space="preserve">– </w:t>
      </w:r>
      <w:r w:rsidRPr="00BE4186">
        <w:t xml:space="preserve">Описание полей данных для создания записи </w:t>
      </w:r>
      <w:r w:rsidR="00947382" w:rsidRPr="00BE4186">
        <w:t>госпитализации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F42DF3" w:rsidRPr="00BE4186" w:rsidTr="00F42DF3">
        <w:trPr>
          <w:cantSplit/>
          <w:tblHeader/>
        </w:trPr>
        <w:tc>
          <w:tcPr>
            <w:tcW w:w="624" w:type="dxa"/>
            <w:vAlign w:val="center"/>
          </w:tcPr>
          <w:p w:rsidR="00A65E1D" w:rsidRPr="00BE4186" w:rsidRDefault="00A65E1D" w:rsidP="00A65E1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A65E1D" w:rsidRPr="00BE4186" w:rsidRDefault="00A65E1D" w:rsidP="00A65E1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A65E1D" w:rsidRPr="00BE4186" w:rsidRDefault="00A65E1D" w:rsidP="00A65E1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A65E1D" w:rsidRPr="00BE4186" w:rsidRDefault="00A65E1D" w:rsidP="00A65E1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A65E1D" w:rsidRPr="00BE4186" w:rsidRDefault="00A65E1D" w:rsidP="00A65E1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A65E1D" w:rsidRPr="00BE4186" w:rsidRDefault="00A65E1D" w:rsidP="00A65E1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</w:tcPr>
          <w:p w:rsidR="00A65E1D" w:rsidRPr="00BE4186" w:rsidRDefault="00A65E1D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0A6DA6" w:rsidP="00A65E1D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0A6DA6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5E1D" w:rsidRPr="00BE4186" w:rsidRDefault="00A65E1D" w:rsidP="00A65E1D">
            <w:pPr>
              <w:pStyle w:val="affffffa"/>
              <w:jc w:val="left"/>
              <w:rPr>
                <w:szCs w:val="20"/>
              </w:rPr>
            </w:pP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E1D" w:rsidRPr="00BE4186" w:rsidRDefault="00A65E1D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Строка из чисел длиной 20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Номер карты лечения</w:t>
            </w:r>
          </w:p>
          <w:p w:rsidR="00A65E1D" w:rsidRPr="00BE4186" w:rsidRDefault="00A65E1D" w:rsidP="00A65E1D">
            <w:pPr>
              <w:pStyle w:val="affffff2"/>
              <w:spacing w:before="15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65E1D" w:rsidRPr="00BE4186" w:rsidRDefault="00A65E1D" w:rsidP="00A65E1D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5E1D" w:rsidRPr="00BE4186" w:rsidRDefault="00A65E1D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BD48FE" w:rsidP="00A65E1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inDate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F42DF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A65E1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1D" w:rsidRPr="00BE4186" w:rsidRDefault="00A65E1D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Дата </w:t>
            </w:r>
            <w:r w:rsidR="00BD48FE" w:rsidRPr="00BE4186">
              <w:rPr>
                <w:sz w:val="20"/>
                <w:shd w:val="clear" w:color="auto" w:fill="FFFFFF"/>
              </w:rPr>
              <w:t>госпитализации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65E1D" w:rsidRPr="00BE4186" w:rsidRDefault="00A65E1D" w:rsidP="00A65E1D">
            <w:pPr>
              <w:rPr>
                <w:sz w:val="20"/>
              </w:rPr>
            </w:pP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8FE" w:rsidRPr="00BE4186" w:rsidRDefault="00BD48FE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MoOid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8FE" w:rsidRPr="00BE4186" w:rsidRDefault="00BD48FE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inTubDeptId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48FE" w:rsidRPr="00BE4186" w:rsidRDefault="00BD48FE" w:rsidP="00BD48F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BD48FE" w:rsidRPr="00BE4186" w:rsidRDefault="00BD48FE" w:rsidP="00BD48F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BD48FE" w:rsidRPr="00BE4186" w:rsidRDefault="00BD48FE" w:rsidP="00BD48F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BD48FE" w:rsidRPr="00BE4186" w:rsidRDefault="00BD48FE" w:rsidP="00BD48FE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8FE" w:rsidRPr="00BE4186" w:rsidRDefault="00BD48FE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surgeryDate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122E0B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операции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48FE" w:rsidRPr="00BE4186" w:rsidRDefault="00BD48FE" w:rsidP="00BD48FE">
            <w:pPr>
              <w:pStyle w:val="affffffb"/>
              <w:rPr>
                <w:szCs w:val="20"/>
              </w:rPr>
            </w:pP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8FE" w:rsidRPr="00BE4186" w:rsidRDefault="00BD48FE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surgicalMethodId 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условное (если проставлена дата операции)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Метод хирургического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48FE" w:rsidRPr="00BE4186" w:rsidRDefault="00BD48FE" w:rsidP="00BD48FE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1.2.643.5.1.13.13.99.2.67</w:t>
            </w: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48FE" w:rsidRPr="00BE4186" w:rsidRDefault="00BD48FE" w:rsidP="00560912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outDate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F42DF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FE" w:rsidRPr="00BE4186" w:rsidRDefault="00BD48FE" w:rsidP="00BD48F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исхода госпитализации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BD48FE" w:rsidRPr="00BE4186" w:rsidRDefault="00BD48FE" w:rsidP="00BD48FE">
            <w:pPr>
              <w:rPr>
                <w:sz w:val="20"/>
              </w:rPr>
            </w:pP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DF3" w:rsidRPr="00BE4186" w:rsidRDefault="00F42DF3" w:rsidP="00F42DF3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hospitalOutId (Id)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Условное (если поставалена дата исхода госпитализации)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Исход госпитализации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42DF3" w:rsidRPr="00BE4186" w:rsidRDefault="00F42DF3" w:rsidP="00F42DF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1.2.643.5.1.13.13.11.1470</w:t>
            </w:r>
          </w:p>
        </w:tc>
      </w:tr>
      <w:tr w:rsidR="00F42DF3" w:rsidRPr="00BE4186" w:rsidTr="00F42DF3">
        <w:trPr>
          <w:trHeight w:val="57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2DF3" w:rsidRPr="00BE4186" w:rsidRDefault="00F42DF3" w:rsidP="00F42DF3">
            <w:pPr>
              <w:pStyle w:val="affffffb"/>
              <w:numPr>
                <w:ilvl w:val="0"/>
                <w:numId w:val="4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F3" w:rsidRPr="00BE4186" w:rsidRDefault="00F42DF3" w:rsidP="00F42DF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Примечание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42DF3" w:rsidRPr="00BE4186" w:rsidRDefault="00F42DF3" w:rsidP="00F42DF3">
            <w:pPr>
              <w:pStyle w:val="affffffb"/>
              <w:rPr>
                <w:szCs w:val="20"/>
              </w:rPr>
            </w:pPr>
          </w:p>
        </w:tc>
      </w:tr>
    </w:tbl>
    <w:p w:rsidR="00947382" w:rsidRPr="00BE4186" w:rsidRDefault="00947382" w:rsidP="00947382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5" w:name="_Toc54014083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tub_chemo_std</w:t>
      </w:r>
      <w:bookmarkEnd w:id="45"/>
    </w:p>
    <w:p w:rsidR="00686602" w:rsidRPr="00BE4186" w:rsidRDefault="00686602" w:rsidP="00686602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карт</w:t>
      </w:r>
      <w:r w:rsidR="0089030D" w:rsidRPr="00BE4186">
        <w:t>ы</w:t>
      </w:r>
      <w:r w:rsidRPr="00BE4186">
        <w:t xml:space="preserve"> курсов химиотерапии 1-3 режима.</w:t>
      </w:r>
    </w:p>
    <w:p w:rsidR="00947382" w:rsidRPr="00BE4186" w:rsidRDefault="00947382" w:rsidP="00947382">
      <w:pPr>
        <w:pStyle w:val="afffffff8"/>
      </w:pPr>
      <w:r w:rsidRPr="00BE4186">
        <w:lastRenderedPageBreak/>
        <w:t xml:space="preserve">Описание полей </w:t>
      </w:r>
      <w:r w:rsidR="00143AA1" w:rsidRPr="00BE4186">
        <w:t>с</w:t>
      </w:r>
      <w:r w:rsidRPr="00BE4186">
        <w:t>оздания</w:t>
      </w:r>
      <w:r w:rsidR="00A24791" w:rsidRPr="00BE4186">
        <w:t xml:space="preserve"> </w:t>
      </w:r>
      <w:r w:rsidR="00143AA1" w:rsidRPr="00BE4186">
        <w:t xml:space="preserve">карт </w:t>
      </w:r>
      <w:r w:rsidR="00A24791" w:rsidRPr="00BE4186">
        <w:t>курсов химиотерапии 1-3 режима</w:t>
      </w:r>
      <w:r w:rsidRPr="00BE4186">
        <w:t xml:space="preserve"> представлено ниже (Таблица </w:t>
      </w:r>
      <w:r w:rsidR="009F2EE6" w:rsidRPr="00BE4186">
        <w:t>2</w:t>
      </w:r>
      <w:r w:rsidR="00686602" w:rsidRPr="00BE4186">
        <w:t>0</w:t>
      </w:r>
      <w:r w:rsidRPr="00BE4186">
        <w:t>).</w:t>
      </w:r>
    </w:p>
    <w:p w:rsidR="00947382" w:rsidRPr="00BE4186" w:rsidRDefault="00947382" w:rsidP="00947382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 xml:space="preserve">Таблица </w:t>
      </w:r>
      <w:r w:rsidR="009F2EE6" w:rsidRPr="00BE4186">
        <w:rPr>
          <w:rFonts w:eastAsia="Calibri"/>
        </w:rPr>
        <w:t>2</w:t>
      </w:r>
      <w:r w:rsidR="00686602" w:rsidRPr="00BE4186">
        <w:rPr>
          <w:rFonts w:eastAsia="Calibri"/>
        </w:rPr>
        <w:t>0</w:t>
      </w:r>
      <w:r w:rsidRPr="00BE4186">
        <w:rPr>
          <w:rFonts w:eastAsia="Calibri"/>
        </w:rPr>
        <w:t xml:space="preserve"> – </w:t>
      </w:r>
      <w:r w:rsidRPr="00BE4186">
        <w:t>Описание п</w:t>
      </w:r>
      <w:r w:rsidR="00CC641F" w:rsidRPr="00BE4186">
        <w:t>олей данных для создания карт курсов химиотерапии 1-3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947382" w:rsidRPr="00BE4186" w:rsidTr="005F43ED">
        <w:trPr>
          <w:cantSplit/>
          <w:tblHeader/>
        </w:trPr>
        <w:tc>
          <w:tcPr>
            <w:tcW w:w="624" w:type="dxa"/>
            <w:vAlign w:val="center"/>
          </w:tcPr>
          <w:p w:rsidR="00947382" w:rsidRPr="00BE4186" w:rsidRDefault="00947382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947382" w:rsidRPr="00BE4186" w:rsidRDefault="00947382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947382" w:rsidRPr="00BE4186" w:rsidRDefault="00947382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947382" w:rsidRPr="00BE4186" w:rsidRDefault="00947382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947382" w:rsidRPr="00BE4186" w:rsidRDefault="00947382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947382" w:rsidRPr="00BE4186" w:rsidRDefault="00947382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947382" w:rsidRPr="00BE4186" w:rsidTr="005F43ED">
        <w:trPr>
          <w:trHeight w:val="570"/>
        </w:trPr>
        <w:tc>
          <w:tcPr>
            <w:tcW w:w="624" w:type="dxa"/>
          </w:tcPr>
          <w:p w:rsidR="00947382" w:rsidRPr="00BE4186" w:rsidRDefault="00947382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0A6DA6" w:rsidP="00947382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0F01E1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="000F01E1"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szCs w:val="20"/>
              </w:rPr>
            </w:pPr>
          </w:p>
        </w:tc>
      </w:tr>
      <w:tr w:rsidR="00947382" w:rsidRPr="00BE4186" w:rsidTr="005F43ED">
        <w:trPr>
          <w:trHeight w:val="570"/>
        </w:trPr>
        <w:tc>
          <w:tcPr>
            <w:tcW w:w="624" w:type="dxa"/>
          </w:tcPr>
          <w:p w:rsidR="00947382" w:rsidRPr="00BE4186" w:rsidRDefault="00947382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b w:val="0"/>
                <w:szCs w:val="20"/>
                <w:shd w:val="clear" w:color="auto" w:fill="FFFFFF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testTherapy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b w:val="0"/>
                <w:szCs w:val="20"/>
                <w:shd w:val="clear" w:color="auto" w:fill="FFFFFF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Проводилась тест-терапия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szCs w:val="20"/>
              </w:rPr>
            </w:pPr>
          </w:p>
        </w:tc>
      </w:tr>
      <w:tr w:rsidR="00947382" w:rsidRPr="00BE4186" w:rsidTr="005F43ED">
        <w:trPr>
          <w:trHeight w:val="570"/>
        </w:trPr>
        <w:tc>
          <w:tcPr>
            <w:tcW w:w="624" w:type="dxa"/>
          </w:tcPr>
          <w:p w:rsidR="00947382" w:rsidRPr="00BE4186" w:rsidRDefault="00947382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b w:val="0"/>
                <w:szCs w:val="20"/>
                <w:shd w:val="clear" w:color="auto" w:fill="FFFFFF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palTreatment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2"/>
              <w:spacing w:before="0" w:beforeAutospacing="0" w:after="0" w:afterAutospacing="0"/>
              <w:rPr>
                <w:sz w:val="20"/>
                <w:szCs w:val="20"/>
                <w:shd w:val="clear" w:color="auto" w:fill="FFFFFF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b w:val="0"/>
                <w:szCs w:val="20"/>
                <w:shd w:val="clear" w:color="auto" w:fill="FFFFFF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0A6DA6" w:rsidP="00947382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Паллиативное</w:t>
            </w:r>
            <w:r w:rsidR="00947382" w:rsidRPr="00BE4186">
              <w:rPr>
                <w:b w:val="0"/>
                <w:szCs w:val="20"/>
                <w:shd w:val="clear" w:color="auto" w:fill="FFFFFF"/>
              </w:rPr>
              <w:t xml:space="preserve"> лечение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382" w:rsidRPr="00BE4186" w:rsidRDefault="00947382" w:rsidP="00947382">
            <w:pPr>
              <w:pStyle w:val="affffffa"/>
              <w:jc w:val="left"/>
              <w:rPr>
                <w:szCs w:val="20"/>
              </w:rPr>
            </w:pPr>
          </w:p>
        </w:tc>
      </w:tr>
      <w:tr w:rsidR="00947382" w:rsidRPr="00BE4186" w:rsidTr="005F43ED">
        <w:trPr>
          <w:trHeight w:val="570"/>
        </w:trPr>
        <w:tc>
          <w:tcPr>
            <w:tcW w:w="624" w:type="dxa"/>
          </w:tcPr>
          <w:p w:rsidR="00947382" w:rsidRPr="00BE4186" w:rsidRDefault="00947382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MoOid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382" w:rsidRPr="00BE4186" w:rsidRDefault="00947382" w:rsidP="0094738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947382" w:rsidRPr="00BE4186" w:rsidTr="005F43ED">
        <w:trPr>
          <w:trHeight w:val="570"/>
        </w:trPr>
        <w:tc>
          <w:tcPr>
            <w:tcW w:w="624" w:type="dxa"/>
          </w:tcPr>
          <w:p w:rsidR="00947382" w:rsidRPr="00BE4186" w:rsidRDefault="00947382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dispGroupId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  <w:p w:rsidR="00686602" w:rsidRPr="00BE4186" w:rsidRDefault="00686602" w:rsidP="005F43E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  <w:p w:rsidR="00686602" w:rsidRPr="00BE4186" w:rsidRDefault="00686602" w:rsidP="006866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до 31.12.2019 включительно </w:t>
            </w:r>
            <w:r w:rsidRPr="00BE4186">
              <w:rPr>
                <w:sz w:val="20"/>
              </w:rPr>
              <w:t>dispGroupId с 1 по 39 включительно.</w:t>
            </w:r>
          </w:p>
          <w:p w:rsidR="00686602" w:rsidRPr="00BE4186" w:rsidRDefault="00686602" w:rsidP="006866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686602" w:rsidRPr="00BE4186" w:rsidRDefault="00686602" w:rsidP="006866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с 01.01.2020 </w:t>
            </w:r>
            <w:r w:rsidRPr="00BE4186">
              <w:rPr>
                <w:sz w:val="20"/>
              </w:rPr>
              <w:t xml:space="preserve">dispGroupId с 40 </w:t>
            </w:r>
          </w:p>
          <w:p w:rsidR="00686602" w:rsidRPr="00BE4186" w:rsidRDefault="00686602" w:rsidP="006866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686602" w:rsidRPr="00BE4186" w:rsidRDefault="00686602" w:rsidP="006866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С диагнозом (mkbCode) </w:t>
            </w:r>
            <w:r w:rsidRPr="00BE4186">
              <w:rPr>
                <w:sz w:val="20"/>
                <w:shd w:val="clear" w:color="auto" w:fill="FFFFFF"/>
                <w:lang w:val="en-US"/>
              </w:rPr>
              <w:t>Z</w:t>
            </w:r>
            <w:r w:rsidRPr="00BE4186">
              <w:rPr>
                <w:sz w:val="20"/>
                <w:shd w:val="clear" w:color="auto" w:fill="FFFFFF"/>
              </w:rPr>
              <w:t xml:space="preserve">03.0 сочетается только нулевая группа  </w:t>
            </w:r>
            <w:r w:rsidRPr="00BE4186">
              <w:rPr>
                <w:sz w:val="20"/>
              </w:rPr>
              <w:t>dispGroupId</w:t>
            </w:r>
          </w:p>
          <w:p w:rsidR="00686602" w:rsidRPr="00BE4186" w:rsidRDefault="00686602" w:rsidP="0068660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 = 1, 6, 7, 15, 40</w:t>
            </w:r>
          </w:p>
          <w:p w:rsidR="00686602" w:rsidRPr="00BE4186" w:rsidRDefault="00686602" w:rsidP="005F43E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  <w:p w:rsidR="00686602" w:rsidRPr="00BE4186" w:rsidRDefault="00686602" w:rsidP="0068660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С диагнозами (mkbCode)  В90, В90.0, В90.1, В90.2, В90.8, В90.9 сочетается только третья группа </w:t>
            </w:r>
            <w:r w:rsidRPr="00BE4186">
              <w:rPr>
                <w:szCs w:val="20"/>
              </w:rPr>
              <w:t>dispGroupId = 4, 18, 24, 25, 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Группа диспансерного наблюдения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382" w:rsidRPr="00BE4186" w:rsidRDefault="00892895" w:rsidP="00947382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1.2.643.5.1.13.13.11.1085</w:t>
            </w:r>
          </w:p>
        </w:tc>
      </w:tr>
      <w:tr w:rsidR="00947382" w:rsidRPr="00BE4186" w:rsidTr="005F43ED">
        <w:trPr>
          <w:trHeight w:val="570"/>
        </w:trPr>
        <w:tc>
          <w:tcPr>
            <w:tcW w:w="624" w:type="dxa"/>
          </w:tcPr>
          <w:p w:rsidR="00947382" w:rsidRPr="00BE4186" w:rsidRDefault="00947382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947382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regDate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947382" w:rsidP="005F43E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5F43ED" w:rsidRPr="00BE4186" w:rsidRDefault="005F43ED" w:rsidP="005F43E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  <w:p w:rsidR="00AA3CC6" w:rsidRPr="00BE4186" w:rsidRDefault="00AA3CC6" w:rsidP="005F43E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 xml:space="preserve"> </w:t>
            </w:r>
            <w:r w:rsidR="005F43ED" w:rsidRPr="00BE4186">
              <w:rPr>
                <w:sz w:val="20"/>
              </w:rPr>
              <w:t>Д</w:t>
            </w:r>
            <w:r w:rsidRPr="00BE4186">
              <w:rPr>
                <w:sz w:val="20"/>
              </w:rPr>
              <w:t>ата ЦВК не может быть меньше даты рождения и даты смерти</w:t>
            </w:r>
            <w:r w:rsidR="005F43ED" w:rsidRPr="00BE4186">
              <w:rPr>
                <w:sz w:val="20"/>
              </w:rPr>
              <w:t>.</w:t>
            </w:r>
          </w:p>
          <w:p w:rsidR="00AA3CC6" w:rsidRPr="00BE4186" w:rsidRDefault="005F43ED" w:rsidP="005F43E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lastRenderedPageBreak/>
              <w:t xml:space="preserve">Дата </w:t>
            </w:r>
            <w:r w:rsidR="00AA3CC6" w:rsidRPr="00BE4186">
              <w:rPr>
                <w:sz w:val="20"/>
              </w:rPr>
              <w:t xml:space="preserve"> ЦВК не может быть больше текущей даты</w:t>
            </w:r>
            <w:r w:rsidRPr="00BE4186">
              <w:rPr>
                <w:sz w:val="20"/>
              </w:rPr>
              <w:t>.</w:t>
            </w:r>
          </w:p>
          <w:p w:rsidR="005F43ED" w:rsidRPr="00BE4186" w:rsidRDefault="005F43ED" w:rsidP="005F43ED">
            <w:pPr>
              <w:shd w:val="clear" w:color="auto" w:fill="FFFFFF"/>
              <w:rPr>
                <w:sz w:val="20"/>
              </w:rPr>
            </w:pPr>
          </w:p>
          <w:p w:rsidR="00AA3CC6" w:rsidRPr="00BE4186" w:rsidRDefault="005F43ED" w:rsidP="005F43E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 xml:space="preserve">Дата </w:t>
            </w:r>
            <w:r w:rsidR="00AA3CC6" w:rsidRPr="00BE4186">
              <w:rPr>
                <w:sz w:val="20"/>
              </w:rPr>
              <w:t xml:space="preserve">ЦВК не может быть больше даты включения в регистр </w:t>
            </w:r>
            <w:r w:rsidR="00AA3CC6" w:rsidRPr="00BE4186">
              <w:rPr>
                <w:sz w:val="20"/>
                <w:lang w:val="en-US"/>
              </w:rPr>
              <w:t>includeDate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892895" w:rsidP="00947382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lastRenderedPageBreak/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82" w:rsidRPr="00BE4186" w:rsidRDefault="00892895" w:rsidP="00947382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регистрации случия ЦВК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382" w:rsidRPr="00BE4186" w:rsidRDefault="00947382" w:rsidP="00947382">
            <w:pPr>
              <w:pStyle w:val="affffffb"/>
              <w:rPr>
                <w:szCs w:val="20"/>
              </w:rPr>
            </w:pPr>
          </w:p>
        </w:tc>
      </w:tr>
      <w:tr w:rsidR="00892895" w:rsidRPr="00BE4186" w:rsidTr="005F43ED">
        <w:trPr>
          <w:trHeight w:val="570"/>
        </w:trPr>
        <w:tc>
          <w:tcPr>
            <w:tcW w:w="624" w:type="dxa"/>
          </w:tcPr>
          <w:p w:rsidR="00892895" w:rsidRPr="00BE4186" w:rsidRDefault="00892895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symptomDate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AA3CC6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возникновения симптомов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</w:rPr>
            </w:pPr>
          </w:p>
        </w:tc>
      </w:tr>
      <w:tr w:rsidR="00892895" w:rsidRPr="00BE4186" w:rsidTr="005F43ED">
        <w:trPr>
          <w:trHeight w:val="570"/>
        </w:trPr>
        <w:tc>
          <w:tcPr>
            <w:tcW w:w="624" w:type="dxa"/>
          </w:tcPr>
          <w:p w:rsidR="00892895" w:rsidRPr="00BE4186" w:rsidRDefault="00892895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chemoMode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Режим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1-I, 2-II, 3-III</w:t>
            </w:r>
          </w:p>
        </w:tc>
      </w:tr>
      <w:tr w:rsidR="00892895" w:rsidRPr="00BE4186" w:rsidTr="005F43ED">
        <w:trPr>
          <w:trHeight w:val="570"/>
        </w:trPr>
        <w:tc>
          <w:tcPr>
            <w:tcW w:w="624" w:type="dxa"/>
          </w:tcPr>
          <w:p w:rsidR="00892895" w:rsidRPr="00BE4186" w:rsidRDefault="00892895" w:rsidP="00560912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tubGroupId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95" w:rsidRPr="00BE4186" w:rsidRDefault="00892895" w:rsidP="00892895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347" w:rsidRPr="00723B00" w:rsidRDefault="00892895" w:rsidP="007E7347">
            <w:pPr>
              <w:rPr>
                <w:sz w:val="20"/>
                <w:shd w:val="clear" w:color="auto" w:fill="FFFFFF"/>
              </w:rPr>
            </w:pPr>
            <w:r w:rsidRPr="00723B00">
              <w:rPr>
                <w:sz w:val="20"/>
                <w:shd w:val="clear" w:color="auto" w:fill="FFFFFF"/>
              </w:rPr>
              <w:t>Группа пациента</w:t>
            </w:r>
            <w:r w:rsidR="007E7347" w:rsidRPr="00723B00">
              <w:rPr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895" w:rsidRPr="00723B00" w:rsidRDefault="00892895" w:rsidP="00892895">
            <w:pPr>
              <w:pStyle w:val="affffffb"/>
              <w:rPr>
                <w:szCs w:val="20"/>
                <w:shd w:val="clear" w:color="auto" w:fill="FFFFFF"/>
              </w:rPr>
            </w:pPr>
            <w:r w:rsidRPr="00723B00">
              <w:rPr>
                <w:szCs w:val="20"/>
                <w:shd w:val="clear" w:color="auto" w:fill="FFFFFF"/>
              </w:rPr>
              <w:t>1.2.643.5.1.13.13.99.2.96</w:t>
            </w:r>
            <w:r w:rsidR="007E7347" w:rsidRPr="00723B00">
              <w:rPr>
                <w:szCs w:val="20"/>
                <w:shd w:val="clear" w:color="auto" w:fill="FFFFFF"/>
              </w:rPr>
              <w:t xml:space="preserve"> </w:t>
            </w:r>
            <w:r w:rsidR="007E7347" w:rsidRPr="00723B00">
              <w:rPr>
                <w:szCs w:val="20"/>
                <w:shd w:val="clear" w:color="auto" w:fill="FFFFFF"/>
              </w:rPr>
              <w:br/>
            </w:r>
            <w:r w:rsidR="007E7347" w:rsidRPr="00723B00">
              <w:rPr>
                <w:shd w:val="clear" w:color="auto" w:fill="FFFFFF"/>
                <w:lang w:val="en-US"/>
              </w:rPr>
              <w:t>Id</w:t>
            </w:r>
            <w:r w:rsidR="007E7347" w:rsidRPr="00723B00">
              <w:rPr>
                <w:shd w:val="clear" w:color="auto" w:fill="FFFFFF"/>
              </w:rPr>
              <w:t>=1 (диагностика) не используется</w:t>
            </w: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art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Назначено АРТ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ko_therapy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Назначена профилактическая терапия котримоксазолом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tubClinicFormId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Клиническая форма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1.2.643.5.1.13.13.99.2.65</w:t>
            </w: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chemoOutId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(при заполнении chemo_out_date)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Исход курса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1.2.643.5.1.13.13.99.2.94</w:t>
            </w: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chemoOutDate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5F43ED" w:rsidRPr="00BE4186" w:rsidRDefault="005F43ED" w:rsidP="005F43E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  <w:p w:rsidR="005F43ED" w:rsidRPr="00BE4186" w:rsidRDefault="005F43ED" w:rsidP="005F43E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окончания курса не может быть меньше даты регистрации случая ЦВК reg_date.</w:t>
            </w:r>
          </w:p>
          <w:p w:rsidR="005F43ED" w:rsidRPr="00BE4186" w:rsidRDefault="005F43ED" w:rsidP="005F43ED">
            <w:pPr>
              <w:shd w:val="clear" w:color="auto" w:fill="FFFFFF"/>
              <w:rPr>
                <w:sz w:val="20"/>
              </w:rPr>
            </w:pPr>
          </w:p>
          <w:p w:rsidR="005F43ED" w:rsidRPr="00BE4186" w:rsidRDefault="005F43ED" w:rsidP="005F43E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окончания курса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окончания курса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TubDeptId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5F43ED" w:rsidRPr="00BE4186" w:rsidRDefault="005F43ED" w:rsidP="005F43E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5F43ED" w:rsidRPr="00BE4186" w:rsidRDefault="005F43ED" w:rsidP="005F43E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5F43ED" w:rsidRPr="00BE4186" w:rsidRDefault="005F43ED" w:rsidP="005F43E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desease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20 символов</w:t>
            </w:r>
            <w:r w:rsidRPr="00BE4186">
              <w:rPr>
                <w:bCs/>
                <w:szCs w:val="20"/>
                <w:shd w:val="clear" w:color="auto" w:fill="FFFFFF"/>
              </w:rPr>
              <w:t xml:space="preserve">, выбор из </w:t>
            </w:r>
            <w:r w:rsidRPr="00BE4186">
              <w:rPr>
                <w:bCs/>
                <w:szCs w:val="20"/>
                <w:shd w:val="clear" w:color="auto" w:fill="FFFFFF"/>
              </w:rPr>
              <w:lastRenderedPageBreak/>
              <w:t xml:space="preserve">значений А15-А19, В90, </w:t>
            </w:r>
            <w:r w:rsidRPr="00BE4186">
              <w:rPr>
                <w:bCs/>
                <w:szCs w:val="20"/>
                <w:shd w:val="clear" w:color="auto" w:fill="FFFFFF"/>
                <w:lang w:val="en-US"/>
              </w:rPr>
              <w:t>Z</w:t>
            </w:r>
            <w:r w:rsidRPr="00BE4186">
              <w:rPr>
                <w:bCs/>
                <w:szCs w:val="20"/>
                <w:shd w:val="clear" w:color="auto" w:fill="FFFFFF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lastRenderedPageBreak/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Код заболевания по МКБ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1.2.643.5.1.13.13.11.1005</w:t>
            </w:r>
          </w:p>
        </w:tc>
      </w:tr>
      <w:tr w:rsidR="005F43ED" w:rsidRPr="00BE4186" w:rsidTr="005F43ED">
        <w:trPr>
          <w:trHeight w:val="570"/>
        </w:trPr>
        <w:tc>
          <w:tcPr>
            <w:tcW w:w="624" w:type="dxa"/>
          </w:tcPr>
          <w:p w:rsidR="005F43ED" w:rsidRPr="00BE4186" w:rsidRDefault="005F43ED" w:rsidP="005F43ED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tubLocationId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Локализация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3ED" w:rsidRPr="00BE4186" w:rsidRDefault="005F43ED" w:rsidP="005F43E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1.2.643.5.1.13.13.99.2.83</w:t>
            </w:r>
          </w:p>
        </w:tc>
      </w:tr>
      <w:tr w:rsidR="00B62AB0" w:rsidRPr="00BE4186" w:rsidTr="005F43ED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tubPhaseId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Фаза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1.2.643.5.1.13.13.99.2.80</w:t>
            </w:r>
          </w:p>
        </w:tc>
      </w:tr>
      <w:tr w:rsidR="00B62AB0" w:rsidRPr="00BE4186" w:rsidTr="005F43ED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residualСhangeId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Условное (при заполнении даты исхода курсов химиотерапии)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Остаточные изменения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1.2.643.5.1.13.13.99.2.95</w:t>
            </w:r>
          </w:p>
        </w:tc>
      </w:tr>
      <w:tr w:rsidR="00B62AB0" w:rsidRPr="00BE4186" w:rsidTr="005F43ED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При создании карты номер создается автоматически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Номер карты курсов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B62AB0" w:rsidRPr="00BE4186" w:rsidTr="005F43ED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4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E57997" w:rsidP="00B62AB0">
            <w:pPr>
              <w:pStyle w:val="affffffb"/>
              <w:rPr>
                <w:szCs w:val="20"/>
                <w:shd w:val="clear" w:color="auto" w:fill="FFFFFF"/>
              </w:rPr>
            </w:pPr>
            <w:r>
              <w:rPr>
                <w:szCs w:val="20"/>
                <w:shd w:val="clear" w:color="auto" w:fill="FFFFFF"/>
              </w:rPr>
              <w:t>creatorMoO</w:t>
            </w:r>
            <w:r w:rsidR="00B62AB0" w:rsidRPr="00BE4186">
              <w:rPr>
                <w:szCs w:val="20"/>
                <w:shd w:val="clear" w:color="auto" w:fill="FFFFFF"/>
              </w:rPr>
              <w:t>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Медицинская организация создавшая карту курсов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</w:tbl>
    <w:p w:rsidR="009F2EE6" w:rsidRPr="00BE4186" w:rsidRDefault="009F2EE6" w:rsidP="009F2EE6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6" w:name="_Toc54014084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tub_chemo_std_exam</w:t>
      </w:r>
      <w:bookmarkEnd w:id="46"/>
    </w:p>
    <w:p w:rsidR="00684FBF" w:rsidRPr="00BE4186" w:rsidRDefault="00684FBF" w:rsidP="00684FBF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об исследованиях в карте курсов химиотерапии 1-3 режима.</w:t>
      </w:r>
    </w:p>
    <w:p w:rsidR="009F2EE6" w:rsidRPr="00BE4186" w:rsidRDefault="009F2EE6" w:rsidP="009F2EE6">
      <w:pPr>
        <w:pStyle w:val="afffffff8"/>
      </w:pPr>
      <w:r w:rsidRPr="00BE4186">
        <w:t>Описание полей создания записи об исследованиях в карте курсов химиотерапии 1-3 режима представлено ниже (Таблица 2</w:t>
      </w:r>
      <w:r w:rsidR="00684FBF" w:rsidRPr="00BE4186">
        <w:t>1</w:t>
      </w:r>
      <w:r w:rsidRPr="00BE4186">
        <w:t>).</w:t>
      </w:r>
    </w:p>
    <w:p w:rsidR="009F2EE6" w:rsidRPr="00BE4186" w:rsidRDefault="009F2EE6" w:rsidP="009F2EE6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684FBF" w:rsidRPr="00BE4186">
        <w:rPr>
          <w:rFonts w:eastAsia="Calibri"/>
        </w:rPr>
        <w:t>1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</w:t>
      </w:r>
      <w:r w:rsidR="0086762D" w:rsidRPr="00BE4186">
        <w:t xml:space="preserve">для создания </w:t>
      </w:r>
      <w:r w:rsidR="00B62AB0" w:rsidRPr="00BE4186">
        <w:t>исследований в карте курсов химиотерапии 1-3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357513" w:rsidRPr="00BE4186" w:rsidTr="00B62AB0">
        <w:trPr>
          <w:cantSplit/>
          <w:tblHeader/>
        </w:trPr>
        <w:tc>
          <w:tcPr>
            <w:tcW w:w="624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9F2EE6" w:rsidRPr="00BE4186" w:rsidRDefault="009F2EE6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pStyle w:val="affffffa"/>
              <w:jc w:val="left"/>
              <w:rPr>
                <w:szCs w:val="20"/>
              </w:rPr>
            </w:pPr>
          </w:p>
        </w:tc>
      </w:tr>
      <w:tr w:rsidR="00B62AB0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treatmentMonth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Месяц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0-ПМП,1-До начала лечения;4-в конце пятого месяца;5-свободная строка, 100-в конце лечения</w:t>
            </w:r>
          </w:p>
        </w:tc>
      </w:tr>
      <w:tr w:rsidR="00B62AB0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labNum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да  (при выборе любого результата </w:t>
            </w:r>
            <w:r w:rsidRPr="00BE4186">
              <w:rPr>
                <w:sz w:val="20"/>
              </w:rPr>
              <w:lastRenderedPageBreak/>
              <w:t xml:space="preserve">микроскопии, кроме н/д </w:t>
            </w:r>
            <w:r w:rsidRPr="00BE4186">
              <w:rPr>
                <w:sz w:val="20"/>
                <w:shd w:val="clear" w:color="auto" w:fill="FFFFFF"/>
              </w:rPr>
              <w:t>micro_result_id=43</w:t>
            </w:r>
            <w:r w:rsidRPr="00BE4186">
              <w:rPr>
                <w:sz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lastRenderedPageBreak/>
              <w:t>Лабораторный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a"/>
              <w:jc w:val="left"/>
              <w:rPr>
                <w:szCs w:val="20"/>
              </w:rPr>
            </w:pPr>
          </w:p>
        </w:tc>
      </w:tr>
      <w:tr w:rsidR="00B62AB0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sampleDate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  <w:p w:rsidR="00B62AB0" w:rsidRPr="00BE4186" w:rsidRDefault="00B62AB0" w:rsidP="00B62AB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даты рождения и даты смерти</w:t>
            </w:r>
          </w:p>
          <w:p w:rsidR="00B62AB0" w:rsidRPr="00BE4186" w:rsidRDefault="00B62AB0" w:rsidP="00B62AB0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Дата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да  (при выборе любого результата микроскопии, кроме н/д </w:t>
            </w:r>
            <w:r w:rsidRPr="00BE4186">
              <w:rPr>
                <w:sz w:val="20"/>
                <w:shd w:val="clear" w:color="auto" w:fill="FFFFFF"/>
              </w:rPr>
              <w:t>micro_result_id=43</w:t>
            </w:r>
            <w:r w:rsidRPr="00BE4186">
              <w:rPr>
                <w:sz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Дата сбора материала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microResultId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микроскопии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Default="00B62AB0" w:rsidP="00B62AB0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1.2.643.5.1.13.13.99.2.151</w:t>
            </w:r>
          </w:p>
          <w:p w:rsidR="007E7347" w:rsidRPr="007E7347" w:rsidRDefault="007E7347" w:rsidP="00B62AB0">
            <w:pPr>
              <w:pStyle w:val="affffffa"/>
              <w:jc w:val="left"/>
              <w:rPr>
                <w:b w:val="0"/>
                <w:szCs w:val="20"/>
              </w:rPr>
            </w:pPr>
            <w:r w:rsidRPr="00352DE1">
              <w:rPr>
                <w:b w:val="0"/>
                <w:szCs w:val="20"/>
              </w:rPr>
              <w:t xml:space="preserve">(используются </w:t>
            </w:r>
            <w:r w:rsidRPr="00352DE1">
              <w:rPr>
                <w:b w:val="0"/>
                <w:szCs w:val="20"/>
                <w:lang w:val="en-US"/>
              </w:rPr>
              <w:t>id</w:t>
            </w:r>
            <w:r w:rsidRPr="00352DE1">
              <w:rPr>
                <w:b w:val="0"/>
                <w:szCs w:val="20"/>
              </w:rPr>
              <w:t xml:space="preserve"> = 1, 2, 3, 4, 5, 43)</w:t>
            </w: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microСount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условное ((1-99) для результата КУМ)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Количество бактерий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BE4186" w:rsidRDefault="00B62AB0" w:rsidP="00B62AB0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mgmResultId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МГМ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352DE1" w:rsidRDefault="00B62AB0" w:rsidP="00B62AB0">
            <w:pPr>
              <w:pStyle w:val="affffffa"/>
              <w:jc w:val="left"/>
              <w:rPr>
                <w:b w:val="0"/>
                <w:szCs w:val="20"/>
              </w:rPr>
            </w:pPr>
            <w:r w:rsidRPr="00352DE1">
              <w:rPr>
                <w:b w:val="0"/>
                <w:szCs w:val="20"/>
              </w:rPr>
              <w:t>1.2.643.5.1.13.13.99.2.151</w:t>
            </w:r>
          </w:p>
          <w:p w:rsidR="007E7347" w:rsidRPr="00352DE1" w:rsidRDefault="007E7347" w:rsidP="007E7347">
            <w:pPr>
              <w:pStyle w:val="affffffa"/>
              <w:jc w:val="left"/>
              <w:rPr>
                <w:b w:val="0"/>
                <w:szCs w:val="20"/>
              </w:rPr>
            </w:pPr>
            <w:r w:rsidRPr="00352DE1">
              <w:rPr>
                <w:b w:val="0"/>
                <w:szCs w:val="20"/>
              </w:rPr>
              <w:t xml:space="preserve">(используются </w:t>
            </w:r>
            <w:r w:rsidRPr="00352DE1">
              <w:rPr>
                <w:b w:val="0"/>
                <w:szCs w:val="20"/>
                <w:lang w:val="en-US"/>
              </w:rPr>
              <w:t>id</w:t>
            </w:r>
            <w:r w:rsidRPr="00352DE1">
              <w:rPr>
                <w:b w:val="0"/>
                <w:szCs w:val="20"/>
              </w:rPr>
              <w:t xml:space="preserve"> = 1, 6)</w:t>
            </w: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B62AB0" w:rsidRPr="00BE4186" w:rsidRDefault="00B62AB0" w:rsidP="00B62AB0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kultResultId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AB0" w:rsidRPr="00BE4186" w:rsidRDefault="00B62AB0" w:rsidP="00B62AB0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культуры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AB0" w:rsidRPr="00352DE1" w:rsidRDefault="00B62AB0" w:rsidP="00B62AB0">
            <w:pPr>
              <w:pStyle w:val="affffffa"/>
              <w:jc w:val="left"/>
              <w:rPr>
                <w:szCs w:val="20"/>
              </w:rPr>
            </w:pPr>
            <w:r w:rsidRPr="00352DE1">
              <w:rPr>
                <w:b w:val="0"/>
                <w:szCs w:val="20"/>
              </w:rPr>
              <w:t>1.2.643.5.1.13.13.99.2.151</w:t>
            </w:r>
            <w:r w:rsidR="007E7347" w:rsidRPr="00352DE1">
              <w:rPr>
                <w:b w:val="0"/>
                <w:szCs w:val="20"/>
              </w:rPr>
              <w:br/>
              <w:t xml:space="preserve">(используются </w:t>
            </w:r>
            <w:r w:rsidR="007E7347" w:rsidRPr="00352DE1">
              <w:rPr>
                <w:b w:val="0"/>
                <w:szCs w:val="20"/>
                <w:lang w:val="en-US"/>
              </w:rPr>
              <w:t>id</w:t>
            </w:r>
            <w:r w:rsidR="007E7347" w:rsidRPr="00352DE1">
              <w:rPr>
                <w:b w:val="0"/>
                <w:szCs w:val="20"/>
              </w:rPr>
              <w:t xml:space="preserve"> = 1, 3, 4, 5, 6)</w:t>
            </w: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xrayDate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  <w:p w:rsidR="00357513" w:rsidRPr="00BE4186" w:rsidRDefault="00357513" w:rsidP="00357513">
            <w:pPr>
              <w:rPr>
                <w:sz w:val="20"/>
                <w:shd w:val="clear" w:color="auto" w:fill="FFFFFF"/>
              </w:rPr>
            </w:pPr>
          </w:p>
          <w:p w:rsidR="00357513" w:rsidRPr="00BE4186" w:rsidRDefault="00357513" w:rsidP="0035751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даты рождения и даты смерти.</w:t>
            </w:r>
          </w:p>
          <w:p w:rsidR="00357513" w:rsidRPr="00BE4186" w:rsidRDefault="00357513" w:rsidP="00357513">
            <w:pPr>
              <w:shd w:val="clear" w:color="auto" w:fill="FFFFFF"/>
              <w:rPr>
                <w:sz w:val="20"/>
              </w:rPr>
            </w:pPr>
          </w:p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 Дата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Дата рентгена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weight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Вес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Примечание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xrayResult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рентгена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mgm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Получение данных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mgm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352DE1" w:rsidRDefault="00E37825" w:rsidP="00E37825">
            <w:pPr>
              <w:rPr>
                <w:sz w:val="20"/>
              </w:rPr>
            </w:pPr>
            <w:r w:rsidRPr="00352DE1">
              <w:rPr>
                <w:sz w:val="20"/>
                <w:lang w:val="en-US"/>
              </w:rPr>
              <w:t>examMgmDrug 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Код пр</w:t>
            </w:r>
            <w:r w:rsidR="00E57997">
              <w:rPr>
                <w:sz w:val="20"/>
              </w:rPr>
              <w:t>епарата (</w:t>
            </w:r>
            <w:r w:rsidRPr="00BE4186">
              <w:rPr>
                <w:sz w:val="20"/>
              </w:rPr>
              <w:t>МГМ тест)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1.2.643.5.1.13.13.99.2.335</w:t>
            </w: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resistence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szCs w:val="20"/>
              </w:rPr>
            </w:pP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drugTypeId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256653" w:rsidP="00357513">
            <w:pPr>
              <w:rPr>
                <w:sz w:val="20"/>
              </w:rPr>
            </w:pPr>
            <w:r>
              <w:rPr>
                <w:sz w:val="20"/>
              </w:rPr>
              <w:t>Тип препарата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1.2.643.5.1.13.13.99.2.335</w:t>
            </w:r>
          </w:p>
        </w:tc>
      </w:tr>
      <w:tr w:rsidR="00357513" w:rsidRPr="00BE4186" w:rsidTr="00B62AB0">
        <w:trPr>
          <w:trHeight w:val="570"/>
        </w:trPr>
        <w:tc>
          <w:tcPr>
            <w:tcW w:w="624" w:type="dxa"/>
          </w:tcPr>
          <w:p w:rsidR="00357513" w:rsidRPr="00BE4186" w:rsidRDefault="00357513" w:rsidP="00357513">
            <w:pPr>
              <w:pStyle w:val="affffffb"/>
              <w:numPr>
                <w:ilvl w:val="0"/>
                <w:numId w:val="62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resistResult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3" w:rsidRPr="00BE4186" w:rsidRDefault="00357513" w:rsidP="00357513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513" w:rsidRPr="00BE4186" w:rsidRDefault="00357513" w:rsidP="00357513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+ устойчивость (</w:t>
            </w:r>
            <w:r w:rsidRPr="00BE4186">
              <w:rPr>
                <w:b w:val="0"/>
                <w:szCs w:val="20"/>
                <w:lang w:val="en-US"/>
              </w:rPr>
              <w:t>true)</w:t>
            </w:r>
            <w:r w:rsidRPr="00BE4186">
              <w:rPr>
                <w:b w:val="0"/>
                <w:szCs w:val="20"/>
              </w:rPr>
              <w:t>, - чувствительность (</w:t>
            </w:r>
            <w:r w:rsidRPr="00BE4186">
              <w:rPr>
                <w:b w:val="0"/>
                <w:szCs w:val="20"/>
                <w:lang w:val="en-US"/>
              </w:rPr>
              <w:t>false</w:t>
            </w:r>
            <w:r w:rsidRPr="00BE4186">
              <w:rPr>
                <w:b w:val="0"/>
                <w:szCs w:val="20"/>
              </w:rPr>
              <w:t>)</w:t>
            </w:r>
          </w:p>
        </w:tc>
      </w:tr>
    </w:tbl>
    <w:p w:rsidR="009F2EE6" w:rsidRPr="00BE4186" w:rsidRDefault="009F2EE6" w:rsidP="009F2EE6">
      <w:pPr>
        <w:pStyle w:val="3"/>
        <w:numPr>
          <w:ilvl w:val="0"/>
          <w:numId w:val="0"/>
        </w:numPr>
        <w:ind w:firstLine="624"/>
        <w:rPr>
          <w:b/>
          <w:i w:val="0"/>
          <w:shd w:val="clear" w:color="auto" w:fill="FFFFFF"/>
        </w:rPr>
      </w:pPr>
      <w:bookmarkStart w:id="47" w:name="_Toc54014085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tub_chemo_std_day_dosage</w:t>
      </w:r>
      <w:bookmarkEnd w:id="47"/>
    </w:p>
    <w:p w:rsidR="0019677F" w:rsidRPr="00BE4186" w:rsidRDefault="0019677F" w:rsidP="0019677F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 назначении с</w:t>
      </w:r>
      <w:r w:rsidR="00357513" w:rsidRPr="00BE4186">
        <w:t>уточных доз на интенсивной фазе/</w:t>
      </w:r>
      <w:r w:rsidRPr="00BE4186">
        <w:t>фазе продолжения в карте курсов химиотерапии 1-3 режима.</w:t>
      </w:r>
    </w:p>
    <w:p w:rsidR="009F2EE6" w:rsidRPr="00BE4186" w:rsidRDefault="009F2EE6" w:rsidP="009F2EE6">
      <w:pPr>
        <w:pStyle w:val="afffffff8"/>
      </w:pPr>
      <w:r w:rsidRPr="00BE4186">
        <w:t>Описание полей создания записи о назначении суточных доз противотуберкулезных препаратов в карте курсов химиотерапии 1-3 режима представлено ниже (Таблица 2</w:t>
      </w:r>
      <w:r w:rsidR="0019677F" w:rsidRPr="00BE4186">
        <w:t>2</w:t>
      </w:r>
      <w:r w:rsidRPr="00BE4186">
        <w:t>).</w:t>
      </w:r>
    </w:p>
    <w:p w:rsidR="004815B4" w:rsidRPr="00BE4186" w:rsidRDefault="009F2EE6" w:rsidP="004815B4">
      <w:pPr>
        <w:pStyle w:val="44"/>
        <w:spacing w:line="360" w:lineRule="auto"/>
        <w:ind w:left="0" w:firstLine="0"/>
        <w:jc w:val="center"/>
      </w:pPr>
      <w:r w:rsidRPr="00BE4186">
        <w:rPr>
          <w:rFonts w:eastAsia="Calibri"/>
        </w:rPr>
        <w:t>Таблица 2</w:t>
      </w:r>
      <w:r w:rsidR="0019677F" w:rsidRPr="00BE4186">
        <w:rPr>
          <w:rFonts w:eastAsia="Calibri"/>
        </w:rPr>
        <w:t>2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</w:t>
      </w:r>
      <w:r w:rsidR="0086762D" w:rsidRPr="00BE4186">
        <w:t xml:space="preserve">для создания </w:t>
      </w:r>
      <w:r w:rsidR="004815B4" w:rsidRPr="00BE4186">
        <w:t>суточных доз противотуберкулезных препаратов в карте курсов химиотерапии 1-3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"/>
        <w:gridCol w:w="2153"/>
        <w:gridCol w:w="1984"/>
        <w:gridCol w:w="1418"/>
        <w:gridCol w:w="1701"/>
        <w:gridCol w:w="1757"/>
      </w:tblGrid>
      <w:tr w:rsidR="009F2EE6" w:rsidRPr="00BE4186" w:rsidTr="00E05721">
        <w:trPr>
          <w:cantSplit/>
          <w:tblHeader/>
        </w:trPr>
        <w:tc>
          <w:tcPr>
            <w:tcW w:w="456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2153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19677F" w:rsidP="00E05721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Строка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rStyle w:val="sp-highlight-term"/>
                <w:sz w:val="20"/>
                <w:szCs w:val="20"/>
              </w:rPr>
              <w:t>да</w:t>
            </w:r>
            <w:r w:rsidRPr="00BE4186">
              <w:rPr>
                <w:sz w:val="20"/>
                <w:szCs w:val="20"/>
                <w:lang w:val="en-US"/>
              </w:rPr>
              <w:t xml:space="preserve">, </w:t>
            </w:r>
            <w:r w:rsidRPr="00BE4186">
              <w:rPr>
                <w:sz w:val="20"/>
                <w:szCs w:val="20"/>
              </w:rPr>
              <w:t>для</w:t>
            </w:r>
            <w:r w:rsidRPr="00BE4186">
              <w:rPr>
                <w:sz w:val="20"/>
                <w:szCs w:val="20"/>
                <w:lang w:val="en-US"/>
              </w:rPr>
              <w:t xml:space="preserve"> </w:t>
            </w:r>
            <w:r w:rsidRPr="00BE4186">
              <w:rPr>
                <w:sz w:val="20"/>
                <w:szCs w:val="20"/>
              </w:rPr>
              <w:t>методов</w:t>
            </w:r>
            <w:r w:rsidRPr="00BE4186">
              <w:rPr>
                <w:sz w:val="20"/>
                <w:szCs w:val="20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setDate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Дата в формате ГГГГ-ММ-ДД</w:t>
            </w:r>
          </w:p>
          <w:p w:rsidR="004815B4" w:rsidRPr="00BE4186" w:rsidRDefault="004815B4" w:rsidP="00E05721">
            <w:pPr>
              <w:rPr>
                <w:sz w:val="20"/>
              </w:rPr>
            </w:pPr>
          </w:p>
          <w:p w:rsidR="0019677F" w:rsidRPr="00BE4186" w:rsidRDefault="0019677F" w:rsidP="004815B4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 </w:t>
            </w:r>
            <w:r w:rsidR="004815B4" w:rsidRPr="00BE4186">
              <w:rPr>
                <w:sz w:val="20"/>
              </w:rPr>
              <w:t>Дата</w:t>
            </w:r>
            <w:r w:rsidRPr="00BE4186">
              <w:rPr>
                <w:sz w:val="20"/>
              </w:rPr>
              <w:t> установки доз не может быть меньше даты рождения и даты смерти</w:t>
            </w:r>
            <w:r w:rsidR="004815B4" w:rsidRPr="00BE4186">
              <w:rPr>
                <w:sz w:val="20"/>
              </w:rPr>
              <w:t>.</w:t>
            </w:r>
          </w:p>
          <w:p w:rsidR="004815B4" w:rsidRPr="00BE4186" w:rsidRDefault="004815B4" w:rsidP="004815B4">
            <w:pPr>
              <w:rPr>
                <w:sz w:val="20"/>
              </w:rPr>
            </w:pPr>
          </w:p>
          <w:p w:rsidR="0019677F" w:rsidRPr="00BE4186" w:rsidRDefault="004815B4" w:rsidP="004815B4">
            <w:pPr>
              <w:rPr>
                <w:sz w:val="20"/>
              </w:rPr>
            </w:pPr>
            <w:r w:rsidRPr="00BE4186">
              <w:rPr>
                <w:sz w:val="20"/>
              </w:rPr>
              <w:t>Дата</w:t>
            </w:r>
            <w:r w:rsidR="0019677F" w:rsidRPr="00BE4186">
              <w:rPr>
                <w:sz w:val="20"/>
              </w:rPr>
              <w:t> установки доз 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Дата установки доз</w:t>
            </w:r>
          </w:p>
          <w:p w:rsidR="009F2EE6" w:rsidRPr="00BE4186" w:rsidRDefault="009F2EE6" w:rsidP="00560912">
            <w:pPr>
              <w:numPr>
                <w:ilvl w:val="0"/>
                <w:numId w:val="50"/>
              </w:numPr>
              <w:spacing w:before="100" w:beforeAutospacing="1" w:after="100" w:afterAutospacing="1"/>
              <w:ind w:left="0"/>
              <w:rPr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intensivePhase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Признак интенсивной фазы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drugTypes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Передача данных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drugType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Передача данных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9F2EE6" w:rsidRPr="00BE4186" w:rsidTr="00E05721">
        <w:trPr>
          <w:trHeight w:val="570"/>
        </w:trPr>
        <w:tc>
          <w:tcPr>
            <w:tcW w:w="45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5"/>
              </w:numPr>
              <w:rPr>
                <w:szCs w:val="20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drugTypeId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Тип препарата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1.2.643.5.1.13.13.99.2.335</w:t>
            </w:r>
          </w:p>
        </w:tc>
      </w:tr>
    </w:tbl>
    <w:p w:rsidR="009F2EE6" w:rsidRPr="00BE4186" w:rsidRDefault="009F2EE6" w:rsidP="009F2EE6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8" w:name="_Toc54014086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tub_chemo_std_treatment</w:t>
      </w:r>
      <w:bookmarkEnd w:id="48"/>
    </w:p>
    <w:p w:rsidR="00425111" w:rsidRPr="00BE4186" w:rsidRDefault="00425111" w:rsidP="00425111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 приеме суточных доз на интенсивной фазе_фазе продолжения в карте курсов химиотерапии 1-3 режима.</w:t>
      </w:r>
    </w:p>
    <w:p w:rsidR="009F2EE6" w:rsidRPr="00BE4186" w:rsidRDefault="009F2EE6" w:rsidP="009F2EE6">
      <w:pPr>
        <w:pStyle w:val="afffffff8"/>
      </w:pPr>
      <w:r w:rsidRPr="00BE4186">
        <w:t>Описание полей создания о приеме суточных доз в карте курсов химиотерапии 1-3 режима представлено ниже (Таблица 2</w:t>
      </w:r>
      <w:r w:rsidR="00425111" w:rsidRPr="00BE4186">
        <w:t>3</w:t>
      </w:r>
      <w:r w:rsidRPr="00BE4186">
        <w:t>).</w:t>
      </w:r>
    </w:p>
    <w:p w:rsidR="009F2EE6" w:rsidRPr="00BE4186" w:rsidRDefault="009F2EE6" w:rsidP="009F2EE6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425111" w:rsidRPr="00BE4186">
        <w:rPr>
          <w:rFonts w:eastAsia="Calibri"/>
        </w:rPr>
        <w:t>3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для создания приема суточных доз в карте курсов химиотерапии 1-3 режима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1843"/>
        <w:gridCol w:w="1984"/>
        <w:gridCol w:w="1418"/>
        <w:gridCol w:w="1701"/>
        <w:gridCol w:w="1757"/>
      </w:tblGrid>
      <w:tr w:rsidR="0086762D" w:rsidRPr="00BE4186" w:rsidTr="0086762D">
        <w:trPr>
          <w:cantSplit/>
          <w:tblHeader/>
        </w:trPr>
        <w:tc>
          <w:tcPr>
            <w:tcW w:w="766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843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9F2EE6" w:rsidRPr="00BE4186" w:rsidRDefault="009F2EE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tubChemoStdTreatments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9F2EE6" w:rsidRPr="00BE4186">
              <w:rPr>
                <w:sz w:val="20"/>
              </w:rPr>
              <w:t>риемы суточных доз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tubChemoStdTreatment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9F2EE6" w:rsidRPr="00BE4186">
              <w:rPr>
                <w:sz w:val="20"/>
              </w:rPr>
              <w:t>рием суточных доз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intensivePhase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9F2EE6" w:rsidRPr="00BE4186">
              <w:rPr>
                <w:sz w:val="20"/>
              </w:rPr>
              <w:t>ризнак интенсивной фазы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months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Строка в формате ММ.ГГГГ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М</w:t>
            </w:r>
            <w:r w:rsidR="009F2EE6" w:rsidRPr="00BE4186">
              <w:rPr>
                <w:sz w:val="20"/>
              </w:rPr>
              <w:t>есяц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dosageSkip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9F2EE6" w:rsidRPr="00BE4186">
              <w:rPr>
                <w:sz w:val="20"/>
              </w:rPr>
              <w:t>оз пропущено (0-31)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treatmentDays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К</w:t>
            </w:r>
            <w:r w:rsidR="009F2EE6" w:rsidRPr="00BE4186">
              <w:rPr>
                <w:sz w:val="20"/>
              </w:rPr>
              <w:t>онтроль приемов доз препаратов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treatmentDay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К</w:t>
            </w:r>
            <w:r w:rsidR="009F2EE6" w:rsidRPr="00BE4186">
              <w:rPr>
                <w:sz w:val="20"/>
              </w:rPr>
              <w:t>онтроль приема доз препаратов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dayRecord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десятичное число (5,3)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З</w:t>
            </w:r>
            <w:r w:rsidR="009F2EE6" w:rsidRPr="00BE4186">
              <w:rPr>
                <w:sz w:val="20"/>
              </w:rPr>
              <w:t>апись (ФИО,---)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9F2EE6" w:rsidRPr="00BE4186" w:rsidRDefault="009F2EE6" w:rsidP="00560912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dayNum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E6" w:rsidRPr="00BE4186" w:rsidRDefault="00906167" w:rsidP="00E05721">
            <w:pPr>
              <w:rPr>
                <w:sz w:val="20"/>
              </w:rPr>
            </w:pPr>
            <w:r>
              <w:rPr>
                <w:sz w:val="20"/>
              </w:rPr>
              <w:t>Н</w:t>
            </w:r>
            <w:r w:rsidR="009F2EE6" w:rsidRPr="00BE4186">
              <w:rPr>
                <w:sz w:val="20"/>
              </w:rPr>
              <w:t>омер дня в месяце(1-31)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2EE6" w:rsidRPr="00BE4186" w:rsidRDefault="009F2EE6" w:rsidP="00E05721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86762D" w:rsidRPr="00BE4186" w:rsidRDefault="0086762D" w:rsidP="0086762D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sz w:val="20"/>
              </w:rPr>
              <w:t>Строка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pStyle w:val="affffff2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rStyle w:val="sp-highlight-term"/>
                <w:sz w:val="20"/>
                <w:szCs w:val="20"/>
              </w:rPr>
              <w:t>да</w:t>
            </w:r>
            <w:r w:rsidRPr="00BE4186">
              <w:rPr>
                <w:sz w:val="20"/>
                <w:szCs w:val="20"/>
                <w:lang w:val="en-US"/>
              </w:rPr>
              <w:t xml:space="preserve">, </w:t>
            </w:r>
            <w:r w:rsidRPr="00BE4186">
              <w:rPr>
                <w:sz w:val="20"/>
                <w:szCs w:val="20"/>
              </w:rPr>
              <w:t>для</w:t>
            </w:r>
            <w:r w:rsidRPr="00BE4186">
              <w:rPr>
                <w:sz w:val="20"/>
                <w:szCs w:val="20"/>
                <w:lang w:val="en-US"/>
              </w:rPr>
              <w:t xml:space="preserve"> </w:t>
            </w:r>
            <w:r w:rsidRPr="00BE4186">
              <w:rPr>
                <w:sz w:val="20"/>
                <w:szCs w:val="20"/>
              </w:rPr>
              <w:t>методов</w:t>
            </w:r>
            <w:r w:rsidRPr="00BE4186">
              <w:rPr>
                <w:sz w:val="20"/>
                <w:szCs w:val="20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sz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</w:p>
        </w:tc>
      </w:tr>
      <w:tr w:rsidR="0086762D" w:rsidRPr="00BE4186" w:rsidTr="0086762D">
        <w:trPr>
          <w:trHeight w:val="570"/>
        </w:trPr>
        <w:tc>
          <w:tcPr>
            <w:tcW w:w="766" w:type="dxa"/>
          </w:tcPr>
          <w:p w:rsidR="0086762D" w:rsidRPr="00BE4186" w:rsidRDefault="0086762D" w:rsidP="0086762D">
            <w:pPr>
              <w:pStyle w:val="affffffb"/>
              <w:numPr>
                <w:ilvl w:val="0"/>
                <w:numId w:val="47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sz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762D" w:rsidRPr="00BE4186" w:rsidRDefault="0086762D" w:rsidP="0086762D">
            <w:pPr>
              <w:rPr>
                <w:sz w:val="20"/>
              </w:rPr>
            </w:pPr>
          </w:p>
        </w:tc>
      </w:tr>
    </w:tbl>
    <w:p w:rsidR="00A24791" w:rsidRPr="00BE4186" w:rsidRDefault="00A24791" w:rsidP="00A24791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49" w:name="_Toc54014087"/>
      <w:r w:rsidRPr="00BE4186">
        <w:rPr>
          <w:b/>
          <w:i w:val="0"/>
        </w:rPr>
        <w:lastRenderedPageBreak/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tub_chemo_std_period</w:t>
      </w:r>
      <w:bookmarkEnd w:id="49"/>
    </w:p>
    <w:p w:rsidR="001E5C82" w:rsidRPr="00BE4186" w:rsidRDefault="001E5C82" w:rsidP="001E5C82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об организации лечения на интенсивной фазе</w:t>
      </w:r>
      <w:r w:rsidR="000C595E" w:rsidRPr="00BE4186">
        <w:t>/</w:t>
      </w:r>
      <w:r w:rsidRPr="00BE4186">
        <w:t>фазе продолжения в карте курсов химиотерапии 1-3 режима.</w:t>
      </w:r>
    </w:p>
    <w:p w:rsidR="00A24791" w:rsidRPr="00BE4186" w:rsidRDefault="00A24791" w:rsidP="00A24791">
      <w:pPr>
        <w:pStyle w:val="afffffff8"/>
      </w:pPr>
      <w:r w:rsidRPr="00BE4186">
        <w:t xml:space="preserve">Описание полей создания организации лечения </w:t>
      </w:r>
      <w:r w:rsidR="00AF67C7" w:rsidRPr="00BE4186">
        <w:t xml:space="preserve">в </w:t>
      </w:r>
      <w:r w:rsidRPr="00BE4186">
        <w:t>карт</w:t>
      </w:r>
      <w:r w:rsidR="00AF67C7" w:rsidRPr="00BE4186">
        <w:t>е</w:t>
      </w:r>
      <w:r w:rsidRPr="00BE4186">
        <w:t xml:space="preserve"> курсов химиотерапии 1-3 режима представлено ниже (Таблица 2</w:t>
      </w:r>
      <w:r w:rsidR="002A17B5" w:rsidRPr="00BE4186">
        <w:t>4</w:t>
      </w:r>
      <w:r w:rsidRPr="00BE4186">
        <w:t>).</w:t>
      </w:r>
    </w:p>
    <w:p w:rsidR="00A24791" w:rsidRPr="00BE4186" w:rsidRDefault="00A24791" w:rsidP="00A24791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2A17B5" w:rsidRPr="00BE4186">
        <w:rPr>
          <w:rFonts w:eastAsia="Calibri"/>
        </w:rPr>
        <w:t>4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для создания записи </w:t>
      </w:r>
      <w:r w:rsidR="00AF67C7" w:rsidRPr="00BE4186">
        <w:t xml:space="preserve">организации лечения в карте курсов </w:t>
      </w:r>
      <w:r w:rsidR="000A6DA6" w:rsidRPr="00BE4186">
        <w:t>химиотерапии</w:t>
      </w:r>
      <w:r w:rsidR="00AF67C7" w:rsidRPr="00BE4186">
        <w:t xml:space="preserve"> 1-3 режима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AF2D83" w:rsidRPr="00BE4186" w:rsidTr="00AF2D83">
        <w:trPr>
          <w:cantSplit/>
          <w:tblHeader/>
        </w:trPr>
        <w:tc>
          <w:tcPr>
            <w:tcW w:w="624" w:type="dxa"/>
            <w:vAlign w:val="center"/>
          </w:tcPr>
          <w:p w:rsidR="00A24791" w:rsidRPr="00BE4186" w:rsidRDefault="00A24791" w:rsidP="00AF67C7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A24791" w:rsidRPr="00BE4186" w:rsidRDefault="00A24791" w:rsidP="00AF67C7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A24791" w:rsidRPr="00BE4186" w:rsidRDefault="00A24791" w:rsidP="00AF67C7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A24791" w:rsidRPr="00BE4186" w:rsidRDefault="00A24791" w:rsidP="00AF67C7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A24791" w:rsidRPr="00BE4186" w:rsidRDefault="00A24791" w:rsidP="00AF67C7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A24791" w:rsidRPr="00BE4186" w:rsidRDefault="00A24791" w:rsidP="00AF67C7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0A6DA6" w:rsidP="00AF67C7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szCs w:val="20"/>
              </w:rPr>
            </w:pP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b w:val="0"/>
                <w:szCs w:val="20"/>
                <w:shd w:val="clear" w:color="auto" w:fill="FFFFFF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stdPeriods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906167" w:rsidP="00AF67C7">
            <w:pPr>
              <w:rPr>
                <w:sz w:val="20"/>
              </w:rPr>
            </w:pPr>
            <w:r>
              <w:rPr>
                <w:sz w:val="20"/>
              </w:rPr>
              <w:t>О</w:t>
            </w:r>
            <w:r w:rsidR="00A24791" w:rsidRPr="00BE4186">
              <w:rPr>
                <w:sz w:val="20"/>
              </w:rPr>
              <w:t>рганизации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szCs w:val="20"/>
              </w:rPr>
            </w:pP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stdPeriod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906167" w:rsidP="00AF67C7">
            <w:pPr>
              <w:rPr>
                <w:sz w:val="20"/>
              </w:rPr>
            </w:pPr>
            <w:r>
              <w:rPr>
                <w:sz w:val="20"/>
              </w:rPr>
              <w:t>О</w:t>
            </w:r>
            <w:r w:rsidR="00A24791" w:rsidRPr="00BE4186">
              <w:rPr>
                <w:sz w:val="20"/>
              </w:rPr>
              <w:t>рганизация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szCs w:val="20"/>
              </w:rPr>
            </w:pP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intensivePhase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0A6DA6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906167" w:rsidP="00AF67C7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A24791" w:rsidRPr="00BE4186">
              <w:rPr>
                <w:sz w:val="20"/>
              </w:rPr>
              <w:t>ризнак интенсивной фазы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szCs w:val="20"/>
              </w:rPr>
            </w:pP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treatmentDate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Дата в формате ГГГГ-ММ-ДД</w:t>
            </w:r>
          </w:p>
          <w:p w:rsidR="00AF2D83" w:rsidRPr="00BE4186" w:rsidRDefault="00AF2D83" w:rsidP="00AF67C7">
            <w:pPr>
              <w:rPr>
                <w:sz w:val="20"/>
              </w:rPr>
            </w:pPr>
          </w:p>
          <w:p w:rsidR="002A17B5" w:rsidRPr="00BE4186" w:rsidRDefault="00AF2D83" w:rsidP="00AF2D8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</w:t>
            </w:r>
            <w:r w:rsidR="002A17B5" w:rsidRPr="00BE4186">
              <w:rPr>
                <w:sz w:val="20"/>
              </w:rPr>
              <w:t xml:space="preserve"> начала/продолжения лечения не может быть меньше даты рождения и даты смерти</w:t>
            </w:r>
            <w:r w:rsidRPr="00BE4186">
              <w:rPr>
                <w:sz w:val="20"/>
              </w:rPr>
              <w:t>.</w:t>
            </w:r>
          </w:p>
          <w:p w:rsidR="00AF2D83" w:rsidRPr="00BE4186" w:rsidRDefault="00AF2D83" w:rsidP="00AF2D83">
            <w:pPr>
              <w:shd w:val="clear" w:color="auto" w:fill="FFFFFF"/>
              <w:rPr>
                <w:sz w:val="20"/>
              </w:rPr>
            </w:pPr>
          </w:p>
          <w:p w:rsidR="002A17B5" w:rsidRPr="00BE4186" w:rsidRDefault="00AF2D83" w:rsidP="00AF2D8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 xml:space="preserve">Дата </w:t>
            </w:r>
            <w:r w:rsidR="002A17B5" w:rsidRPr="00BE4186">
              <w:rPr>
                <w:sz w:val="20"/>
              </w:rPr>
              <w:t>начала/продолжения лечения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906167" w:rsidP="00AF67C7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A24791" w:rsidRPr="00BE4186">
              <w:rPr>
                <w:sz w:val="20"/>
              </w:rPr>
              <w:t>ата начала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a"/>
              <w:jc w:val="left"/>
              <w:rPr>
                <w:szCs w:val="20"/>
              </w:rPr>
            </w:pP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MoOid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906167" w:rsidP="00AF67C7">
            <w:pPr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У</w:t>
            </w:r>
            <w:r w:rsidR="00A24791" w:rsidRPr="00BE4186">
              <w:rPr>
                <w:sz w:val="20"/>
                <w:shd w:val="clear" w:color="auto" w:fill="FFFFFF"/>
              </w:rPr>
              <w:t>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moTypeId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906167" w:rsidP="00AF67C7">
            <w:pPr>
              <w:rPr>
                <w:sz w:val="20"/>
              </w:rPr>
            </w:pPr>
            <w:r>
              <w:rPr>
                <w:sz w:val="20"/>
              </w:rPr>
              <w:t>Т</w:t>
            </w:r>
            <w:r w:rsidR="00A24791" w:rsidRPr="00BE4186">
              <w:rPr>
                <w:sz w:val="20"/>
              </w:rPr>
              <w:t>ип медицинской организации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1.2.643.5.1.13.13.99.2.302</w:t>
            </w: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24791" w:rsidRPr="00BE4186" w:rsidRDefault="00A24791" w:rsidP="00560912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TubDeptId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91" w:rsidRPr="00BE4186" w:rsidRDefault="00A24791" w:rsidP="00AF67C7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91" w:rsidRPr="00BE4186" w:rsidRDefault="00A24791" w:rsidP="00AF67C7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A24791" w:rsidRPr="00BE4186" w:rsidRDefault="00A24791" w:rsidP="00AF67C7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A24791" w:rsidRPr="00BE4186" w:rsidRDefault="00A24791" w:rsidP="00AF67C7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A24791" w:rsidRPr="00BE4186" w:rsidRDefault="00A24791" w:rsidP="00AF67C7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AF2D83" w:rsidRPr="00BE4186" w:rsidTr="00AF2D83">
        <w:trPr>
          <w:trHeight w:val="570"/>
        </w:trPr>
        <w:tc>
          <w:tcPr>
            <w:tcW w:w="624" w:type="dxa"/>
          </w:tcPr>
          <w:p w:rsidR="00AF2D83" w:rsidRPr="00BE4186" w:rsidRDefault="00AF2D83" w:rsidP="00AF2D83">
            <w:pPr>
              <w:pStyle w:val="affffffb"/>
              <w:numPr>
                <w:ilvl w:val="0"/>
                <w:numId w:val="46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83" w:rsidRPr="00BE4186" w:rsidRDefault="00AF2D83" w:rsidP="00AF2D83">
            <w:pPr>
              <w:rPr>
                <w:sz w:val="20"/>
              </w:rPr>
            </w:pPr>
            <w:r w:rsidRPr="00BE4186">
              <w:rPr>
                <w:sz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83" w:rsidRPr="00BE4186" w:rsidRDefault="00AF2D83" w:rsidP="00AF2D83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83" w:rsidRPr="00BE4186" w:rsidRDefault="00AF2D83" w:rsidP="00AF2D83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83" w:rsidRPr="00BE4186" w:rsidRDefault="00AF2D83" w:rsidP="00AF2D83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2D83" w:rsidRPr="00BE4186" w:rsidRDefault="00AF2D83" w:rsidP="00AF2D83">
            <w:pPr>
              <w:pStyle w:val="affffffb"/>
              <w:rPr>
                <w:szCs w:val="20"/>
              </w:rPr>
            </w:pPr>
          </w:p>
        </w:tc>
      </w:tr>
    </w:tbl>
    <w:p w:rsidR="007F46C4" w:rsidRPr="00BE4186" w:rsidRDefault="007F46C4" w:rsidP="00E05721">
      <w:pPr>
        <w:pStyle w:val="3"/>
        <w:numPr>
          <w:ilvl w:val="0"/>
          <w:numId w:val="0"/>
        </w:numPr>
        <w:rPr>
          <w:b/>
          <w:i w:val="0"/>
        </w:rPr>
      </w:pPr>
      <w:bookmarkStart w:id="50" w:name="_Toc54014088"/>
      <w:r w:rsidRPr="00BE4186">
        <w:rPr>
          <w:b/>
          <w:i w:val="0"/>
        </w:rPr>
        <w:lastRenderedPageBreak/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</w:t>
      </w:r>
      <w:r w:rsidRPr="00BE4186">
        <w:rPr>
          <w:b/>
          <w:i w:val="0"/>
          <w:shd w:val="clear" w:color="auto" w:fill="FFFFFF"/>
          <w:lang w:val="en-US"/>
        </w:rPr>
        <w:t>ext</w:t>
      </w:r>
      <w:bookmarkEnd w:id="50"/>
    </w:p>
    <w:p w:rsidR="00E31F53" w:rsidRPr="00BE4186" w:rsidRDefault="00E31F53" w:rsidP="00E31F53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карт</w:t>
      </w:r>
      <w:r w:rsidR="0089030D" w:rsidRPr="00BE4186">
        <w:t xml:space="preserve">ы </w:t>
      </w:r>
      <w:r w:rsidRPr="00BE4186">
        <w:t>курсов химиотерапии 4-5 режима.</w:t>
      </w:r>
    </w:p>
    <w:p w:rsidR="007F46C4" w:rsidRPr="00BE4186" w:rsidRDefault="007F46C4" w:rsidP="007F46C4">
      <w:pPr>
        <w:pStyle w:val="afffffff8"/>
      </w:pPr>
      <w:r w:rsidRPr="00BE4186">
        <w:t xml:space="preserve">Описание полей </w:t>
      </w:r>
      <w:r w:rsidR="00143AA1" w:rsidRPr="00BE4186">
        <w:t>с</w:t>
      </w:r>
      <w:r w:rsidRPr="00BE4186">
        <w:t xml:space="preserve">оздания </w:t>
      </w:r>
      <w:r w:rsidR="00143AA1" w:rsidRPr="00BE4186">
        <w:t xml:space="preserve">карт </w:t>
      </w:r>
      <w:r w:rsidRPr="00BE4186">
        <w:t>курсов химиотерапии 4-</w:t>
      </w:r>
      <w:r w:rsidR="008943E1" w:rsidRPr="00BE4186">
        <w:t>5</w:t>
      </w:r>
      <w:r w:rsidRPr="00BE4186">
        <w:t xml:space="preserve"> режима представлено ниже (Таблица 2</w:t>
      </w:r>
      <w:r w:rsidR="00E31F53" w:rsidRPr="00BE4186">
        <w:t>5</w:t>
      </w:r>
      <w:r w:rsidRPr="00BE4186">
        <w:t>).</w:t>
      </w:r>
    </w:p>
    <w:p w:rsidR="007F46C4" w:rsidRPr="00BE4186" w:rsidRDefault="007F46C4" w:rsidP="007F46C4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E31F53" w:rsidRPr="00BE4186">
        <w:rPr>
          <w:rFonts w:eastAsia="Calibri"/>
        </w:rPr>
        <w:t>5</w:t>
      </w:r>
      <w:r w:rsidRPr="00BE4186">
        <w:rPr>
          <w:rFonts w:eastAsia="Calibri"/>
        </w:rPr>
        <w:t xml:space="preserve"> – </w:t>
      </w:r>
      <w:r w:rsidRPr="00BE4186">
        <w:t>Описание полей данных для создания карт курсов химиотерапии 4-5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1843"/>
        <w:gridCol w:w="1984"/>
        <w:gridCol w:w="1418"/>
        <w:gridCol w:w="1701"/>
        <w:gridCol w:w="1757"/>
      </w:tblGrid>
      <w:tr w:rsidR="007F46C4" w:rsidRPr="00BE4186" w:rsidTr="008E06F8">
        <w:trPr>
          <w:cantSplit/>
          <w:tblHeader/>
        </w:trPr>
        <w:tc>
          <w:tcPr>
            <w:tcW w:w="766" w:type="dxa"/>
            <w:vAlign w:val="center"/>
          </w:tcPr>
          <w:p w:rsidR="007F46C4" w:rsidRPr="00BE4186" w:rsidRDefault="007F46C4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843" w:type="dxa"/>
            <w:vAlign w:val="center"/>
          </w:tcPr>
          <w:p w:rsidR="007F46C4" w:rsidRPr="00BE4186" w:rsidRDefault="007F46C4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7F46C4" w:rsidRPr="00BE4186" w:rsidRDefault="007F46C4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7F46C4" w:rsidRPr="00BE4186" w:rsidRDefault="007F46C4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7F46C4" w:rsidRPr="00BE4186" w:rsidRDefault="007F46C4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7F46C4" w:rsidRPr="00BE4186" w:rsidRDefault="007F46C4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7F46C4" w:rsidRPr="00BE4186" w:rsidTr="008E06F8">
        <w:trPr>
          <w:trHeight w:val="570"/>
        </w:trPr>
        <w:tc>
          <w:tcPr>
            <w:tcW w:w="766" w:type="dxa"/>
          </w:tcPr>
          <w:p w:rsidR="007F46C4" w:rsidRPr="00BE4186" w:rsidRDefault="007F46C4" w:rsidP="00560912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0A6DA6" w:rsidP="00A6466B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6466B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83176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6466B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6C4" w:rsidRPr="00BE4186" w:rsidRDefault="007F46C4" w:rsidP="00A6466B">
            <w:pPr>
              <w:pStyle w:val="affffffa"/>
              <w:jc w:val="left"/>
              <w:rPr>
                <w:szCs w:val="20"/>
              </w:rPr>
            </w:pPr>
          </w:p>
        </w:tc>
      </w:tr>
      <w:tr w:rsidR="007F46C4" w:rsidRPr="00BE4186" w:rsidTr="008E06F8">
        <w:trPr>
          <w:trHeight w:val="570"/>
        </w:trPr>
        <w:tc>
          <w:tcPr>
            <w:tcW w:w="766" w:type="dxa"/>
          </w:tcPr>
          <w:p w:rsidR="007F46C4" w:rsidRPr="00BE4186" w:rsidRDefault="007F46C4" w:rsidP="00560912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6466B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MoOid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6466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6466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6C4" w:rsidRPr="00BE4186" w:rsidRDefault="007F46C4" w:rsidP="00A6466B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Учреждение, создавшее запись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6C4" w:rsidRPr="00BE4186" w:rsidRDefault="007F46C4" w:rsidP="00A6466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1.2.643.5.1.13.13.11.1461</w:t>
            </w:r>
          </w:p>
        </w:tc>
      </w:tr>
      <w:tr w:rsidR="00E31F53" w:rsidRPr="00BE4186" w:rsidTr="008E06F8">
        <w:trPr>
          <w:trHeight w:val="570"/>
        </w:trPr>
        <w:tc>
          <w:tcPr>
            <w:tcW w:w="766" w:type="dxa"/>
          </w:tcPr>
          <w:p w:rsidR="00E31F53" w:rsidRPr="00BE4186" w:rsidRDefault="00E31F53" w:rsidP="00E31F53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dispGroupId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E31F53" w:rsidRPr="00BE4186" w:rsidRDefault="00E31F53" w:rsidP="00E31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до 31.12.2019 включительно </w:t>
            </w:r>
            <w:r w:rsidRPr="00BE4186">
              <w:rPr>
                <w:sz w:val="20"/>
              </w:rPr>
              <w:t>dispGroupId с 1 по 39 включительно.</w:t>
            </w:r>
          </w:p>
          <w:p w:rsidR="00E31F53" w:rsidRPr="00BE4186" w:rsidRDefault="00E31F53" w:rsidP="00E31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E31F53" w:rsidRPr="00BE4186" w:rsidRDefault="00E31F53" w:rsidP="00E31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Для плановых дат (</w:t>
            </w:r>
            <w:r w:rsidRPr="00BE4186">
              <w:rPr>
                <w:sz w:val="20"/>
                <w:shd w:val="clear" w:color="auto" w:fill="FFFFFF"/>
              </w:rPr>
              <w:t xml:space="preserve">datePlan) с 01.01.2020 </w:t>
            </w:r>
            <w:r w:rsidRPr="00BE4186">
              <w:rPr>
                <w:sz w:val="20"/>
              </w:rPr>
              <w:t xml:space="preserve">dispGroupId с 40 </w:t>
            </w:r>
          </w:p>
          <w:p w:rsidR="00E31F53" w:rsidRPr="00BE4186" w:rsidRDefault="00E31F53" w:rsidP="00E31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E31F53" w:rsidRPr="00BE4186" w:rsidRDefault="00E31F53" w:rsidP="00E31F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С диагнозом (mkbCode) </w:t>
            </w:r>
            <w:r w:rsidRPr="00BE4186">
              <w:rPr>
                <w:sz w:val="20"/>
                <w:shd w:val="clear" w:color="auto" w:fill="FFFFFF"/>
                <w:lang w:val="en-US"/>
              </w:rPr>
              <w:t>Z</w:t>
            </w:r>
            <w:r w:rsidRPr="00BE4186">
              <w:rPr>
                <w:sz w:val="20"/>
                <w:shd w:val="clear" w:color="auto" w:fill="FFFFFF"/>
              </w:rPr>
              <w:t xml:space="preserve">03.0 сочетается только нулевая группа  </w:t>
            </w:r>
            <w:r w:rsidRPr="00BE4186">
              <w:rPr>
                <w:sz w:val="20"/>
              </w:rPr>
              <w:t>dispGroupId</w:t>
            </w:r>
          </w:p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 = 1, 6, 7, 15, 40</w:t>
            </w:r>
          </w:p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E31F53" w:rsidRPr="00BE4186" w:rsidRDefault="00E31F53" w:rsidP="0081373D">
            <w:pPr>
              <w:pStyle w:val="affffffb"/>
              <w:spacing w:before="0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С диагнозами (mkbCode)  В90, В90.0, В90.1, В90.2, В90.8, В90.9 сочетается только третья группа </w:t>
            </w:r>
            <w:r w:rsidRPr="00BE4186">
              <w:rPr>
                <w:szCs w:val="20"/>
              </w:rPr>
              <w:t>dispGroupId = 4, 18, 24, 25, 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Группа диспансерного наблюдения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1.2.643.5.1.13.13.11.1085</w:t>
            </w:r>
          </w:p>
        </w:tc>
      </w:tr>
      <w:tr w:rsidR="00E31F53" w:rsidRPr="00BE4186" w:rsidTr="008E06F8">
        <w:trPr>
          <w:trHeight w:val="570"/>
        </w:trPr>
        <w:tc>
          <w:tcPr>
            <w:tcW w:w="766" w:type="dxa"/>
          </w:tcPr>
          <w:p w:rsidR="00E31F53" w:rsidRPr="00BE4186" w:rsidRDefault="00E31F53" w:rsidP="00E31F53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regDate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4F2FA4" w:rsidRPr="00BE4186" w:rsidRDefault="004F2FA4" w:rsidP="00E31F53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E31F53" w:rsidRPr="00BE4186" w:rsidRDefault="0081373D" w:rsidP="0081373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Дата</w:t>
            </w:r>
            <w:r w:rsidR="00E31F53" w:rsidRPr="00BE4186">
              <w:rPr>
                <w:sz w:val="20"/>
              </w:rPr>
              <w:t xml:space="preserve"> ЦВК не может быть меньше даты рождения и даты смерти</w:t>
            </w:r>
            <w:r w:rsidR="004F2FA4" w:rsidRPr="00BE4186">
              <w:rPr>
                <w:sz w:val="20"/>
              </w:rPr>
              <w:t>.</w:t>
            </w:r>
          </w:p>
          <w:p w:rsidR="004F2FA4" w:rsidRPr="00BE4186" w:rsidRDefault="004F2FA4" w:rsidP="0081373D">
            <w:pPr>
              <w:shd w:val="clear" w:color="auto" w:fill="FFFFFF"/>
              <w:rPr>
                <w:sz w:val="20"/>
              </w:rPr>
            </w:pPr>
          </w:p>
          <w:p w:rsidR="00E31F53" w:rsidRPr="00BE4186" w:rsidRDefault="0081373D" w:rsidP="0081373D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</w:t>
            </w:r>
            <w:r w:rsidR="00E31F53" w:rsidRPr="00BE4186">
              <w:rPr>
                <w:sz w:val="20"/>
              </w:rPr>
              <w:t xml:space="preserve"> ЦВК не может быть больше текущей даты</w:t>
            </w:r>
            <w:r w:rsidR="004F2FA4" w:rsidRPr="00BE4186">
              <w:rPr>
                <w:sz w:val="20"/>
              </w:rPr>
              <w:t>.</w:t>
            </w:r>
          </w:p>
          <w:p w:rsidR="004F2FA4" w:rsidRPr="00BE4186" w:rsidRDefault="004F2FA4" w:rsidP="0081373D">
            <w:pPr>
              <w:shd w:val="clear" w:color="auto" w:fill="FFFFFF"/>
              <w:rPr>
                <w:sz w:val="20"/>
              </w:rPr>
            </w:pPr>
          </w:p>
          <w:p w:rsidR="00E31F53" w:rsidRPr="00BE4186" w:rsidRDefault="0081373D" w:rsidP="0081373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</w:rPr>
              <w:t>Дата</w:t>
            </w:r>
            <w:r w:rsidR="00E31F53" w:rsidRPr="00BE4186">
              <w:rPr>
                <w:szCs w:val="20"/>
              </w:rPr>
              <w:t xml:space="preserve"> ЦВК не может быть больше даты включения в регистр </w:t>
            </w:r>
            <w:r w:rsidR="00E31F53" w:rsidRPr="00BE4186">
              <w:rPr>
                <w:szCs w:val="20"/>
                <w:lang w:val="en-US"/>
              </w:rPr>
              <w:t>includeDate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lastRenderedPageBreak/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регистрации случия ЦВК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</w:p>
        </w:tc>
      </w:tr>
      <w:tr w:rsidR="00E31F53" w:rsidRPr="00BE4186" w:rsidTr="008E06F8">
        <w:trPr>
          <w:trHeight w:val="570"/>
        </w:trPr>
        <w:tc>
          <w:tcPr>
            <w:tcW w:w="766" w:type="dxa"/>
          </w:tcPr>
          <w:p w:rsidR="00E31F53" w:rsidRPr="00BE4186" w:rsidRDefault="00E31F53" w:rsidP="00E31F53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resistenceDate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E31F53" w:rsidRPr="00BE4186" w:rsidRDefault="004F2FA4" w:rsidP="00E31F53">
            <w:pPr>
              <w:shd w:val="clear" w:color="auto" w:fill="FFFFFF"/>
              <w:spacing w:before="100" w:beforeAutospacing="1" w:after="100" w:afterAutospacing="1"/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E31F53" w:rsidRPr="00BE4186">
              <w:rPr>
                <w:sz w:val="20"/>
              </w:rPr>
              <w:t>ата обнаружения устойчивости к рифампицину не может быть меньше даты рождения и даты смерти</w:t>
            </w:r>
            <w:r w:rsidRPr="00BE4186">
              <w:rPr>
                <w:sz w:val="20"/>
              </w:rPr>
              <w:t>.</w:t>
            </w:r>
          </w:p>
          <w:p w:rsidR="00E31F53" w:rsidRPr="00BE4186" w:rsidRDefault="004F2FA4" w:rsidP="004F2FA4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E31F53" w:rsidRPr="00BE4186">
              <w:rPr>
                <w:sz w:val="20"/>
              </w:rPr>
              <w:t>ата обнаружения устойчивости к рифампицину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обнаружения устойчивости к рифампицину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</w:p>
        </w:tc>
      </w:tr>
      <w:tr w:rsidR="00E31F53" w:rsidRPr="00BE4186" w:rsidTr="008E06F8">
        <w:trPr>
          <w:trHeight w:val="570"/>
        </w:trPr>
        <w:tc>
          <w:tcPr>
            <w:tcW w:w="766" w:type="dxa"/>
          </w:tcPr>
          <w:p w:rsidR="00E31F53" w:rsidRPr="00BE4186" w:rsidRDefault="00E31F53" w:rsidP="00E31F53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chemoMode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Режим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4-IV стандартный, 5-V, 6-IV индивидуализированный</w:t>
            </w:r>
          </w:p>
        </w:tc>
      </w:tr>
      <w:tr w:rsidR="00E31F53" w:rsidRPr="00BE4186" w:rsidTr="008E06F8">
        <w:trPr>
          <w:trHeight w:val="570"/>
        </w:trPr>
        <w:tc>
          <w:tcPr>
            <w:tcW w:w="766" w:type="dxa"/>
          </w:tcPr>
          <w:p w:rsidR="00E31F53" w:rsidRPr="00BE4186" w:rsidRDefault="00E31F53" w:rsidP="00E31F53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fourModeCourseProved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</w:rPr>
            </w:pPr>
            <w:r w:rsidRPr="00BE4186">
              <w:rPr>
                <w:sz w:val="20"/>
              </w:rPr>
              <w:t>условное (только для -IV режима стандартного и индивидуального 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8E67D4" w:rsidP="00E31F53">
            <w:pPr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>К</w:t>
            </w:r>
            <w:r w:rsidR="00E31F53" w:rsidRPr="00BE4186">
              <w:rPr>
                <w:sz w:val="20"/>
                <w:shd w:val="clear" w:color="auto" w:fill="FFFFFF"/>
              </w:rPr>
              <w:t>урс по 4 режиму обоснован тестами на чувствительность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E31F53" w:rsidRPr="00BE4186" w:rsidTr="008E06F8">
        <w:trPr>
          <w:trHeight w:val="570"/>
        </w:trPr>
        <w:tc>
          <w:tcPr>
            <w:tcW w:w="766" w:type="dxa"/>
          </w:tcPr>
          <w:p w:rsidR="00E31F53" w:rsidRPr="00BE4186" w:rsidRDefault="00E31F53" w:rsidP="00E31F53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tubGroupId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F53" w:rsidRPr="00BE4186" w:rsidRDefault="00E31F53" w:rsidP="00E31F5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Группа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1F53" w:rsidRDefault="00E31F53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1.2.643.5.1.13.13.99.2.96</w:t>
            </w:r>
          </w:p>
          <w:p w:rsidR="007E7347" w:rsidRPr="00BE4186" w:rsidRDefault="007E7347" w:rsidP="00E31F53">
            <w:pPr>
              <w:pStyle w:val="affffffb"/>
              <w:rPr>
                <w:szCs w:val="20"/>
                <w:shd w:val="clear" w:color="auto" w:fill="FFFFFF"/>
              </w:rPr>
            </w:pPr>
            <w:r w:rsidRPr="00352DE1">
              <w:rPr>
                <w:shd w:val="clear" w:color="auto" w:fill="FFFFFF"/>
                <w:lang w:val="en-US"/>
              </w:rPr>
              <w:t>Id</w:t>
            </w:r>
            <w:r w:rsidRPr="00352DE1">
              <w:rPr>
                <w:shd w:val="clear" w:color="auto" w:fill="FFFFFF"/>
              </w:rPr>
              <w:t>=1 (диагностика) не используется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art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Назанчаено АРТ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ko_therapy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Назначена профилактическая терапия котримоксазолом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tubClinicFormId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Клиническая форма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1.2.643.5.1.13.13.99.2.65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chemoOutId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(при заполнении chemo_out_date)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Исход курса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1.2.643.5.1.13.13.99.2.94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chemoOutDate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окончания курса не может быть меньше даты регистрации случая ЦВК reg_date.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</w:rPr>
              <w:t>Дата окончания курса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окончания курса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treatedRange1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Проходил ранее лечение препаратами 1 ряда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treatedRange2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Проходил ранее лечение препаратами 2 ряда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treatedRange3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Проходил ранее лечение препаратами 3 ряда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treatedOther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Проходил прочее лечение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TubDeptId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rPr>
                <w:sz w:val="20"/>
              </w:rPr>
            </w:pPr>
            <w:r w:rsidRPr="00BE4186">
              <w:rPr>
                <w:sz w:val="20"/>
              </w:rPr>
              <w:t>Ведомственная принадлежность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8E06F8" w:rsidRPr="00BE4186" w:rsidRDefault="008E06F8" w:rsidP="008E06F8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8E06F8" w:rsidRPr="00BE4186" w:rsidRDefault="008E06F8" w:rsidP="008E06F8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8E06F8" w:rsidRPr="00BE4186" w:rsidRDefault="008E06F8" w:rsidP="008E06F8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desease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20 символов</w:t>
            </w:r>
            <w:r w:rsidRPr="00BE4186">
              <w:rPr>
                <w:bCs/>
                <w:szCs w:val="20"/>
                <w:shd w:val="clear" w:color="auto" w:fill="FFFFFF"/>
              </w:rPr>
              <w:t xml:space="preserve">, выбор из значений А15-А19, В90, </w:t>
            </w:r>
            <w:r w:rsidRPr="00BE4186">
              <w:rPr>
                <w:bCs/>
                <w:szCs w:val="20"/>
                <w:shd w:val="clear" w:color="auto" w:fill="FFFFFF"/>
                <w:lang w:val="en-US"/>
              </w:rPr>
              <w:t>Z</w:t>
            </w:r>
            <w:r w:rsidRPr="00BE4186">
              <w:rPr>
                <w:bCs/>
                <w:szCs w:val="20"/>
                <w:shd w:val="clear" w:color="auto" w:fill="FFFFFF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Код заболевания по МКБ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1.2.643.5.1.13.13.11.1005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tubLocationId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Локализация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1.2.643.5.1.13.13.99.2.83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tubPhaseId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 (для диагноза A15-A16)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Фаза туберкулеза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1.2.643.5.1.13.13.99.2.80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residualСhangeId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Условное (при заполнении даты исхода курсов химиотерапии)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Остаточные изменения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1.2.643.5.1.13.13.99.2.95</w:t>
            </w: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intPhaseStartDate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 xml:space="preserve">Дата не может быть меньше даты </w:t>
            </w:r>
            <w:r w:rsidRPr="00BE4186">
              <w:rPr>
                <w:sz w:val="20"/>
              </w:rPr>
              <w:lastRenderedPageBreak/>
              <w:t>рождения и даты смерти.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lastRenderedPageBreak/>
              <w:t>Обязательное, если проводится лечение препаратами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решения ЦВК о начале интенсивной фазы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intPhaseEndDate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даты рождения и даты смерти.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больше текущей даты.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начала интенсивной фазы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Обязательное, если лечение планируется проводится  в фазе продолжения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завершения интенсивной фазы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durPhaseStartDate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даты рождения и даты смерти.</w:t>
            </w: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8E06F8" w:rsidP="008E06F8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Булевое (недоступно пока не будет заполнена Дата завершения интенсивной фазы)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решения ЦВК о начале фазы продолжения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</w:p>
        </w:tc>
      </w:tr>
      <w:tr w:rsidR="008E06F8" w:rsidRPr="00BE4186" w:rsidTr="008E06F8">
        <w:trPr>
          <w:trHeight w:val="570"/>
        </w:trPr>
        <w:tc>
          <w:tcPr>
            <w:tcW w:w="766" w:type="dxa"/>
          </w:tcPr>
          <w:p w:rsidR="008E06F8" w:rsidRPr="00BE4186" w:rsidRDefault="008E06F8" w:rsidP="008E06F8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durPhaseEndDate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и время в формате ГГГГ-ММ-ДД</w:t>
            </w:r>
          </w:p>
          <w:p w:rsidR="00D06BF5" w:rsidRPr="00BE4186" w:rsidRDefault="00D06BF5" w:rsidP="00D06BF5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D06BF5" w:rsidP="00D06BF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8E06F8" w:rsidRPr="00BE4186">
              <w:rPr>
                <w:sz w:val="20"/>
              </w:rPr>
              <w:t>ата не может быть меньше даты рождения и даты смерти</w:t>
            </w:r>
            <w:r w:rsidRPr="00BE4186">
              <w:rPr>
                <w:sz w:val="20"/>
              </w:rPr>
              <w:t>.</w:t>
            </w:r>
          </w:p>
          <w:p w:rsidR="00D06BF5" w:rsidRPr="00BE4186" w:rsidRDefault="00D06BF5" w:rsidP="00D06BF5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D06BF5" w:rsidP="00D06BF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8E06F8" w:rsidRPr="00BE4186">
              <w:rPr>
                <w:sz w:val="20"/>
              </w:rPr>
              <w:t>ата не может быть больше текущей даты</w:t>
            </w:r>
            <w:r w:rsidRPr="00BE4186">
              <w:rPr>
                <w:sz w:val="20"/>
              </w:rPr>
              <w:t>.</w:t>
            </w:r>
          </w:p>
          <w:p w:rsidR="00D06BF5" w:rsidRPr="00BE4186" w:rsidRDefault="00D06BF5" w:rsidP="00D06BF5">
            <w:pPr>
              <w:shd w:val="clear" w:color="auto" w:fill="FFFFFF"/>
              <w:rPr>
                <w:sz w:val="20"/>
              </w:rPr>
            </w:pPr>
          </w:p>
          <w:p w:rsidR="008E06F8" w:rsidRPr="00BE4186" w:rsidRDefault="00D06BF5" w:rsidP="00D06BF5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8E06F8" w:rsidRPr="00BE4186">
              <w:rPr>
                <w:sz w:val="20"/>
              </w:rPr>
              <w:t>ата не может быть меньше начала фазы продолжения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Дата завершения фазы продолжения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6F8" w:rsidRPr="00BE4186" w:rsidRDefault="008E06F8" w:rsidP="008E06F8">
            <w:pPr>
              <w:pStyle w:val="affffffb"/>
              <w:rPr>
                <w:szCs w:val="20"/>
              </w:rPr>
            </w:pPr>
          </w:p>
        </w:tc>
      </w:tr>
      <w:tr w:rsidR="00D06BF5" w:rsidRPr="00BE4186" w:rsidTr="008E06F8">
        <w:trPr>
          <w:trHeight w:val="570"/>
        </w:trPr>
        <w:tc>
          <w:tcPr>
            <w:tcW w:w="766" w:type="dxa"/>
          </w:tcPr>
          <w:p w:rsidR="00D06BF5" w:rsidRPr="00BE4186" w:rsidRDefault="00D06BF5" w:rsidP="00D06BF5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При создании карты номер создается автоматически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Номер карты курсов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  <w:tr w:rsidR="00D06BF5" w:rsidRPr="00BE4186" w:rsidTr="008E06F8">
        <w:trPr>
          <w:trHeight w:val="570"/>
        </w:trPr>
        <w:tc>
          <w:tcPr>
            <w:tcW w:w="766" w:type="dxa"/>
          </w:tcPr>
          <w:p w:rsidR="00D06BF5" w:rsidRPr="00BE4186" w:rsidRDefault="00D06BF5" w:rsidP="00D06BF5">
            <w:pPr>
              <w:pStyle w:val="affffffb"/>
              <w:numPr>
                <w:ilvl w:val="0"/>
                <w:numId w:val="48"/>
              </w:numPr>
              <w:rPr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creator_mo_oid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Медицинская организация </w:t>
            </w:r>
            <w:r w:rsidRPr="00BE4186">
              <w:rPr>
                <w:szCs w:val="20"/>
                <w:shd w:val="clear" w:color="auto" w:fill="FFFFFF"/>
              </w:rPr>
              <w:lastRenderedPageBreak/>
              <w:t>создавшая карту курсов химиотерапии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BF5" w:rsidRPr="00BE4186" w:rsidRDefault="00D06BF5" w:rsidP="00D06BF5">
            <w:pPr>
              <w:pStyle w:val="affffffb"/>
              <w:rPr>
                <w:szCs w:val="20"/>
                <w:shd w:val="clear" w:color="auto" w:fill="FFFFFF"/>
              </w:rPr>
            </w:pPr>
          </w:p>
        </w:tc>
      </w:tr>
    </w:tbl>
    <w:p w:rsidR="008943E1" w:rsidRPr="00BE4186" w:rsidRDefault="008943E1" w:rsidP="008943E1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51" w:name="_Toc54014089"/>
      <w:r w:rsidRPr="00BE4186">
        <w:rPr>
          <w:b/>
          <w:i w:val="0"/>
        </w:rPr>
        <w:lastRenderedPageBreak/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 xml:space="preserve">tub_chemo_ </w:t>
      </w:r>
      <w:r w:rsidRPr="00BE4186">
        <w:rPr>
          <w:b/>
          <w:i w:val="0"/>
          <w:shd w:val="clear" w:color="auto" w:fill="FFFFFF"/>
          <w:lang w:val="en-US"/>
        </w:rPr>
        <w:t>ext</w:t>
      </w:r>
      <w:r w:rsidRPr="00BE4186">
        <w:rPr>
          <w:b/>
          <w:i w:val="0"/>
          <w:shd w:val="clear" w:color="auto" w:fill="FFFFFF"/>
        </w:rPr>
        <w:t xml:space="preserve"> _exam</w:t>
      </w:r>
      <w:bookmarkEnd w:id="51"/>
    </w:p>
    <w:p w:rsidR="00091D3B" w:rsidRPr="00BE4186" w:rsidRDefault="00091D3B" w:rsidP="00091D3B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об исследованиях в карте курсов химиотерапии 4-</w:t>
      </w:r>
      <w:r w:rsidR="000E1586" w:rsidRPr="00BE4186">
        <w:t>5</w:t>
      </w:r>
      <w:r w:rsidRPr="00BE4186">
        <w:t xml:space="preserve"> режима.</w:t>
      </w:r>
    </w:p>
    <w:p w:rsidR="008943E1" w:rsidRPr="00BE4186" w:rsidRDefault="008943E1" w:rsidP="008943E1">
      <w:pPr>
        <w:pStyle w:val="afffffff8"/>
      </w:pPr>
      <w:r w:rsidRPr="00BE4186">
        <w:t xml:space="preserve">Описание полей создания </w:t>
      </w:r>
      <w:r w:rsidR="00143AA1" w:rsidRPr="00BE4186">
        <w:t xml:space="preserve">записи об </w:t>
      </w:r>
      <w:r w:rsidRPr="00BE4186">
        <w:t>исследовани</w:t>
      </w:r>
      <w:r w:rsidR="00143AA1" w:rsidRPr="00BE4186">
        <w:t>ях</w:t>
      </w:r>
      <w:r w:rsidRPr="00BE4186">
        <w:t xml:space="preserve"> в карте курсов химиотерапии 4-5 режима представлено ниже (Таблица 2</w:t>
      </w:r>
      <w:r w:rsidR="00091D3B" w:rsidRPr="00BE4186">
        <w:t>6</w:t>
      </w:r>
      <w:r w:rsidRPr="00BE4186">
        <w:t>).</w:t>
      </w:r>
    </w:p>
    <w:p w:rsidR="008943E1" w:rsidRPr="00BE4186" w:rsidRDefault="008943E1" w:rsidP="008943E1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091D3B" w:rsidRPr="00BE4186">
        <w:rPr>
          <w:rFonts w:eastAsia="Calibri"/>
        </w:rPr>
        <w:t>6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</w:t>
      </w:r>
      <w:r w:rsidR="00D06BF5" w:rsidRPr="00BE4186">
        <w:t>для создания исследований в карте курсов химиотерапии 4-5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A56A6A" w:rsidRPr="00BE4186" w:rsidTr="00A56A6A">
        <w:trPr>
          <w:cantSplit/>
          <w:tblHeader/>
        </w:trPr>
        <w:tc>
          <w:tcPr>
            <w:tcW w:w="624" w:type="dxa"/>
            <w:vAlign w:val="center"/>
          </w:tcPr>
          <w:p w:rsidR="008943E1" w:rsidRPr="00BE4186" w:rsidRDefault="008943E1" w:rsidP="008943E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8943E1" w:rsidRPr="00BE4186" w:rsidRDefault="008943E1" w:rsidP="008943E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8943E1" w:rsidRPr="00BE4186" w:rsidRDefault="008943E1" w:rsidP="008943E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8943E1" w:rsidRPr="00BE4186" w:rsidRDefault="008943E1" w:rsidP="008943E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8943E1" w:rsidRPr="00BE4186" w:rsidRDefault="008943E1" w:rsidP="008943E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8943E1" w:rsidRPr="00BE4186" w:rsidRDefault="008943E1" w:rsidP="008943E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A86604" w:rsidP="008943E1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A86604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treatmentMonth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Месяц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-2-ПМП,-1-До начала лечения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labNum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A86604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да  (при выборе любого результата микроскопии, кроме н/д </w:t>
            </w:r>
            <w:r w:rsidRPr="00BE4186">
              <w:rPr>
                <w:sz w:val="20"/>
                <w:shd w:val="clear" w:color="auto" w:fill="FFFFFF"/>
              </w:rPr>
              <w:t>micro_result_id=43</w:t>
            </w:r>
            <w:r w:rsidRPr="00BE4186">
              <w:rPr>
                <w:sz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Лабораторный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sampleDate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04" w:rsidRPr="00BE4186" w:rsidRDefault="00A86604" w:rsidP="00A86604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  <w:p w:rsidR="00A86604" w:rsidRPr="00BE4186" w:rsidRDefault="00A86604" w:rsidP="00A86604">
            <w:pPr>
              <w:rPr>
                <w:sz w:val="20"/>
                <w:shd w:val="clear" w:color="auto" w:fill="FFFFFF"/>
              </w:rPr>
            </w:pPr>
          </w:p>
          <w:p w:rsidR="00A86604" w:rsidRPr="00BE4186" w:rsidRDefault="00A56A6A" w:rsidP="00A56A6A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A86604" w:rsidRPr="00BE4186">
              <w:rPr>
                <w:sz w:val="20"/>
              </w:rPr>
              <w:t>ата не может быть меньше даты рождения и даты смерти</w:t>
            </w:r>
            <w:r w:rsidRPr="00BE4186">
              <w:rPr>
                <w:sz w:val="20"/>
              </w:rPr>
              <w:t>.</w:t>
            </w:r>
          </w:p>
          <w:p w:rsidR="00A56A6A" w:rsidRPr="00BE4186" w:rsidRDefault="00A56A6A" w:rsidP="00A56A6A">
            <w:pPr>
              <w:shd w:val="clear" w:color="auto" w:fill="FFFFFF"/>
              <w:rPr>
                <w:sz w:val="20"/>
              </w:rPr>
            </w:pPr>
          </w:p>
          <w:p w:rsidR="008943E1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Д</w:t>
            </w:r>
            <w:r w:rsidR="00A86604" w:rsidRPr="00BE4186">
              <w:rPr>
                <w:sz w:val="20"/>
              </w:rPr>
              <w:t>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A86604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 xml:space="preserve">да  (при выборе любого результата микроскопии, кроме н/д </w:t>
            </w:r>
            <w:r w:rsidRPr="00BE4186">
              <w:rPr>
                <w:sz w:val="20"/>
                <w:shd w:val="clear" w:color="auto" w:fill="FFFFFF"/>
              </w:rPr>
              <w:t>micro_result_id=43</w:t>
            </w:r>
            <w:r w:rsidRPr="00BE4186">
              <w:rPr>
                <w:sz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Дата сбора материала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microResultId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микроскопии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Default="008943E1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1.2.643.5.1.13.13.99.2.151</w:t>
            </w:r>
          </w:p>
          <w:p w:rsidR="007E7347" w:rsidRPr="00BE4186" w:rsidRDefault="007E7347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723B00">
              <w:rPr>
                <w:b w:val="0"/>
                <w:szCs w:val="20"/>
              </w:rPr>
              <w:t xml:space="preserve">(используются </w:t>
            </w:r>
            <w:r w:rsidRPr="00723B00">
              <w:rPr>
                <w:b w:val="0"/>
                <w:szCs w:val="20"/>
                <w:lang w:val="en-US"/>
              </w:rPr>
              <w:t>id</w:t>
            </w:r>
            <w:r w:rsidRPr="00723B00">
              <w:rPr>
                <w:b w:val="0"/>
                <w:szCs w:val="20"/>
              </w:rPr>
              <w:t xml:space="preserve"> = 1, 2, 3, 4, 5, 43)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microСount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</w:t>
            </w:r>
            <w:r w:rsidR="00D467F6" w:rsidRPr="00BE4186">
              <w:rPr>
                <w:sz w:val="20"/>
              </w:rPr>
              <w:t>с</w:t>
            </w:r>
            <w:r w:rsidRPr="00BE4186">
              <w:rPr>
                <w:sz w:val="20"/>
              </w:rPr>
              <w:t>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условное ((1-99) для результата КУМ)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Количество бактерий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BE4186" w:rsidRDefault="008943E1" w:rsidP="008943E1">
            <w:pPr>
              <w:pStyle w:val="affffffa"/>
              <w:jc w:val="left"/>
              <w:rPr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mgmResultId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МГМ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723B00" w:rsidRDefault="008943E1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723B00">
              <w:rPr>
                <w:b w:val="0"/>
                <w:szCs w:val="20"/>
              </w:rPr>
              <w:t>1.2.643.5.1.13.13.99.2.151</w:t>
            </w:r>
          </w:p>
          <w:p w:rsidR="007E7347" w:rsidRPr="00723B00" w:rsidRDefault="007E7347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723B00">
              <w:rPr>
                <w:b w:val="0"/>
                <w:szCs w:val="20"/>
              </w:rPr>
              <w:t xml:space="preserve">(используются </w:t>
            </w:r>
            <w:r w:rsidRPr="00723B00">
              <w:rPr>
                <w:b w:val="0"/>
                <w:szCs w:val="20"/>
                <w:lang w:val="en-US"/>
              </w:rPr>
              <w:t>id</w:t>
            </w:r>
            <w:r w:rsidRPr="00723B00">
              <w:rPr>
                <w:b w:val="0"/>
                <w:szCs w:val="20"/>
              </w:rPr>
              <w:t xml:space="preserve"> = 1, 6)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8943E1" w:rsidRPr="00BE4186" w:rsidRDefault="008943E1" w:rsidP="00560912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kultResultId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3E1" w:rsidRPr="00BE4186" w:rsidRDefault="008943E1" w:rsidP="008943E1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 культуры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3E1" w:rsidRPr="00723B00" w:rsidRDefault="008943E1" w:rsidP="008943E1">
            <w:pPr>
              <w:pStyle w:val="affffffa"/>
              <w:jc w:val="left"/>
              <w:rPr>
                <w:b w:val="0"/>
                <w:szCs w:val="20"/>
              </w:rPr>
            </w:pPr>
            <w:r w:rsidRPr="00723B00">
              <w:rPr>
                <w:b w:val="0"/>
                <w:szCs w:val="20"/>
              </w:rPr>
              <w:t>1.2.643.5.1.13.13.99.2.151</w:t>
            </w:r>
          </w:p>
          <w:p w:rsidR="007E7347" w:rsidRPr="00723B00" w:rsidRDefault="007E7347" w:rsidP="008943E1">
            <w:pPr>
              <w:pStyle w:val="affffffa"/>
              <w:jc w:val="left"/>
              <w:rPr>
                <w:szCs w:val="20"/>
              </w:rPr>
            </w:pPr>
            <w:r w:rsidRPr="00723B00">
              <w:rPr>
                <w:b w:val="0"/>
                <w:szCs w:val="20"/>
              </w:rPr>
              <w:t xml:space="preserve">(используются </w:t>
            </w:r>
            <w:r w:rsidRPr="00723B00">
              <w:rPr>
                <w:b w:val="0"/>
                <w:szCs w:val="20"/>
                <w:lang w:val="en-US"/>
              </w:rPr>
              <w:t>id</w:t>
            </w:r>
            <w:r w:rsidRPr="00723B00">
              <w:rPr>
                <w:b w:val="0"/>
                <w:szCs w:val="20"/>
              </w:rPr>
              <w:t xml:space="preserve"> = 1, 3, 4, 5, 6)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xrayDate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Дата и время в формате ГГГГ-ММ-ДД</w:t>
            </w:r>
          </w:p>
          <w:p w:rsidR="00A56A6A" w:rsidRPr="00BE4186" w:rsidRDefault="00A56A6A" w:rsidP="00A56A6A">
            <w:pPr>
              <w:rPr>
                <w:sz w:val="20"/>
                <w:shd w:val="clear" w:color="auto" w:fill="FFFFFF"/>
              </w:rPr>
            </w:pPr>
          </w:p>
          <w:p w:rsidR="00A56A6A" w:rsidRPr="00BE4186" w:rsidRDefault="00A56A6A" w:rsidP="00A56A6A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рентгена не может быть меньше даты рождения и даты смерти.</w:t>
            </w:r>
          </w:p>
          <w:p w:rsidR="00A56A6A" w:rsidRPr="00BE4186" w:rsidRDefault="00A56A6A" w:rsidP="00A56A6A">
            <w:pPr>
              <w:shd w:val="clear" w:color="auto" w:fill="FFFFFF"/>
              <w:rPr>
                <w:sz w:val="20"/>
              </w:rPr>
            </w:pPr>
          </w:p>
          <w:p w:rsidR="00A56A6A" w:rsidRPr="00BE4186" w:rsidRDefault="00A56A6A" w:rsidP="00A56A6A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рентгена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Дата рентгена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723B00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weight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Вес пациента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723B00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Примечание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723B00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xrayResult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7E7347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Результат рентгена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723B00" w:rsidRDefault="007E7347" w:rsidP="00A56A6A">
            <w:pPr>
              <w:pStyle w:val="affffffa"/>
              <w:jc w:val="left"/>
              <w:rPr>
                <w:b w:val="0"/>
                <w:szCs w:val="20"/>
              </w:rPr>
            </w:pPr>
            <w:r w:rsidRPr="00723B00">
              <w:rPr>
                <w:b w:val="0"/>
                <w:szCs w:val="20"/>
              </w:rPr>
              <w:t>1.2.643.5.1.13.13.99.2.75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sensitivityDate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Дата в формате ГГГГ-ММ-ДД</w:t>
            </w:r>
          </w:p>
          <w:p w:rsidR="00A56A6A" w:rsidRPr="00723B00" w:rsidRDefault="00A56A6A" w:rsidP="00A56A6A">
            <w:pPr>
              <w:rPr>
                <w:sz w:val="20"/>
              </w:rPr>
            </w:pPr>
          </w:p>
          <w:p w:rsidR="00A56A6A" w:rsidRPr="00723B00" w:rsidRDefault="00A56A6A" w:rsidP="00A56A6A">
            <w:pPr>
              <w:shd w:val="clear" w:color="auto" w:fill="FFFFFF"/>
              <w:rPr>
                <w:sz w:val="20"/>
              </w:rPr>
            </w:pPr>
            <w:r w:rsidRPr="00723B00">
              <w:rPr>
                <w:sz w:val="20"/>
              </w:rPr>
              <w:t>Дата не может быть меньше даты рождения и даты смерти.</w:t>
            </w:r>
          </w:p>
          <w:p w:rsidR="00A56A6A" w:rsidRPr="00723B00" w:rsidRDefault="00A56A6A" w:rsidP="00A56A6A">
            <w:pPr>
              <w:shd w:val="clear" w:color="auto" w:fill="FFFFFF"/>
              <w:rPr>
                <w:sz w:val="20"/>
              </w:rPr>
            </w:pPr>
          </w:p>
          <w:p w:rsidR="00A56A6A" w:rsidRPr="00723B00" w:rsidRDefault="00A56A6A" w:rsidP="00A56A6A">
            <w:pPr>
              <w:shd w:val="clear" w:color="auto" w:fill="FFFFFF"/>
              <w:rPr>
                <w:sz w:val="20"/>
              </w:rPr>
            </w:pPr>
            <w:r w:rsidRPr="00723B00">
              <w:rPr>
                <w:sz w:val="20"/>
              </w:rPr>
              <w:t>Дата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Дата результата теста на чувствительность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BE4186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mgm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Получение данных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mgm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BE4186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4F4577" w:rsidP="00A56A6A">
            <w:pPr>
              <w:rPr>
                <w:sz w:val="20"/>
              </w:rPr>
            </w:pPr>
            <w:r w:rsidRPr="00723B00">
              <w:rPr>
                <w:sz w:val="20"/>
                <w:lang w:val="en-US"/>
              </w:rPr>
              <w:t>examMgmDrug 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723B00" w:rsidRDefault="00A56A6A" w:rsidP="00A56A6A">
            <w:pPr>
              <w:rPr>
                <w:sz w:val="20"/>
              </w:rPr>
            </w:pPr>
            <w:r w:rsidRPr="00723B00">
              <w:rPr>
                <w:sz w:val="20"/>
              </w:rPr>
              <w:t>Код препарата ((МГМ тест)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BE4186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1.2.643.5.1.13.13.99.2.335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resistence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BE4186" w:rsidRDefault="00A56A6A" w:rsidP="00A56A6A">
            <w:pPr>
              <w:pStyle w:val="affffffa"/>
              <w:jc w:val="left"/>
              <w:rPr>
                <w:b w:val="0"/>
                <w:szCs w:val="20"/>
              </w:rPr>
            </w:pP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drugTypeId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090925" w:rsidRDefault="00090925" w:rsidP="00A56A6A">
            <w:pPr>
              <w:rPr>
                <w:sz w:val="20"/>
              </w:rPr>
            </w:pPr>
            <w:r>
              <w:rPr>
                <w:sz w:val="20"/>
              </w:rPr>
              <w:t>Тип препарата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BE4186" w:rsidRDefault="00A56A6A" w:rsidP="00A56A6A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1.2.643.5.1.13.13.99.2.335</w:t>
            </w:r>
          </w:p>
        </w:tc>
      </w:tr>
      <w:tr w:rsidR="00A56A6A" w:rsidRPr="00BE4186" w:rsidTr="00A56A6A">
        <w:trPr>
          <w:trHeight w:val="570"/>
        </w:trPr>
        <w:tc>
          <w:tcPr>
            <w:tcW w:w="624" w:type="dxa"/>
          </w:tcPr>
          <w:p w:rsidR="00A56A6A" w:rsidRPr="00BE4186" w:rsidRDefault="00A56A6A" w:rsidP="00A56A6A">
            <w:pPr>
              <w:pStyle w:val="affffffb"/>
              <w:numPr>
                <w:ilvl w:val="0"/>
                <w:numId w:val="49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resistResult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6A" w:rsidRPr="00BE4186" w:rsidRDefault="00A56A6A" w:rsidP="00A56A6A">
            <w:pPr>
              <w:rPr>
                <w:sz w:val="20"/>
              </w:rPr>
            </w:pPr>
            <w:r w:rsidRPr="00BE4186">
              <w:rPr>
                <w:sz w:val="20"/>
              </w:rPr>
              <w:t>Результат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6A" w:rsidRPr="00BE4186" w:rsidRDefault="00A56A6A" w:rsidP="00A56A6A">
            <w:pPr>
              <w:pStyle w:val="affffffa"/>
              <w:jc w:val="left"/>
              <w:rPr>
                <w:b w:val="0"/>
                <w:szCs w:val="20"/>
                <w:shd w:val="clear" w:color="auto" w:fill="F0F0F0"/>
              </w:rPr>
            </w:pPr>
            <w:r w:rsidRPr="00BE4186">
              <w:rPr>
                <w:b w:val="0"/>
                <w:szCs w:val="20"/>
              </w:rPr>
              <w:t>+ устойчивость (</w:t>
            </w:r>
            <w:r w:rsidRPr="00BE4186">
              <w:rPr>
                <w:b w:val="0"/>
                <w:szCs w:val="20"/>
                <w:lang w:val="en-US"/>
              </w:rPr>
              <w:t>true</w:t>
            </w:r>
            <w:r w:rsidRPr="00BE4186">
              <w:rPr>
                <w:b w:val="0"/>
                <w:szCs w:val="20"/>
              </w:rPr>
              <w:t>), - чувствительность (</w:t>
            </w:r>
            <w:r w:rsidRPr="00BE4186">
              <w:rPr>
                <w:b w:val="0"/>
                <w:szCs w:val="20"/>
                <w:lang w:val="en-US"/>
              </w:rPr>
              <w:t>false</w:t>
            </w:r>
            <w:r w:rsidRPr="00BE4186">
              <w:rPr>
                <w:b w:val="0"/>
                <w:szCs w:val="20"/>
              </w:rPr>
              <w:t>)</w:t>
            </w:r>
          </w:p>
        </w:tc>
      </w:tr>
    </w:tbl>
    <w:p w:rsidR="005E0795" w:rsidRPr="00BE4186" w:rsidRDefault="005E0795" w:rsidP="005E0795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52" w:name="_Toc54014090"/>
      <w:r w:rsidRPr="00BE4186">
        <w:rPr>
          <w:b/>
          <w:i w:val="0"/>
        </w:rPr>
        <w:lastRenderedPageBreak/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tub_chemo_ext_prev_treatment</w:t>
      </w:r>
      <w:bookmarkEnd w:id="52"/>
    </w:p>
    <w:p w:rsidR="00213AFB" w:rsidRPr="00BE4186" w:rsidRDefault="00213AFB" w:rsidP="00213AFB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>Подсистема предназначена для создания, изменения и просмотра сведений об эпизодах предыдущего лечения в карте курсов химиотерапии 4-</w:t>
      </w:r>
      <w:r w:rsidR="000E1586" w:rsidRPr="00BE4186">
        <w:t>5</w:t>
      </w:r>
      <w:r w:rsidRPr="00BE4186">
        <w:t xml:space="preserve"> режима.</w:t>
      </w:r>
    </w:p>
    <w:p w:rsidR="005E0795" w:rsidRPr="00BE4186" w:rsidRDefault="005E0795" w:rsidP="005E0795">
      <w:pPr>
        <w:pStyle w:val="afffffff8"/>
      </w:pPr>
      <w:r w:rsidRPr="00BE4186">
        <w:t xml:space="preserve">Описание полей создания </w:t>
      </w:r>
      <w:r w:rsidR="00143AA1" w:rsidRPr="00BE4186">
        <w:t xml:space="preserve">записи об </w:t>
      </w:r>
      <w:r w:rsidRPr="00BE4186">
        <w:t>эпизод</w:t>
      </w:r>
      <w:r w:rsidR="00143AA1" w:rsidRPr="00BE4186">
        <w:t>ах</w:t>
      </w:r>
      <w:r w:rsidRPr="00BE4186">
        <w:t xml:space="preserve"> предыдущего лечения в карте курсов химиотерапии 4-5 режима представлено ниже (Таблица 2</w:t>
      </w:r>
      <w:r w:rsidR="00213AFB" w:rsidRPr="00BE4186">
        <w:t>7</w:t>
      </w:r>
      <w:r w:rsidRPr="00BE4186">
        <w:t>).</w:t>
      </w:r>
    </w:p>
    <w:p w:rsidR="005E0795" w:rsidRPr="00BE4186" w:rsidRDefault="005E0795" w:rsidP="005E0795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213AFB" w:rsidRPr="00BE4186">
        <w:rPr>
          <w:rFonts w:eastAsia="Calibri"/>
        </w:rPr>
        <w:t>7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</w:t>
      </w:r>
      <w:r w:rsidR="00C3038E" w:rsidRPr="00BE4186">
        <w:t>для создания эпизодов предыдущего лечения в карте курсов химиотерапии 4-5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C3038E" w:rsidRPr="00BE4186" w:rsidTr="00C3038E">
        <w:trPr>
          <w:cantSplit/>
          <w:tblHeader/>
        </w:trPr>
        <w:tc>
          <w:tcPr>
            <w:tcW w:w="624" w:type="dxa"/>
            <w:vAlign w:val="center"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700BC4" w:rsidRPr="00BE4186" w:rsidRDefault="00700BC4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213AFB" w:rsidP="00700BC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700BC4" w:rsidP="00700BC4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700BC4" w:rsidP="00700BC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700BC4" w:rsidP="00700BC4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BC4" w:rsidRPr="00BE4186" w:rsidRDefault="00700BC4" w:rsidP="00700BC4">
            <w:pPr>
              <w:rPr>
                <w:sz w:val="20"/>
              </w:rPr>
            </w:pPr>
            <w:r w:rsidRPr="00BE4186">
              <w:rPr>
                <w:sz w:val="20"/>
              </w:rPr>
              <w:t> </w:t>
            </w: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tubChemoExtPrevTreatments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rStyle w:val="sp-highlight-term"/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Э</w:t>
            </w:r>
            <w:r w:rsidR="00C3038E" w:rsidRPr="00BE4186">
              <w:rPr>
                <w:sz w:val="20"/>
              </w:rPr>
              <w:t>пизоды предыдущего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tubChemoExtPrevTreatment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Э</w:t>
            </w:r>
            <w:r w:rsidR="00C3038E" w:rsidRPr="00BE4186">
              <w:rPr>
                <w:sz w:val="20"/>
              </w:rPr>
              <w:t>пизод предыдущего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startDate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Дата в формате ГГГГ-ММ-ДД</w:t>
            </w:r>
          </w:p>
          <w:p w:rsidR="00C3038E" w:rsidRPr="00BE4186" w:rsidRDefault="00C3038E" w:rsidP="00C3038E">
            <w:pPr>
              <w:rPr>
                <w:sz w:val="20"/>
              </w:rPr>
            </w:pP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даты рождения и даты смерти.</w:t>
            </w: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C3038E" w:rsidRPr="00BE4186">
              <w:rPr>
                <w:sz w:val="20"/>
              </w:rPr>
              <w:t>ата начала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endDate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Дата в формате ГГГГ-ММ-ДД</w:t>
            </w:r>
          </w:p>
          <w:p w:rsidR="00C3038E" w:rsidRPr="00BE4186" w:rsidRDefault="00C3038E" w:rsidP="00C3038E">
            <w:pPr>
              <w:rPr>
                <w:sz w:val="20"/>
              </w:rPr>
            </w:pP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меньше даты рождения и даты смерти.</w:t>
            </w: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больше текущей даты.</w:t>
            </w: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</w:p>
          <w:p w:rsidR="00C3038E" w:rsidRPr="00BE4186" w:rsidRDefault="00C3038E" w:rsidP="00C3038E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Дата не может быть раньше даты начала лечения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Д</w:t>
            </w:r>
            <w:r w:rsidR="00C3038E" w:rsidRPr="00BE4186">
              <w:rPr>
                <w:sz w:val="20"/>
              </w:rPr>
              <w:t>ата окончания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receivedDosage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Строка не более 50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r w:rsidR="00C3038E" w:rsidRPr="00BE4186">
              <w:rPr>
                <w:sz w:val="20"/>
              </w:rPr>
              <w:t>исло принятых доз (0-999)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skippedDosage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Ч</w:t>
            </w:r>
            <w:r w:rsidR="00C3038E" w:rsidRPr="00BE4186">
              <w:rPr>
                <w:sz w:val="20"/>
              </w:rPr>
              <w:t>исло пропущенных доз (0-999)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chemoMode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Р</w:t>
            </w:r>
            <w:r w:rsidR="00C3038E" w:rsidRPr="00BE4186">
              <w:rPr>
                <w:sz w:val="20"/>
              </w:rPr>
              <w:t xml:space="preserve">ежим химиотерапии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> </w:t>
            </w:r>
            <w:r w:rsidRPr="00BE4186">
              <w:rPr>
                <w:sz w:val="20"/>
                <w:shd w:val="clear" w:color="auto" w:fill="FFFFFF"/>
              </w:rPr>
              <w:t>1-I,</w:t>
            </w:r>
          </w:p>
          <w:p w:rsidR="00C3038E" w:rsidRPr="00BE4186" w:rsidRDefault="00C3038E" w:rsidP="00C3038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 2-II, </w:t>
            </w:r>
          </w:p>
          <w:p w:rsidR="00C3038E" w:rsidRPr="00BE4186" w:rsidRDefault="00C3038E" w:rsidP="00C3038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3-III, </w:t>
            </w:r>
          </w:p>
          <w:p w:rsidR="00C3038E" w:rsidRPr="00BE4186" w:rsidRDefault="00C3038E" w:rsidP="00C3038E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4-IV стандартный, 5-V, </w:t>
            </w:r>
          </w:p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6-IV индивидуализированный</w:t>
            </w: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chemoOutId 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И</w:t>
            </w:r>
            <w:r w:rsidR="00C3038E" w:rsidRPr="00BE4186">
              <w:rPr>
                <w:sz w:val="20"/>
              </w:rPr>
              <w:t>сход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1.2.643.5.1.13.13.99.2.94</w:t>
            </w: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prevTreatmentDosages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С</w:t>
            </w:r>
            <w:r w:rsidR="00C3038E" w:rsidRPr="00BE4186">
              <w:rPr>
                <w:sz w:val="20"/>
              </w:rPr>
              <w:t>уточные дозы противотуберкулезных препаратов предыдущего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prevTreatmentDosage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С</w:t>
            </w:r>
            <w:r w:rsidR="00C3038E" w:rsidRPr="00BE4186">
              <w:rPr>
                <w:sz w:val="20"/>
              </w:rPr>
              <w:t>уточная доза противотуберкулезных препаратов предыдущего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десятичное число (5,3)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С</w:t>
            </w:r>
            <w:r w:rsidR="00C3038E" w:rsidRPr="00BE4186">
              <w:rPr>
                <w:sz w:val="20"/>
              </w:rPr>
              <w:t>уточная доза (г) (0.001-20.000)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3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drugTypeId (id)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090925" w:rsidP="00C3038E">
            <w:pPr>
              <w:rPr>
                <w:sz w:val="20"/>
              </w:rPr>
            </w:pPr>
            <w:r>
              <w:rPr>
                <w:sz w:val="20"/>
              </w:rPr>
              <w:t>Т</w:t>
            </w:r>
            <w:r w:rsidR="00C3038E" w:rsidRPr="00BE4186">
              <w:rPr>
                <w:sz w:val="20"/>
              </w:rPr>
              <w:t>ип препарата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1.2.643.5.1.13.13.99.2.335</w:t>
            </w:r>
          </w:p>
        </w:tc>
      </w:tr>
    </w:tbl>
    <w:p w:rsidR="00700BC4" w:rsidRPr="00BE4186" w:rsidRDefault="00700BC4" w:rsidP="00700BC4">
      <w:pPr>
        <w:pStyle w:val="3"/>
        <w:numPr>
          <w:ilvl w:val="0"/>
          <w:numId w:val="0"/>
        </w:numPr>
        <w:ind w:firstLine="624"/>
        <w:rPr>
          <w:b/>
          <w:i w:val="0"/>
        </w:rPr>
      </w:pPr>
      <w:bookmarkStart w:id="53" w:name="_Toc54014091"/>
      <w:r w:rsidRPr="00BE4186">
        <w:rPr>
          <w:b/>
          <w:i w:val="0"/>
        </w:rPr>
        <w:t xml:space="preserve">Описание полей подсистемы </w:t>
      </w:r>
      <w:r w:rsidRPr="00BE4186">
        <w:rPr>
          <w:b/>
          <w:i w:val="0"/>
          <w:shd w:val="clear" w:color="auto" w:fill="FFFFFF"/>
        </w:rPr>
        <w:t>tub_chemo_ext_treatment_dosage</w:t>
      </w:r>
      <w:bookmarkEnd w:id="53"/>
    </w:p>
    <w:p w:rsidR="000E1586" w:rsidRPr="00BE4186" w:rsidRDefault="000E1586" w:rsidP="000E1586">
      <w:pPr>
        <w:pStyle w:val="44"/>
        <w:spacing w:line="360" w:lineRule="auto"/>
        <w:ind w:left="0" w:firstLine="624"/>
        <w:jc w:val="both"/>
        <w:rPr>
          <w:rFonts w:eastAsia="Calibri"/>
        </w:rPr>
      </w:pPr>
      <w:r w:rsidRPr="00BE4186">
        <w:t xml:space="preserve">Подсистема предназначена для создания, изменения и просмотра сведений </w:t>
      </w:r>
      <w:r w:rsidR="002E001A" w:rsidRPr="00BE4186">
        <w:t>о лечебных мероприятиях</w:t>
      </w:r>
      <w:r w:rsidRPr="00BE4186">
        <w:t xml:space="preserve"> в карте курсов химиотерапии 4-5 режима.</w:t>
      </w:r>
    </w:p>
    <w:p w:rsidR="00700BC4" w:rsidRPr="00BE4186" w:rsidRDefault="00700BC4" w:rsidP="00700BC4">
      <w:pPr>
        <w:pStyle w:val="afffffff8"/>
      </w:pPr>
      <w:r w:rsidRPr="00BE4186">
        <w:t>Описание полей создания записи о лечебных мероприятиях в карте курсов химиотерапии 4-5 режима представлено ниже (Таблица 2</w:t>
      </w:r>
      <w:r w:rsidR="002E001A" w:rsidRPr="00BE4186">
        <w:t>8</w:t>
      </w:r>
      <w:r w:rsidRPr="00BE4186">
        <w:t>).</w:t>
      </w:r>
    </w:p>
    <w:p w:rsidR="00700BC4" w:rsidRPr="00BE4186" w:rsidRDefault="00700BC4" w:rsidP="00700BC4">
      <w:pPr>
        <w:pStyle w:val="44"/>
        <w:spacing w:line="360" w:lineRule="auto"/>
        <w:ind w:left="0" w:firstLine="0"/>
        <w:jc w:val="center"/>
        <w:rPr>
          <w:rFonts w:eastAsia="Calibri"/>
        </w:rPr>
      </w:pPr>
      <w:r w:rsidRPr="00BE4186">
        <w:rPr>
          <w:rFonts w:eastAsia="Calibri"/>
        </w:rPr>
        <w:t>Таблица 2</w:t>
      </w:r>
      <w:r w:rsidR="002E001A" w:rsidRPr="00BE4186">
        <w:rPr>
          <w:rFonts w:eastAsia="Calibri"/>
        </w:rPr>
        <w:t>8</w:t>
      </w:r>
      <w:r w:rsidRPr="00BE4186">
        <w:rPr>
          <w:rFonts w:eastAsia="Calibri"/>
        </w:rPr>
        <w:t xml:space="preserve"> – </w:t>
      </w:r>
      <w:r w:rsidRPr="00BE4186">
        <w:t xml:space="preserve">Описание полей данных </w:t>
      </w:r>
      <w:r w:rsidR="00C3038E" w:rsidRPr="00BE4186">
        <w:t>для создания лечебных мероприятиях в карте курсов химиотерапии 4-5 режима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985"/>
        <w:gridCol w:w="1984"/>
        <w:gridCol w:w="1418"/>
        <w:gridCol w:w="1701"/>
        <w:gridCol w:w="1757"/>
      </w:tblGrid>
      <w:tr w:rsidR="00700BC4" w:rsidRPr="00BE4186" w:rsidTr="00C3038E">
        <w:trPr>
          <w:cantSplit/>
          <w:tblHeader/>
        </w:trPr>
        <w:tc>
          <w:tcPr>
            <w:tcW w:w="624" w:type="dxa"/>
            <w:vAlign w:val="center"/>
          </w:tcPr>
          <w:p w:rsidR="00700BC4" w:rsidRPr="00BE4186" w:rsidRDefault="00700BC4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:rsidR="00700BC4" w:rsidRPr="00BE4186" w:rsidRDefault="00700BC4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Имя поля (имя атрибута)</w:t>
            </w:r>
          </w:p>
        </w:tc>
        <w:tc>
          <w:tcPr>
            <w:tcW w:w="1984" w:type="dxa"/>
            <w:vAlign w:val="center"/>
          </w:tcPr>
          <w:p w:rsidR="00700BC4" w:rsidRPr="00BE4186" w:rsidRDefault="00700BC4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Тип/Валидация</w:t>
            </w:r>
          </w:p>
        </w:tc>
        <w:tc>
          <w:tcPr>
            <w:tcW w:w="1418" w:type="dxa"/>
            <w:vAlign w:val="center"/>
          </w:tcPr>
          <w:p w:rsidR="00700BC4" w:rsidRPr="00BE4186" w:rsidRDefault="00700BC4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Обязательность</w:t>
            </w:r>
          </w:p>
        </w:tc>
        <w:tc>
          <w:tcPr>
            <w:tcW w:w="1701" w:type="dxa"/>
            <w:vAlign w:val="center"/>
          </w:tcPr>
          <w:p w:rsidR="00700BC4" w:rsidRPr="00BE4186" w:rsidRDefault="00700BC4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Описание</w:t>
            </w:r>
          </w:p>
        </w:tc>
        <w:tc>
          <w:tcPr>
            <w:tcW w:w="1757" w:type="dxa"/>
            <w:vAlign w:val="center"/>
          </w:tcPr>
          <w:p w:rsidR="00700BC4" w:rsidRPr="00BE4186" w:rsidRDefault="00700BC4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Справочник</w:t>
            </w:r>
          </w:p>
        </w:tc>
      </w:tr>
      <w:tr w:rsidR="00700BC4" w:rsidRPr="00BE4186" w:rsidTr="00C3038E">
        <w:trPr>
          <w:trHeight w:val="570"/>
        </w:trPr>
        <w:tc>
          <w:tcPr>
            <w:tcW w:w="624" w:type="dxa"/>
          </w:tcPr>
          <w:p w:rsidR="00700BC4" w:rsidRPr="00BE4186" w:rsidRDefault="00700BC4" w:rsidP="00C3038E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2E001A" w:rsidP="00700BC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patient_card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700BC4" w:rsidP="00700BC4">
            <w:pPr>
              <w:pStyle w:val="affffff2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shd w:val="clear" w:color="auto" w:fill="FFFFFF"/>
              </w:rPr>
              <w:t>Строка из чисел длиной 13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700BC4" w:rsidP="00700BC4">
            <w:pPr>
              <w:pStyle w:val="affffffa"/>
              <w:jc w:val="left"/>
              <w:rPr>
                <w:b w:val="0"/>
                <w:szCs w:val="20"/>
                <w:lang w:val="en-US"/>
              </w:rPr>
            </w:pPr>
            <w:r w:rsidRPr="00BE4186">
              <w:rPr>
                <w:b w:val="0"/>
                <w:szCs w:val="20"/>
                <w:shd w:val="clear" w:color="auto" w:fill="FFFFFF"/>
              </w:rPr>
              <w:t>для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 w:val="0"/>
                <w:szCs w:val="20"/>
                <w:shd w:val="clear" w:color="auto" w:fill="FFFFFF"/>
              </w:rPr>
              <w:t>методов</w:t>
            </w:r>
            <w:r w:rsidRPr="00BE4186">
              <w:rPr>
                <w:b w:val="0"/>
                <w:szCs w:val="20"/>
                <w:shd w:val="clear" w:color="auto" w:fill="FFFFFF"/>
                <w:lang w:val="en-US"/>
              </w:rPr>
              <w:t xml:space="preserve"> create, update, list, delete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BC4" w:rsidRPr="00BE4186" w:rsidRDefault="00700BC4" w:rsidP="00700BC4">
            <w:pPr>
              <w:pStyle w:val="affffffa"/>
              <w:jc w:val="left"/>
              <w:rPr>
                <w:b w:val="0"/>
                <w:szCs w:val="20"/>
              </w:rPr>
            </w:pPr>
            <w:r w:rsidRPr="00BE4186">
              <w:rPr>
                <w:b w:val="0"/>
                <w:szCs w:val="20"/>
              </w:rPr>
              <w:t>Уникальный номер регистровой записи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BC4" w:rsidRPr="00BE4186" w:rsidRDefault="00700BC4" w:rsidP="00700BC4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pStyle w:val="affffffa"/>
              <w:jc w:val="left"/>
              <w:rPr>
                <w:b w:val="0"/>
                <w:szCs w:val="20"/>
                <w:shd w:val="clear" w:color="auto" w:fill="FFFFFF"/>
              </w:rPr>
            </w:pPr>
            <w:r w:rsidRPr="00BE4186">
              <w:rPr>
                <w:b w:val="0"/>
                <w:szCs w:val="20"/>
              </w:rPr>
              <w:t>cardNumber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Строка 20 символов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rStyle w:val="sp-highlight-term"/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Номер карты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C3038E" w:rsidRPr="00BE4186" w:rsidTr="00C3038E">
        <w:trPr>
          <w:trHeight w:val="570"/>
        </w:trPr>
        <w:tc>
          <w:tcPr>
            <w:tcW w:w="624" w:type="dxa"/>
          </w:tcPr>
          <w:p w:rsidR="00C3038E" w:rsidRPr="00BE4186" w:rsidRDefault="00C3038E" w:rsidP="00C3038E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intensive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Булевое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Признак интенсивной фазы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38E" w:rsidRPr="00BE4186" w:rsidRDefault="00C3038E" w:rsidP="00C3038E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daysSet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Назначено дней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AC4D5A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daysSkip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Пропущено дней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weight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Вес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moO</w:t>
            </w:r>
            <w:r w:rsidRPr="00BE4186">
              <w:rPr>
                <w:sz w:val="20"/>
                <w:shd w:val="clear" w:color="auto" w:fill="FFFFFF"/>
                <w:lang w:val="en-US"/>
              </w:rPr>
              <w:t>i</w:t>
            </w:r>
            <w:r w:rsidRPr="00BE4186">
              <w:rPr>
                <w:sz w:val="20"/>
                <w:shd w:val="clear" w:color="auto" w:fill="FFFFFF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Медицинская организация проводившая лечение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1.2.643.5.1.13.13.11.1461</w:t>
            </w: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moTypeId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Тип медицинской организации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1.2.643.5.1.13.13.99.2.302</w:t>
            </w: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moDeptId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Ведомственная принадлежность МО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1 - 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bCs/>
                <w:sz w:val="20"/>
              </w:rPr>
              <w:t>Минздрав России,</w:t>
            </w:r>
          </w:p>
          <w:p w:rsidR="00AD68B3" w:rsidRPr="00BE4186" w:rsidRDefault="00AD68B3" w:rsidP="00AD68B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2 - ФСИН,</w:t>
            </w:r>
          </w:p>
          <w:p w:rsidR="00AD68B3" w:rsidRPr="00BE4186" w:rsidRDefault="00AD68B3" w:rsidP="00AD68B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3 - ФМБА,</w:t>
            </w:r>
          </w:p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bCs/>
                <w:sz w:val="20"/>
              </w:rPr>
              <w:t>4 - Другое ведомство</w:t>
            </w: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note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Текст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090925" w:rsidP="00AD68B3">
            <w:pPr>
              <w:rPr>
                <w:sz w:val="20"/>
              </w:rPr>
            </w:pPr>
            <w:r>
              <w:rPr>
                <w:sz w:val="20"/>
              </w:rPr>
              <w:t>П</w:t>
            </w:r>
            <w:r w:rsidR="00AD68B3" w:rsidRPr="00BE4186">
              <w:rPr>
                <w:sz w:val="20"/>
              </w:rPr>
              <w:t>римечание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months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723B00">
              <w:rPr>
                <w:sz w:val="20"/>
              </w:rPr>
              <w:t>Дата в формате ММ</w:t>
            </w:r>
            <w:r w:rsidR="0056142E" w:rsidRPr="00723B00">
              <w:rPr>
                <w:sz w:val="20"/>
              </w:rPr>
              <w:t>.</w:t>
            </w:r>
            <w:r w:rsidRPr="00723B00">
              <w:rPr>
                <w:sz w:val="20"/>
              </w:rPr>
              <w:t>ГГГГ</w:t>
            </w:r>
          </w:p>
          <w:p w:rsidR="00AD68B3" w:rsidRPr="00BE4186" w:rsidRDefault="00AD68B3" w:rsidP="00AD68B3">
            <w:pPr>
              <w:rPr>
                <w:sz w:val="20"/>
              </w:rPr>
            </w:pPr>
          </w:p>
          <w:p w:rsidR="00AD68B3" w:rsidRPr="00BE4186" w:rsidRDefault="00AD68B3" w:rsidP="00AD68B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Месяц лечения не может быть меньше даты начала фазы лечения.</w:t>
            </w:r>
          </w:p>
          <w:p w:rsidR="00AD68B3" w:rsidRPr="00BE4186" w:rsidRDefault="00AD68B3" w:rsidP="00AD68B3">
            <w:pPr>
              <w:shd w:val="clear" w:color="auto" w:fill="FFFFFF"/>
              <w:rPr>
                <w:sz w:val="20"/>
              </w:rPr>
            </w:pPr>
          </w:p>
          <w:p w:rsidR="00AD68B3" w:rsidRPr="00BE4186" w:rsidRDefault="00AD68B3" w:rsidP="00AD68B3">
            <w:pPr>
              <w:shd w:val="clear" w:color="auto" w:fill="FFFFFF"/>
              <w:rPr>
                <w:sz w:val="20"/>
              </w:rPr>
            </w:pPr>
            <w:r w:rsidRPr="00BE4186">
              <w:rPr>
                <w:sz w:val="20"/>
              </w:rPr>
              <w:t>Месяц лечения доз не может быть больше текущей даты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Месяц лечения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drugs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AC4D5A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drug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AC4D5A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drugTypeId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Код препарата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1.2.643.5.1.13.13.99.2.335</w:t>
            </w:r>
          </w:p>
        </w:tc>
      </w:tr>
      <w:tr w:rsidR="00AD68B3" w:rsidRPr="00BE4186" w:rsidTr="00AC4D5A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число.</w:t>
            </w:r>
          </w:p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>Не может быть 2 одинаковых дозировок у одного препарата в одном месяце лечения</w:t>
            </w:r>
          </w:p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Суточная доза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</w:tr>
      <w:tr w:rsidR="00AD68B3" w:rsidRPr="00BE4186" w:rsidTr="00AC4D5A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skippedDosage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Доз пропущено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</w:tr>
      <w:tr w:rsidR="00AD68B3" w:rsidRPr="00BE4186" w:rsidTr="00AC4D5A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treatment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dosage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Принятая дозировка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withoutControl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Доза принята без контроля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dayNum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Номер дня в месяце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sign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XML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dayNum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Положительное число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Номер дня в месяце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  <w:tr w:rsidR="00AD68B3" w:rsidRPr="00BE4186" w:rsidTr="00C3038E">
        <w:trPr>
          <w:trHeight w:val="570"/>
        </w:trPr>
        <w:tc>
          <w:tcPr>
            <w:tcW w:w="624" w:type="dxa"/>
          </w:tcPr>
          <w:p w:rsidR="00AD68B3" w:rsidRPr="00BE4186" w:rsidRDefault="00AD68B3" w:rsidP="00AD68B3">
            <w:pPr>
              <w:pStyle w:val="affffffb"/>
              <w:numPr>
                <w:ilvl w:val="0"/>
                <w:numId w:val="64"/>
              </w:numPr>
              <w:rPr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dayRecord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Текст</w:t>
            </w:r>
          </w:p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  <w:r w:rsidRPr="00BE4186">
              <w:rPr>
                <w:sz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ФИО врача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68B3" w:rsidRPr="00BE4186" w:rsidRDefault="00AD68B3" w:rsidP="00AD68B3">
            <w:pPr>
              <w:rPr>
                <w:sz w:val="20"/>
              </w:rPr>
            </w:pPr>
          </w:p>
        </w:tc>
      </w:tr>
    </w:tbl>
    <w:p w:rsidR="00BE4002" w:rsidRPr="00BE4186" w:rsidRDefault="00BE4002" w:rsidP="00A02745">
      <w:pPr>
        <w:pStyle w:val="affffffff0"/>
      </w:pPr>
    </w:p>
    <w:p w:rsidR="00A02745" w:rsidRPr="00BE4186" w:rsidRDefault="00A02745" w:rsidP="00A02745">
      <w:pPr>
        <w:pStyle w:val="affffffff0"/>
      </w:pPr>
    </w:p>
    <w:p w:rsidR="00140134" w:rsidRPr="00BE4186" w:rsidRDefault="00140134" w:rsidP="00140134">
      <w:pPr>
        <w:pStyle w:val="20"/>
      </w:pPr>
      <w:bookmarkStart w:id="54" w:name="_Toc54014092"/>
      <w:r w:rsidRPr="00BE4186">
        <w:t xml:space="preserve">Примеры запросов и ответов при работе с </w:t>
      </w:r>
      <w:r w:rsidR="00BD11B4" w:rsidRPr="00BE4186">
        <w:t>интеграционными профилями</w:t>
      </w:r>
      <w:r w:rsidRPr="00BE4186">
        <w:t xml:space="preserve"> </w:t>
      </w:r>
      <w:r w:rsidR="00BD11B4" w:rsidRPr="00BE4186">
        <w:t>ФРБТ</w:t>
      </w:r>
      <w:bookmarkEnd w:id="54"/>
    </w:p>
    <w:p w:rsidR="00C67E86" w:rsidRPr="00BE4186" w:rsidRDefault="00C67E86" w:rsidP="000B7B90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55" w:name="_Toc512444510"/>
      <w:bookmarkStart w:id="56" w:name="_Toc535243472"/>
      <w:bookmarkStart w:id="57" w:name="_Toc536103636"/>
      <w:bookmarkStart w:id="58" w:name="_Toc54014093"/>
      <w:r w:rsidRPr="00BE4186">
        <w:rPr>
          <w:b/>
          <w:i w:val="0"/>
        </w:rPr>
        <w:t xml:space="preserve">Примеры запросов к подсистеме </w:t>
      </w:r>
      <w:bookmarkEnd w:id="55"/>
      <w:bookmarkEnd w:id="56"/>
      <w:r w:rsidRPr="00BE4186">
        <w:rPr>
          <w:b/>
          <w:i w:val="0"/>
          <w:lang w:val="en-US"/>
        </w:rPr>
        <w:t>p</w:t>
      </w:r>
      <w:bookmarkEnd w:id="57"/>
      <w:r w:rsidRPr="00BE4186">
        <w:rPr>
          <w:b/>
          <w:i w:val="0"/>
          <w:lang w:val="en-US"/>
        </w:rPr>
        <w:t>atient</w:t>
      </w:r>
      <w:bookmarkEnd w:id="58"/>
    </w:p>
    <w:p w:rsidR="00140134" w:rsidRPr="00BE4186" w:rsidRDefault="00923839" w:rsidP="00923839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="00674892" w:rsidRPr="00BE4186">
        <w:t>ИС</w:t>
      </w:r>
      <w:r w:rsidR="00A075CA" w:rsidRPr="00BE4186">
        <w:t xml:space="preserve"> </w:t>
      </w:r>
      <w:r w:rsidR="00A01110" w:rsidRPr="00BE4186">
        <w:rPr>
          <w:szCs w:val="28"/>
        </w:rPr>
        <w:t xml:space="preserve">с Системой </w:t>
      </w:r>
      <w:r w:rsidR="0074474E" w:rsidRPr="00BE4186">
        <w:rPr>
          <w:szCs w:val="28"/>
        </w:rPr>
        <w:t xml:space="preserve">в части чтения, создания, редактирования и удаления </w:t>
      </w:r>
      <w:r w:rsidR="001252A6" w:rsidRPr="00BE4186">
        <w:rPr>
          <w:szCs w:val="28"/>
        </w:rPr>
        <w:t>данных о пациенте</w:t>
      </w:r>
      <w:r w:rsidR="0074474E" w:rsidRPr="00BE4186">
        <w:rPr>
          <w:szCs w:val="28"/>
        </w:rPr>
        <w:t xml:space="preserve"> </w:t>
      </w:r>
      <w:r w:rsidR="00A01110" w:rsidRPr="00BE4186">
        <w:rPr>
          <w:szCs w:val="28"/>
        </w:rPr>
        <w:t xml:space="preserve">приведены в таблице </w:t>
      </w:r>
      <w:r w:rsidR="00A02745" w:rsidRPr="00BE4186">
        <w:rPr>
          <w:szCs w:val="28"/>
        </w:rPr>
        <w:t>29</w:t>
      </w:r>
      <w:r w:rsidRPr="00BE4186">
        <w:rPr>
          <w:szCs w:val="28"/>
        </w:rPr>
        <w:t>.</w:t>
      </w:r>
    </w:p>
    <w:p w:rsidR="00C67E86" w:rsidRPr="00BE4186" w:rsidRDefault="00C67E86" w:rsidP="00923839">
      <w:pPr>
        <w:pStyle w:val="afffffff8"/>
        <w:rPr>
          <w:szCs w:val="28"/>
        </w:rPr>
      </w:pPr>
      <w:r w:rsidRPr="00BE4186">
        <w:rPr>
          <w:szCs w:val="28"/>
        </w:rPr>
        <w:t>Примеры полного запроса, синхронного и асинхронных ответов, а также уведомления о получении асинхронного ответа приведены в приложении (</w:t>
      </w:r>
      <w:r w:rsidR="000709AE" w:rsidRPr="00BE4186">
        <w:rPr>
          <w:szCs w:val="28"/>
        </w:rPr>
        <w:fldChar w:fldCharType="begin"/>
      </w:r>
      <w:r w:rsidR="000709AE" w:rsidRPr="00BE4186">
        <w:rPr>
          <w:szCs w:val="28"/>
        </w:rPr>
        <w:instrText xml:space="preserve"> REF _Ref536183504 \h </w:instrText>
      </w:r>
      <w:r w:rsidR="00BE4186">
        <w:rPr>
          <w:szCs w:val="28"/>
        </w:rPr>
        <w:instrText xml:space="preserve"> \* MERGEFORMAT </w:instrText>
      </w:r>
      <w:r w:rsidR="000709AE" w:rsidRPr="00BE4186">
        <w:rPr>
          <w:szCs w:val="28"/>
        </w:rPr>
      </w:r>
      <w:r w:rsidR="000709AE" w:rsidRPr="00BE4186">
        <w:rPr>
          <w:szCs w:val="28"/>
        </w:rPr>
        <w:fldChar w:fldCharType="separate"/>
      </w:r>
      <w:r w:rsidR="000709AE" w:rsidRPr="00BE4186">
        <w:t>Приложение 5</w:t>
      </w:r>
      <w:r w:rsidR="000709AE" w:rsidRPr="00BE4186">
        <w:rPr>
          <w:szCs w:val="28"/>
        </w:rPr>
        <w:fldChar w:fldCharType="end"/>
      </w:r>
      <w:r w:rsidRPr="00BE4186">
        <w:rPr>
          <w:szCs w:val="28"/>
        </w:rPr>
        <w:t>).</w:t>
      </w:r>
    </w:p>
    <w:p w:rsidR="00923839" w:rsidRPr="00BE4186" w:rsidRDefault="00923839" w:rsidP="00E24FDE">
      <w:pPr>
        <w:pStyle w:val="afd"/>
        <w:ind w:firstLine="0"/>
        <w:jc w:val="center"/>
      </w:pPr>
      <w:r w:rsidRPr="00BE4186">
        <w:rPr>
          <w:rFonts w:eastAsia="Calibri"/>
        </w:rPr>
        <w:t xml:space="preserve">Таблица </w:t>
      </w:r>
      <w:r w:rsidR="00A02745" w:rsidRPr="00BE4186">
        <w:rPr>
          <w:rFonts w:eastAsia="Calibri"/>
        </w:rPr>
        <w:t>29</w:t>
      </w:r>
      <w:r w:rsidRPr="00BE4186">
        <w:rPr>
          <w:rFonts w:eastAsia="Calibri"/>
        </w:rPr>
        <w:t xml:space="preserve"> – </w:t>
      </w:r>
      <w:r w:rsidRPr="00BE4186">
        <w:t xml:space="preserve">Примеры </w:t>
      </w:r>
      <w:r w:rsidR="00ED0B04" w:rsidRPr="00BE4186">
        <w:t>сообщений</w:t>
      </w:r>
      <w:r w:rsidRPr="00BE4186">
        <w:t xml:space="preserve"> и ответов</w:t>
      </w:r>
      <w:r w:rsidR="00265023" w:rsidRPr="00BE4186">
        <w:t xml:space="preserve"> подсистемы </w:t>
      </w:r>
      <w:r w:rsidR="00265023" w:rsidRPr="00BE4186">
        <w:rPr>
          <w:lang w:val="en-US"/>
        </w:rPr>
        <w:t>patient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701"/>
        <w:gridCol w:w="3685"/>
        <w:gridCol w:w="3635"/>
      </w:tblGrid>
      <w:tr w:rsidR="008379BF" w:rsidRPr="00BE4186" w:rsidTr="000B7B90">
        <w:trPr>
          <w:tblHeader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9BF" w:rsidRPr="00BE4186" w:rsidRDefault="008379BF" w:rsidP="00E958C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9BF" w:rsidRPr="00BE4186" w:rsidRDefault="008379BF" w:rsidP="0001205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9BF" w:rsidRPr="00BE4186" w:rsidRDefault="008379BF" w:rsidP="0001205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79BF" w:rsidRPr="00BE4186" w:rsidRDefault="008379BF" w:rsidP="00012053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8379BF" w:rsidRPr="00E52521" w:rsidTr="00373D0E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79BF" w:rsidRPr="00BE4186" w:rsidRDefault="008379BF" w:rsidP="000F6EA8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BF" w:rsidRPr="00BE4186" w:rsidRDefault="003F3474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read</w:t>
            </w:r>
            <w:r w:rsidR="00A26114" w:rsidRPr="00BE4186">
              <w:rPr>
                <w:b/>
                <w:szCs w:val="20"/>
              </w:rPr>
              <w:t xml:space="preserve"> - </w:t>
            </w:r>
          </w:p>
          <w:p w:rsidR="003F3474" w:rsidRPr="00BE4186" w:rsidRDefault="003F3474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Получение информации о пациенте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3" w:rsidRPr="00BE4186" w:rsidRDefault="00256DF7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Дл</w:t>
            </w:r>
            <w:r w:rsidR="00F31D93" w:rsidRPr="00BE4186">
              <w:rPr>
                <w:b/>
                <w:szCs w:val="20"/>
              </w:rPr>
              <w:t>я идентифицированного пациента:</w:t>
            </w:r>
          </w:p>
          <w:p w:rsidR="008379BF" w:rsidRPr="00BE4186" w:rsidRDefault="00256DF7">
            <w:pPr>
              <w:pStyle w:val="affffffb"/>
              <w:rPr>
                <w:b/>
                <w:szCs w:val="20"/>
              </w:rPr>
            </w:pPr>
            <w:r w:rsidRPr="00BE4186">
              <w:rPr>
                <w:szCs w:val="20"/>
              </w:rPr>
              <w:br/>
            </w:r>
            <w:r w:rsidR="008379BF" w:rsidRPr="00BE4186">
              <w:rPr>
                <w:szCs w:val="20"/>
              </w:rPr>
              <w:t>&lt;</w:t>
            </w:r>
            <w:r w:rsidR="008379BF" w:rsidRPr="00BE4186">
              <w:rPr>
                <w:szCs w:val="20"/>
                <w:lang w:val="en-US"/>
              </w:rPr>
              <w:t>patientKey</w:t>
            </w:r>
            <w:r w:rsidR="008379BF" w:rsidRPr="00BE4186">
              <w:rPr>
                <w:szCs w:val="20"/>
              </w:rPr>
              <w:t>&gt;</w:t>
            </w:r>
          </w:p>
          <w:p w:rsidR="008379BF" w:rsidRPr="00BE4186" w:rsidRDefault="008379B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  &lt;</w:t>
            </w: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>&gt;99999999901&lt;/</w:t>
            </w:r>
            <w:r w:rsidRPr="00BE4186">
              <w:rPr>
                <w:szCs w:val="20"/>
                <w:lang w:val="en-US"/>
              </w:rPr>
              <w:t>snils</w:t>
            </w:r>
            <w:r w:rsidRPr="00BE4186">
              <w:rPr>
                <w:szCs w:val="20"/>
              </w:rPr>
              <w:t>&gt;</w:t>
            </w:r>
          </w:p>
          <w:p w:rsidR="008379BF" w:rsidRPr="00BE4186" w:rsidRDefault="008379B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&lt;/</w:t>
            </w:r>
            <w:r w:rsidRPr="00BE4186">
              <w:rPr>
                <w:szCs w:val="20"/>
                <w:lang w:val="en-US"/>
              </w:rPr>
              <w:t>patientKey</w:t>
            </w:r>
            <w:r w:rsidRPr="00BE4186">
              <w:rPr>
                <w:szCs w:val="20"/>
              </w:rPr>
              <w:t>&gt;</w:t>
            </w:r>
          </w:p>
          <w:p w:rsidR="00256DF7" w:rsidRPr="00BE4186" w:rsidRDefault="00256DF7">
            <w:pPr>
              <w:pStyle w:val="affffffb"/>
              <w:rPr>
                <w:szCs w:val="20"/>
              </w:rPr>
            </w:pPr>
          </w:p>
          <w:p w:rsidR="00256DF7" w:rsidRPr="00BE4186" w:rsidRDefault="00256DF7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Для неидентифицированного пациента:</w:t>
            </w:r>
          </w:p>
          <w:p w:rsidR="00AC16DE" w:rsidRPr="00BE4186" w:rsidRDefault="00AC16DE">
            <w:pPr>
              <w:pStyle w:val="affffffb"/>
              <w:rPr>
                <w:b/>
                <w:szCs w:val="20"/>
              </w:rPr>
            </w:pPr>
          </w:p>
          <w:p w:rsidR="00256DF7" w:rsidRPr="00BE4186" w:rsidRDefault="00256DF7" w:rsidP="00256D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patientKey</w:t>
            </w:r>
            <w:r w:rsidRPr="00BE4186">
              <w:rPr>
                <w:sz w:val="20"/>
              </w:rPr>
              <w:t>&gt;</w:t>
            </w:r>
          </w:p>
          <w:p w:rsidR="00256DF7" w:rsidRPr="00BE4186" w:rsidRDefault="00256DF7" w:rsidP="00256D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</w:rPr>
              <w:t xml:space="preserve">  </w:t>
            </w:r>
            <w:r w:rsidRPr="00BE4186">
              <w:rPr>
                <w:sz w:val="20"/>
                <w:lang w:val="en-US"/>
              </w:rPr>
              <w:t>&lt;unidentified&gt;</w:t>
            </w:r>
          </w:p>
          <w:p w:rsidR="00256DF7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&lt;lastName&gt;</w:t>
            </w:r>
            <w:r w:rsidRPr="00BE4186">
              <w:rPr>
                <w:szCs w:val="20"/>
              </w:rPr>
              <w:t>Иванов</w:t>
            </w:r>
            <w:r w:rsidRPr="00BE4186">
              <w:rPr>
                <w:szCs w:val="20"/>
                <w:lang w:val="en-US"/>
              </w:rPr>
              <w:t xml:space="preserve">&lt;/lastName&gt;       </w:t>
            </w:r>
          </w:p>
          <w:p w:rsidR="00256DF7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&lt;firstName&gt;</w:t>
            </w:r>
            <w:r w:rsidRPr="00BE4186">
              <w:rPr>
                <w:szCs w:val="20"/>
              </w:rPr>
              <w:t>Иван</w:t>
            </w:r>
            <w:r w:rsidRPr="00BE4186">
              <w:rPr>
                <w:szCs w:val="20"/>
                <w:lang w:val="en-US"/>
              </w:rPr>
              <w:t xml:space="preserve">&lt;/firstName&gt;  </w:t>
            </w:r>
          </w:p>
          <w:p w:rsidR="00256DF7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&lt;patronymic&gt;</w:t>
            </w:r>
            <w:r w:rsidRPr="00BE4186">
              <w:rPr>
                <w:szCs w:val="20"/>
              </w:rPr>
              <w:t>Иванович</w:t>
            </w:r>
            <w:r w:rsidRPr="00BE4186">
              <w:rPr>
                <w:szCs w:val="20"/>
                <w:lang w:val="en-US"/>
              </w:rPr>
              <w:t xml:space="preserve">&lt;/patronymic&gt; </w:t>
            </w:r>
          </w:p>
          <w:p w:rsidR="00256DF7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&lt;birthDate&gt;20</w:t>
            </w:r>
            <w:r w:rsidR="00046D1C" w:rsidRPr="00BE4186">
              <w:rPr>
                <w:szCs w:val="20"/>
                <w:lang w:val="en-US"/>
              </w:rPr>
              <w:t>00</w:t>
            </w:r>
            <w:r w:rsidRPr="00BE4186">
              <w:rPr>
                <w:szCs w:val="20"/>
                <w:lang w:val="en-US"/>
              </w:rPr>
              <w:t>-11-01&lt;/birthDate&gt;</w:t>
            </w:r>
          </w:p>
          <w:p w:rsidR="00256DF7" w:rsidRPr="00BE4186" w:rsidRDefault="00256DF7" w:rsidP="00256D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&lt;/unidentified&gt;</w:t>
            </w:r>
          </w:p>
          <w:p w:rsidR="00256DF7" w:rsidRPr="00BE4186" w:rsidRDefault="00256DF7" w:rsidP="00256D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&lt;/patientKey&gt;</w:t>
            </w:r>
          </w:p>
          <w:p w:rsidR="00256DF7" w:rsidRPr="00BE4186" w:rsidRDefault="00256DF7">
            <w:pPr>
              <w:pStyle w:val="affffffb"/>
              <w:rPr>
                <w:b/>
                <w:szCs w:val="20"/>
                <w:lang w:val="en-US"/>
              </w:rPr>
            </w:pPr>
          </w:p>
          <w:p w:rsidR="00256DF7" w:rsidRPr="00BE4186" w:rsidRDefault="00256DF7">
            <w:pPr>
              <w:pStyle w:val="affffffb"/>
              <w:rPr>
                <w:szCs w:val="20"/>
                <w:lang w:val="en-US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F" w:rsidRPr="00BE4186" w:rsidRDefault="00256DF7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046D1C" w:rsidRPr="00BE4186">
              <w:rPr>
                <w:b/>
                <w:szCs w:val="20"/>
              </w:rPr>
              <w:t>идентифицированный</w:t>
            </w:r>
            <w:r w:rsidR="00046D1C"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пациент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AC16DE" w:rsidRPr="00BE4186" w:rsidRDefault="00AC16DE">
            <w:pPr>
              <w:pStyle w:val="affffffb"/>
              <w:rPr>
                <w:b/>
                <w:szCs w:val="20"/>
                <w:lang w:val="en-US"/>
              </w:rPr>
            </w:pP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&lt;?xml version="1.0" encoding="UTF-8"?&gt;&lt;patient&gt; &lt;snils&gt;99999999901&lt;/snils&gt; &lt;lastName&gt;</w:t>
            </w:r>
            <w:r w:rsidRPr="00BE4186">
              <w:rPr>
                <w:szCs w:val="20"/>
              </w:rPr>
              <w:t>Иванов</w:t>
            </w:r>
            <w:r w:rsidRPr="00BE4186">
              <w:rPr>
                <w:szCs w:val="20"/>
                <w:lang w:val="en-US"/>
              </w:rPr>
              <w:t>&lt;/lastName&gt; &lt;firstName&gt;</w:t>
            </w:r>
            <w:r w:rsidRPr="00BE4186">
              <w:rPr>
                <w:szCs w:val="20"/>
              </w:rPr>
              <w:t>Иван</w:t>
            </w:r>
            <w:r w:rsidRPr="00BE4186">
              <w:rPr>
                <w:szCs w:val="20"/>
                <w:lang w:val="en-US"/>
              </w:rPr>
              <w:t>&lt;/firstName&gt; &lt;patronymic&gt;</w:t>
            </w:r>
            <w:r w:rsidRPr="00BE4186">
              <w:rPr>
                <w:szCs w:val="20"/>
              </w:rPr>
              <w:t>Иванович</w:t>
            </w:r>
            <w:r w:rsidRPr="00BE4186">
              <w:rPr>
                <w:szCs w:val="20"/>
                <w:lang w:val="en-US"/>
              </w:rPr>
              <w:t xml:space="preserve">&lt;/patronymic&gt; &lt;gender&gt;1&lt;/gender&gt;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&lt;birthDate&gt;2013-11-01&lt;/birthDate&gt; &lt;citizenShipId id="</w:t>
            </w:r>
            <w:r w:rsidR="00046D1C" w:rsidRPr="00BE4186">
              <w:rPr>
                <w:szCs w:val="20"/>
                <w:lang w:val="en-US"/>
              </w:rPr>
              <w:t>32</w:t>
            </w:r>
            <w:r w:rsidRPr="00BE4186">
              <w:rPr>
                <w:szCs w:val="20"/>
                <w:lang w:val="en-US"/>
              </w:rPr>
              <w:t>"/&gt;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&lt;noresidentStatusId id="2"/&gt;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&lt;socStatusId id="4"/&gt; &lt;relatives&gt; &lt;relative&gt; &lt;firstName&gt;</w:t>
            </w:r>
            <w:r w:rsidRPr="00BE4186">
              <w:rPr>
                <w:szCs w:val="20"/>
              </w:rPr>
              <w:t>Павел</w:t>
            </w:r>
            <w:r w:rsidRPr="00BE4186">
              <w:rPr>
                <w:szCs w:val="20"/>
                <w:lang w:val="en-US"/>
              </w:rPr>
              <w:t>&lt;/firstName&gt; &lt;lastName&gt;</w:t>
            </w:r>
            <w:r w:rsidRPr="00BE4186">
              <w:rPr>
                <w:szCs w:val="20"/>
              </w:rPr>
              <w:t>Иванов</w:t>
            </w:r>
            <w:r w:rsidRPr="00BE4186">
              <w:rPr>
                <w:szCs w:val="20"/>
                <w:lang w:val="en-US"/>
              </w:rPr>
              <w:t>&lt;/lastName&gt; &lt;patronymic&gt;</w:t>
            </w:r>
            <w:r w:rsidRPr="00BE4186">
              <w:rPr>
                <w:szCs w:val="20"/>
              </w:rPr>
              <w:t>Иванович</w:t>
            </w:r>
            <w:r w:rsidRPr="00BE4186">
              <w:rPr>
                <w:szCs w:val="20"/>
                <w:lang w:val="en-US"/>
              </w:rPr>
              <w:t xml:space="preserve">&lt;/patronymic&gt; &lt;phone&gt;+79874563214&lt;/phone&gt; &lt;address&gt;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&lt;aoidArea&gt;804ad1ea-276d-4e30-ac20-39517d3cef63&lt;/aoidArea&gt; &lt;aoidStreet&gt;8033ffb8-1442-4ecd-860b-</w:t>
            </w:r>
            <w:r w:rsidRPr="00BE4186">
              <w:rPr>
                <w:szCs w:val="20"/>
                <w:lang w:val="en-US"/>
              </w:rPr>
              <w:lastRenderedPageBreak/>
              <w:t xml:space="preserve">c0de89f50cb1&lt;/aoidStreet&gt; &lt;houseid&gt;9da4940b-d1ef-4a9c-963c-2a5a3f3bf64a&lt;/houseid&gt;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&lt;region id="1"/&gt; &lt;areaName&gt;</w:t>
            </w:r>
            <w:r w:rsidRPr="00BE4186">
              <w:rPr>
                <w:szCs w:val="20"/>
              </w:rPr>
              <w:t>Адыгейск</w:t>
            </w:r>
            <w:r w:rsidRPr="00BE4186">
              <w:rPr>
                <w:szCs w:val="20"/>
                <w:lang w:val="en-US"/>
              </w:rPr>
              <w:t>&lt;/areaName&gt; &lt;prefixArea&gt;</w:t>
            </w:r>
            <w:r w:rsidRPr="00BE4186">
              <w:rPr>
                <w:szCs w:val="20"/>
              </w:rPr>
              <w:t>г</w:t>
            </w:r>
            <w:r w:rsidRPr="00BE4186">
              <w:rPr>
                <w:szCs w:val="20"/>
                <w:lang w:val="en-US"/>
              </w:rPr>
              <w:t>&lt;/prefixArea&gt; &lt;streetName&gt;</w:t>
            </w:r>
            <w:r w:rsidRPr="00BE4186">
              <w:rPr>
                <w:szCs w:val="20"/>
              </w:rPr>
              <w:t>Новоселов</w:t>
            </w:r>
            <w:r w:rsidRPr="00BE4186">
              <w:rPr>
                <w:szCs w:val="20"/>
                <w:lang w:val="en-US"/>
              </w:rPr>
              <w:t>&lt;/streetName&gt; &lt;prefixStreet&gt;</w:t>
            </w:r>
            <w:r w:rsidRPr="00BE4186">
              <w:rPr>
                <w:szCs w:val="20"/>
              </w:rPr>
              <w:t>ул</w:t>
            </w:r>
            <w:r w:rsidRPr="00BE4186">
              <w:rPr>
                <w:szCs w:val="20"/>
                <w:lang w:val="en-US"/>
              </w:rPr>
              <w:t>&lt;/prefixStreet&gt; &lt;house&gt;15&lt;/house&gt;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&lt;/address&gt;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&lt;/relative&gt;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&lt;/relatives&gt;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&lt;documents&gt;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&lt;document&gt; </w:t>
            </w:r>
          </w:p>
          <w:p w:rsidR="00BF3666" w:rsidRPr="00BE4186" w:rsidRDefault="00256DF7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&lt;serial&gt;1234&lt;/serial&gt; &lt;number&gt;567896&lt;/number&gt; &lt;passDate&gt;2013-11-01&lt;/passDate&gt; &lt;passOrg&gt;</w:t>
            </w:r>
            <w:r w:rsidRPr="00BE4186">
              <w:rPr>
                <w:szCs w:val="20"/>
              </w:rPr>
              <w:t>УФМС</w:t>
            </w:r>
            <w:r w:rsidRPr="00BE4186">
              <w:rPr>
                <w:szCs w:val="20"/>
                <w:lang w:val="en-US"/>
              </w:rPr>
              <w:t>&lt;/passOrg&gt; &lt;documentId id="14"/&gt;</w:t>
            </w:r>
          </w:p>
          <w:p w:rsidR="00BF3666" w:rsidRPr="00BE4186" w:rsidRDefault="00256DF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  <w:r w:rsidRPr="00BE4186">
              <w:rPr>
                <w:szCs w:val="20"/>
              </w:rPr>
              <w:t>&lt;/</w:t>
            </w:r>
            <w:r w:rsidRPr="00BE4186">
              <w:rPr>
                <w:szCs w:val="20"/>
                <w:lang w:val="en-US"/>
              </w:rPr>
              <w:t>document</w:t>
            </w:r>
            <w:r w:rsidRPr="00BE4186">
              <w:rPr>
                <w:szCs w:val="20"/>
              </w:rPr>
              <w:t xml:space="preserve">&gt; </w:t>
            </w:r>
          </w:p>
          <w:p w:rsidR="00BF3666" w:rsidRPr="00BE4186" w:rsidRDefault="00256DF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&lt;/</w:t>
            </w:r>
            <w:r w:rsidRPr="00BE4186">
              <w:rPr>
                <w:szCs w:val="20"/>
                <w:lang w:val="en-US"/>
              </w:rPr>
              <w:t>documents</w:t>
            </w:r>
            <w:r w:rsidRPr="00BE4186">
              <w:rPr>
                <w:szCs w:val="20"/>
              </w:rPr>
              <w:t>&gt;</w:t>
            </w:r>
          </w:p>
          <w:p w:rsidR="00256DF7" w:rsidRPr="00BE4186" w:rsidRDefault="00256DF7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 &lt;/</w:t>
            </w:r>
            <w:r w:rsidRPr="00BE4186">
              <w:rPr>
                <w:szCs w:val="20"/>
                <w:lang w:val="en-US"/>
              </w:rPr>
              <w:t>patient</w:t>
            </w:r>
            <w:r w:rsidRPr="00BE4186">
              <w:rPr>
                <w:szCs w:val="20"/>
              </w:rPr>
              <w:t>&gt;</w:t>
            </w:r>
          </w:p>
          <w:p w:rsidR="00046D1C" w:rsidRPr="00BE4186" w:rsidRDefault="00046D1C">
            <w:pPr>
              <w:pStyle w:val="affffffb"/>
              <w:rPr>
                <w:szCs w:val="20"/>
              </w:rPr>
            </w:pPr>
          </w:p>
          <w:p w:rsidR="00046D1C" w:rsidRPr="00BE4186" w:rsidRDefault="00046D1C" w:rsidP="00046D1C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не идентифицированный пациент найден:</w:t>
            </w:r>
          </w:p>
          <w:p w:rsidR="0084394D" w:rsidRPr="00BE4186" w:rsidRDefault="0084394D" w:rsidP="00046D1C">
            <w:pPr>
              <w:pStyle w:val="affffffb"/>
              <w:rPr>
                <w:b/>
                <w:szCs w:val="20"/>
              </w:rPr>
            </w:pP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&lt;?xml version="1.0" encoding="UTF-8" standalone="yes"?&gt;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&lt;patient&gt;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&lt;snils/&gt;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&lt;lastName&gt;</w:t>
            </w:r>
            <w:r w:rsidRPr="00BE4186">
              <w:rPr>
                <w:szCs w:val="20"/>
              </w:rPr>
              <w:t>Иванов</w:t>
            </w:r>
            <w:r w:rsidRPr="00BE4186">
              <w:rPr>
                <w:szCs w:val="20"/>
                <w:lang w:val="en-US"/>
              </w:rPr>
              <w:t>&lt;/lastName&gt;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&lt;firstName&gt;</w:t>
            </w:r>
            <w:r w:rsidRPr="00BE4186">
              <w:rPr>
                <w:szCs w:val="20"/>
              </w:rPr>
              <w:t>Иван</w:t>
            </w:r>
            <w:r w:rsidRPr="00BE4186">
              <w:rPr>
                <w:szCs w:val="20"/>
                <w:lang w:val="en-US"/>
              </w:rPr>
              <w:t>&lt;/firstName&gt;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&lt;patronymic&gt;</w:t>
            </w:r>
            <w:r w:rsidRPr="00BE4186">
              <w:rPr>
                <w:szCs w:val="20"/>
              </w:rPr>
              <w:t>Иванович</w:t>
            </w:r>
            <w:r w:rsidRPr="00BE4186">
              <w:rPr>
                <w:szCs w:val="20"/>
                <w:lang w:val="en-US"/>
              </w:rPr>
              <w:t>&lt;/patronymic&gt;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&lt;gender&gt;1&lt;/gender&gt;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&lt;birthDate&gt;2000-11-12&lt;/birthDate&gt;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&lt;citizenShipId id="171"/&gt;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&lt;relatives/&gt;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&lt;documents/&gt;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&lt;/patient&gt;</w:t>
            </w:r>
          </w:p>
          <w:p w:rsidR="00256DF7" w:rsidRPr="00BE4186" w:rsidRDefault="00256DF7">
            <w:pPr>
              <w:pStyle w:val="affffffb"/>
              <w:rPr>
                <w:szCs w:val="20"/>
                <w:lang w:val="en-US"/>
              </w:rPr>
            </w:pPr>
          </w:p>
          <w:p w:rsidR="00256DF7" w:rsidRPr="00BE4186" w:rsidRDefault="00256DF7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пациент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не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AC16DE" w:rsidRPr="00BE4186" w:rsidRDefault="00AC16DE">
            <w:pPr>
              <w:pStyle w:val="affffffb"/>
              <w:rPr>
                <w:b/>
                <w:szCs w:val="20"/>
                <w:lang w:val="en-US"/>
              </w:rPr>
            </w:pPr>
          </w:p>
          <w:p w:rsidR="00256DF7" w:rsidRPr="00BE4186" w:rsidRDefault="00F04D11" w:rsidP="00256D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 &lt;code&gt;NOT_FOUND&lt;/code&gt; &lt;detail&gt;</w:t>
            </w:r>
            <w:r w:rsidRPr="00BE4186">
              <w:rPr>
                <w:sz w:val="20"/>
              </w:rPr>
              <w:t>Пациент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найден</w:t>
            </w:r>
            <w:r w:rsidRPr="00BE4186">
              <w:rPr>
                <w:sz w:val="20"/>
                <w:lang w:val="en-US"/>
              </w:rPr>
              <w:t>&lt;/detail&gt; &lt;/error&gt;</w:t>
            </w:r>
          </w:p>
        </w:tc>
      </w:tr>
      <w:tr w:rsidR="008379BF" w:rsidRPr="00BE4186" w:rsidTr="00373D0E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379BF" w:rsidRPr="00BE4186" w:rsidRDefault="004A73DD" w:rsidP="000F6EA8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D" w:rsidRPr="00BE4186" w:rsidRDefault="004A73DD" w:rsidP="004A73DD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create</w:t>
            </w:r>
            <w:r w:rsidR="00A26114" w:rsidRPr="00BE4186">
              <w:rPr>
                <w:b/>
                <w:szCs w:val="20"/>
              </w:rPr>
              <w:t xml:space="preserve"> - </w:t>
            </w:r>
          </w:p>
          <w:p w:rsidR="004A73DD" w:rsidRPr="00BE4186" w:rsidRDefault="004A73DD" w:rsidP="004A73DD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Создание записи о пациенте</w:t>
            </w:r>
          </w:p>
          <w:p w:rsidR="008379BF" w:rsidRPr="00BE4186" w:rsidRDefault="008379BF">
            <w:pPr>
              <w:pStyle w:val="affffffb"/>
              <w:rPr>
                <w:b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BF" w:rsidRPr="00BE4186" w:rsidRDefault="008379BF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EE4654" w:rsidRPr="00BE4186">
              <w:rPr>
                <w:b/>
                <w:szCs w:val="20"/>
              </w:rPr>
              <w:t>для</w:t>
            </w:r>
            <w:r w:rsidRPr="00BE4186">
              <w:rPr>
                <w:b/>
                <w:szCs w:val="20"/>
              </w:rPr>
              <w:t xml:space="preserve"> создания идентифицированного пациента</w:t>
            </w:r>
            <w:r w:rsidR="00EE4654" w:rsidRPr="00BE4186">
              <w:rPr>
                <w:b/>
                <w:szCs w:val="20"/>
              </w:rPr>
              <w:t>:</w:t>
            </w:r>
          </w:p>
          <w:p w:rsidR="008379BF" w:rsidRPr="00BE4186" w:rsidRDefault="008379BF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&lt;snils&gt;99999999901&lt;/snils&gt;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&lt;lastName&gt;Иванова&lt;/lastName&gt;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&lt;firstName&gt;Галина&lt;/firstName&gt;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&lt;patronymic&gt;Ивановна&lt;/patronymic&gt;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&lt;gender&gt;2&lt;/gender&gt;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&lt;birthDate&gt;2007-01-10&lt;/birthDate&gt;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&lt;workPlace&gt;ПАО Газпром&lt;/workPlace&gt;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&lt;citizenShipId id="32"/&gt;</w:t>
            </w:r>
          </w:p>
          <w:p w:rsidR="00046D1C" w:rsidRPr="00BE4186" w:rsidRDefault="00046D1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&lt;noresidentStatusId id="2"/&gt;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&lt;decreedGroupId id="3"/&gt;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&lt;socStatusId id="4"/&gt;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&lt;relatives&gt;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&lt;relative&gt;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&lt;firstName&gt;Петров&lt;/firstName&gt;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&lt;lastName&gt;Сидор&lt;/lastName&gt;</w:t>
            </w:r>
          </w:p>
          <w:p w:rsidR="008379BF" w:rsidRPr="00BE4186" w:rsidRDefault="00B40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="008379BF" w:rsidRPr="00BE4186">
              <w:rPr>
                <w:sz w:val="20"/>
                <w:lang w:val="en-US"/>
              </w:rPr>
              <w:t>&lt;patronymic&gt;Николаевич&lt;/patronymic&gt;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&lt;address&gt;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&lt;aoidArea&gt;51c885c1-9750-4245-b25e-61673b776a10&lt;/aoidArea&gt;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&lt;aoidStreet&gt;2cd6d76f-196c-4b25-a8dc-59517f6b8450&lt;/aoidStreet&gt;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&lt;houseid&gt;289648c2-5c75-45b5-a105-cd1ef93a506b&lt;/houseid&gt;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&lt;region id="75"/&gt;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&lt;areaName&gt;Чита&lt;/areaName&gt;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&lt;prefixArea&gt;г&lt;/prefixArea&gt;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&lt;streetName&gt;Ленина&lt;/streetName&gt;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&lt;prefixStreet&gt;ул&lt;/prefixStreet&gt;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&lt;house&gt;111&lt;/house&gt;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&lt;flat&gt;35&lt;/flat&gt;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&lt;/address&gt;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&lt;phone&gt;+77777777777&lt;/phone&gt;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&lt;/relative&gt;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&lt;/relatives&gt;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&lt;serial&gt;5522&lt;/serial&gt;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&lt;number&gt;123546&lt;/number&gt;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&lt;passDate&gt;2008-01-01&lt;/passDate&gt;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&lt;passOrg&gt;УФМС&lt;/passOrg&gt;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&lt;documentId id="14"/&gt;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&lt;/document&gt;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&lt;/documents&gt;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&lt;/patient&gt; </w:t>
            </w:r>
          </w:p>
          <w:p w:rsidR="009668FC" w:rsidRPr="00BE4186" w:rsidRDefault="009668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9668FC" w:rsidRPr="00BE4186" w:rsidRDefault="009668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9668FC" w:rsidRPr="00BE4186" w:rsidRDefault="009668FC" w:rsidP="009668FC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неидентифицированного пациента:</w:t>
            </w:r>
          </w:p>
          <w:p w:rsidR="009668FC" w:rsidRPr="00BE4186" w:rsidRDefault="009668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&lt;unidentified&gt;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 &lt;/patronymic&gt;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&lt;gender&gt;1&lt;/gender&gt; 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&lt;birthDate&gt;2000-11-12&lt;/birthDate&gt;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&lt;citizenShipId id="171"/&gt;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&lt;/unidentified&gt;</w:t>
            </w:r>
          </w:p>
          <w:p w:rsidR="009668FC" w:rsidRPr="00BE4186" w:rsidRDefault="009668FC" w:rsidP="00966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&lt;/patient&gt;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F" w:rsidRPr="00BE4186" w:rsidRDefault="00EE4654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lastRenderedPageBreak/>
              <w:t>Если</w:t>
            </w:r>
            <w:r w:rsidR="008379BF" w:rsidRPr="00BE4186">
              <w:rPr>
                <w:b/>
                <w:szCs w:val="20"/>
                <w:lang w:val="en-US"/>
              </w:rPr>
              <w:t xml:space="preserve"> </w:t>
            </w:r>
            <w:r w:rsidR="008379BF" w:rsidRPr="00BE4186">
              <w:rPr>
                <w:b/>
                <w:szCs w:val="20"/>
              </w:rPr>
              <w:t>идентифицирова</w:t>
            </w:r>
            <w:r w:rsidRPr="00BE4186">
              <w:rPr>
                <w:b/>
                <w:szCs w:val="20"/>
              </w:rPr>
              <w:t>нный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пациент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создан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AC16DE" w:rsidRPr="00BE4186" w:rsidRDefault="00AC16DE">
            <w:pPr>
              <w:pStyle w:val="affffffb"/>
              <w:rPr>
                <w:b/>
                <w:szCs w:val="20"/>
                <w:lang w:val="en-US"/>
              </w:rPr>
            </w:pPr>
          </w:p>
          <w:p w:rsidR="00373D0E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&lt;?xml version="1.0" encoding="UTF-8"?&gt;&lt;patient&gt; &lt;snils&gt;05263543244&lt;/snils&gt; &lt;lastName&gt;</w:t>
            </w:r>
            <w:r w:rsidRPr="00BE4186">
              <w:rPr>
                <w:szCs w:val="20"/>
              </w:rPr>
              <w:t>Иванов</w:t>
            </w:r>
            <w:r w:rsidRPr="00BE4186">
              <w:rPr>
                <w:szCs w:val="20"/>
                <w:lang w:val="en-US"/>
              </w:rPr>
              <w:t>&lt;/lastName&gt; &lt;firstName&gt;</w:t>
            </w:r>
            <w:r w:rsidRPr="00BE4186">
              <w:rPr>
                <w:szCs w:val="20"/>
              </w:rPr>
              <w:t>Савелий</w:t>
            </w:r>
            <w:r w:rsidRPr="00BE4186">
              <w:rPr>
                <w:szCs w:val="20"/>
                <w:lang w:val="en-US"/>
              </w:rPr>
              <w:t>&lt;/firstName&gt; &lt;patronymic&gt;</w:t>
            </w:r>
            <w:r w:rsidRPr="00BE4186">
              <w:rPr>
                <w:szCs w:val="20"/>
              </w:rPr>
              <w:t>Генадьевич</w:t>
            </w:r>
            <w:r w:rsidRPr="00BE4186">
              <w:rPr>
                <w:szCs w:val="20"/>
                <w:lang w:val="en-US"/>
              </w:rPr>
              <w:t xml:space="preserve">&lt;/patronymic&gt; </w:t>
            </w:r>
          </w:p>
          <w:p w:rsidR="00373D0E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&lt;gender&gt;2&lt;/gender&gt;</w:t>
            </w:r>
          </w:p>
          <w:p w:rsidR="00373D0E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>&lt;b</w:t>
            </w:r>
            <w:r w:rsidR="00373D0E" w:rsidRPr="00BE4186">
              <w:rPr>
                <w:szCs w:val="20"/>
                <w:lang w:val="en-US"/>
              </w:rPr>
              <w:t>irthDate&gt;2007-01-10&lt;/birthDate&gt;</w:t>
            </w:r>
          </w:p>
          <w:p w:rsidR="00046D1C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&lt;workPlace&gt;</w:t>
            </w:r>
            <w:r w:rsidRPr="00BE4186">
              <w:rPr>
                <w:szCs w:val="20"/>
              </w:rPr>
              <w:t>ПАО</w:t>
            </w:r>
            <w:r w:rsidRPr="00BE4186">
              <w:rPr>
                <w:szCs w:val="20"/>
                <w:lang w:val="en-US"/>
              </w:rPr>
              <w:t xml:space="preserve"> </w:t>
            </w:r>
            <w:r w:rsidRPr="00BE4186">
              <w:rPr>
                <w:szCs w:val="20"/>
              </w:rPr>
              <w:t>Газпром</w:t>
            </w:r>
            <w:r w:rsidRPr="00BE4186">
              <w:rPr>
                <w:szCs w:val="20"/>
                <w:lang w:val="en-US"/>
              </w:rPr>
              <w:t>&lt;/workPlace&gt; &lt;citizenShipId id="</w:t>
            </w:r>
            <w:r w:rsidR="00046D1C" w:rsidRPr="00BE4186">
              <w:rPr>
                <w:szCs w:val="20"/>
                <w:lang w:val="en-US"/>
              </w:rPr>
              <w:t>32</w:t>
            </w:r>
            <w:r w:rsidRPr="00BE4186">
              <w:rPr>
                <w:szCs w:val="20"/>
                <w:lang w:val="en-US"/>
              </w:rPr>
              <w:t xml:space="preserve">"/&gt; </w:t>
            </w:r>
          </w:p>
          <w:p w:rsidR="00046D1C" w:rsidRPr="00BE4186" w:rsidRDefault="00046D1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&lt;noresidentStatusId id="2"/&gt;</w:t>
            </w:r>
          </w:p>
          <w:p w:rsidR="00373D0E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&lt;decreedGroupId id="3"/&gt; </w:t>
            </w:r>
          </w:p>
          <w:p w:rsidR="00373D0E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&lt;socStatusId id="4"/&gt;</w:t>
            </w:r>
          </w:p>
          <w:p w:rsidR="00373D0E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&lt;relatives&gt; </w:t>
            </w:r>
          </w:p>
          <w:p w:rsidR="00373D0E" w:rsidRPr="00BE4186" w:rsidRDefault="00373D0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&lt;relative&gt;</w:t>
            </w:r>
          </w:p>
          <w:p w:rsidR="00373D0E" w:rsidRPr="00BE4186" w:rsidRDefault="00373D0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</w:t>
            </w:r>
            <w:r w:rsidR="008379BF" w:rsidRPr="00BE4186">
              <w:rPr>
                <w:szCs w:val="20"/>
                <w:lang w:val="en-US"/>
              </w:rPr>
              <w:t>&lt;firstName&gt;</w:t>
            </w:r>
            <w:r w:rsidR="008379BF" w:rsidRPr="00BE4186">
              <w:rPr>
                <w:szCs w:val="20"/>
              </w:rPr>
              <w:t>Петров</w:t>
            </w:r>
            <w:r w:rsidRPr="00BE4186">
              <w:rPr>
                <w:szCs w:val="20"/>
                <w:lang w:val="en-US"/>
              </w:rPr>
              <w:t>&lt;/firstName&gt;</w:t>
            </w:r>
          </w:p>
          <w:p w:rsidR="00702ECD" w:rsidRPr="00BE4186" w:rsidRDefault="00373D0E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</w:t>
            </w:r>
            <w:r w:rsidR="008379BF" w:rsidRPr="00BE4186">
              <w:rPr>
                <w:szCs w:val="20"/>
                <w:lang w:val="en-US"/>
              </w:rPr>
              <w:t>&lt;lastName&gt;</w:t>
            </w:r>
            <w:r w:rsidR="008379BF" w:rsidRPr="00BE4186">
              <w:rPr>
                <w:szCs w:val="20"/>
              </w:rPr>
              <w:t>Сидор</w:t>
            </w:r>
            <w:r w:rsidRPr="00BE4186">
              <w:rPr>
                <w:szCs w:val="20"/>
                <w:lang w:val="en-US"/>
              </w:rPr>
              <w:t xml:space="preserve">&lt;/lastName&gt;    </w:t>
            </w:r>
            <w:r w:rsidR="008379BF" w:rsidRPr="00BE4186">
              <w:rPr>
                <w:szCs w:val="20"/>
                <w:lang w:val="en-US"/>
              </w:rPr>
              <w:t>&lt;patronymic&gt;</w:t>
            </w:r>
            <w:r w:rsidR="008379BF" w:rsidRPr="00BE4186">
              <w:rPr>
                <w:szCs w:val="20"/>
              </w:rPr>
              <w:t>Николаевич</w:t>
            </w:r>
            <w:r w:rsidR="008379BF" w:rsidRPr="00BE4186">
              <w:rPr>
                <w:szCs w:val="20"/>
                <w:lang w:val="en-US"/>
              </w:rPr>
              <w:t xml:space="preserve">&lt;/patronymic&gt; </w:t>
            </w:r>
            <w:r w:rsidR="00702ECD" w:rsidRPr="00BE4186">
              <w:rPr>
                <w:szCs w:val="20"/>
                <w:lang w:val="en-US"/>
              </w:rPr>
              <w:t xml:space="preserve">  </w:t>
            </w:r>
            <w:r w:rsidR="008379BF" w:rsidRPr="00BE4186">
              <w:rPr>
                <w:szCs w:val="20"/>
                <w:lang w:val="en-US"/>
              </w:rPr>
              <w:t>&lt;addressId&gt;2cd6d76f-196c-4b2</w:t>
            </w:r>
            <w:r w:rsidR="00702ECD" w:rsidRPr="00BE4186">
              <w:rPr>
                <w:szCs w:val="20"/>
                <w:lang w:val="en-US"/>
              </w:rPr>
              <w:t>5-a8dc-59517f6b8450&lt;/addressId&gt;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</w:t>
            </w:r>
            <w:r w:rsidR="008379BF" w:rsidRPr="00BE4186">
              <w:rPr>
                <w:szCs w:val="20"/>
                <w:lang w:val="en-US"/>
              </w:rPr>
              <w:t>&lt;house&gt;1&lt;/house&gt;</w:t>
            </w:r>
          </w:p>
          <w:p w:rsidR="00702ECD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  <w:r w:rsidR="00702ECD" w:rsidRPr="00BE4186">
              <w:rPr>
                <w:szCs w:val="20"/>
                <w:lang w:val="en-US"/>
              </w:rPr>
              <w:t xml:space="preserve">     &lt;korpus&gt;2&lt;/korpus&gt;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&lt;building&gt;3&lt;/building&gt;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&lt;flat&gt;4&lt;/flat&gt;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&lt;phone&gt;+77777777777&lt;/phone&gt;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</w:t>
            </w:r>
            <w:r w:rsidR="008379BF" w:rsidRPr="00BE4186">
              <w:rPr>
                <w:szCs w:val="20"/>
                <w:lang w:val="en-US"/>
              </w:rPr>
              <w:t xml:space="preserve">&lt;/relative&gt; 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  <w:r w:rsidR="008379BF" w:rsidRPr="00BE4186">
              <w:rPr>
                <w:szCs w:val="20"/>
                <w:lang w:val="en-US"/>
              </w:rPr>
              <w:t>&lt;/relatives&gt;</w:t>
            </w:r>
          </w:p>
          <w:p w:rsidR="00702ECD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&lt;documents&gt;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</w:t>
            </w:r>
            <w:r w:rsidR="008379BF" w:rsidRPr="00BE4186">
              <w:rPr>
                <w:szCs w:val="20"/>
                <w:lang w:val="en-US"/>
              </w:rPr>
              <w:t xml:space="preserve"> &lt;document&gt; 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&lt;serial&gt;5522&lt;/serial&gt;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&lt;number&gt;123546&lt;/number&gt;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&lt;passDate&gt;2008-01-01&lt;/passDate&gt;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</w:t>
            </w:r>
            <w:r w:rsidR="008379BF" w:rsidRPr="00BE4186">
              <w:rPr>
                <w:szCs w:val="20"/>
                <w:lang w:val="en-US"/>
              </w:rPr>
              <w:t>&lt;passOrg&gt;</w:t>
            </w:r>
            <w:r w:rsidR="008379BF" w:rsidRPr="00BE4186">
              <w:rPr>
                <w:szCs w:val="20"/>
              </w:rPr>
              <w:t>УФМС</w:t>
            </w:r>
            <w:r w:rsidRPr="00BE4186">
              <w:rPr>
                <w:szCs w:val="20"/>
                <w:lang w:val="en-US"/>
              </w:rPr>
              <w:t>&lt;/passOrg&gt;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</w:t>
            </w:r>
            <w:r w:rsidR="008379BF" w:rsidRPr="00BE4186">
              <w:rPr>
                <w:szCs w:val="20"/>
                <w:lang w:val="en-US"/>
              </w:rPr>
              <w:t>&lt;documentId id="14"/&gt;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  <w:r w:rsidR="008379BF" w:rsidRPr="00BE4186">
              <w:rPr>
                <w:szCs w:val="20"/>
                <w:lang w:val="en-US"/>
              </w:rPr>
              <w:t xml:space="preserve"> &lt;/document&gt; </w:t>
            </w:r>
          </w:p>
          <w:p w:rsidR="00702ECD" w:rsidRPr="00BE4186" w:rsidRDefault="00702EC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&lt;/documents&gt;</w:t>
            </w:r>
          </w:p>
          <w:p w:rsidR="008379BF" w:rsidRPr="00BE4186" w:rsidRDefault="008379BF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&lt;/patient&gt;</w:t>
            </w:r>
          </w:p>
          <w:p w:rsidR="009668FC" w:rsidRPr="00BE4186" w:rsidRDefault="009668FC">
            <w:pPr>
              <w:pStyle w:val="affffffb"/>
              <w:rPr>
                <w:szCs w:val="20"/>
                <w:lang w:val="en-US"/>
              </w:rPr>
            </w:pPr>
          </w:p>
          <w:p w:rsidR="009668FC" w:rsidRPr="00BE4186" w:rsidRDefault="009668FC">
            <w:pPr>
              <w:pStyle w:val="affffffb"/>
              <w:rPr>
                <w:szCs w:val="20"/>
                <w:lang w:val="en-US"/>
              </w:rPr>
            </w:pPr>
          </w:p>
          <w:p w:rsidR="009668FC" w:rsidRPr="00BE4186" w:rsidRDefault="009668FC" w:rsidP="009668FC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неидентифицированный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пациент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создан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9668FC" w:rsidRPr="00BE4186" w:rsidRDefault="009668FC" w:rsidP="009668FC">
            <w:pPr>
              <w:pStyle w:val="affffffb"/>
              <w:rPr>
                <w:b/>
                <w:szCs w:val="20"/>
                <w:lang w:val="en-US"/>
              </w:rPr>
            </w:pPr>
          </w:p>
          <w:p w:rsidR="009668FC" w:rsidRPr="00BE4186" w:rsidRDefault="009668FC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&lt;?xml version="1.0" encoding="UTF-8" standalone="yes"?&gt;</w:t>
            </w:r>
          </w:p>
          <w:p w:rsidR="009668FC" w:rsidRPr="00BE4186" w:rsidRDefault="009668FC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&lt;patient&gt;</w:t>
            </w:r>
          </w:p>
          <w:p w:rsidR="009668FC" w:rsidRPr="00BE4186" w:rsidRDefault="000E546B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</w:t>
            </w:r>
            <w:r w:rsidR="009668FC" w:rsidRPr="00BE4186">
              <w:rPr>
                <w:szCs w:val="20"/>
                <w:lang w:val="en-US"/>
              </w:rPr>
              <w:t>&lt;lastName&gt;Иванов&lt;/lastName&gt;</w:t>
            </w:r>
          </w:p>
          <w:p w:rsidR="009668FC" w:rsidRPr="00BE4186" w:rsidRDefault="000E546B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</w:t>
            </w:r>
            <w:r w:rsidR="009668FC" w:rsidRPr="00BE4186">
              <w:rPr>
                <w:szCs w:val="20"/>
                <w:lang w:val="en-US"/>
              </w:rPr>
              <w:t>&lt;firstName&gt;Иван&lt;/firstName&gt;</w:t>
            </w:r>
          </w:p>
          <w:p w:rsidR="009668FC" w:rsidRPr="00BE4186" w:rsidRDefault="000E546B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</w:t>
            </w:r>
            <w:r w:rsidR="009668FC" w:rsidRPr="00BE4186">
              <w:rPr>
                <w:szCs w:val="20"/>
                <w:lang w:val="en-US"/>
              </w:rPr>
              <w:t>&lt;patronymic&gt;Иванович&lt;/patronymic&gt;</w:t>
            </w:r>
          </w:p>
          <w:p w:rsidR="009668FC" w:rsidRPr="00BE4186" w:rsidRDefault="000E546B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</w:t>
            </w:r>
            <w:r w:rsidR="009668FC" w:rsidRPr="00BE4186">
              <w:rPr>
                <w:szCs w:val="20"/>
                <w:lang w:val="en-US"/>
              </w:rPr>
              <w:t>&lt;gender&gt;1&lt;/gender&gt;</w:t>
            </w:r>
          </w:p>
          <w:p w:rsidR="009668FC" w:rsidRPr="00BE4186" w:rsidRDefault="000E546B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</w:t>
            </w:r>
            <w:r w:rsidR="009668FC" w:rsidRPr="00BE4186">
              <w:rPr>
                <w:szCs w:val="20"/>
                <w:lang w:val="en-US"/>
              </w:rPr>
              <w:t>&lt;birthDate&gt;1987-11-12&lt;/birthDate&gt;</w:t>
            </w:r>
          </w:p>
          <w:p w:rsidR="009668FC" w:rsidRPr="00BE4186" w:rsidRDefault="000E546B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</w:t>
            </w:r>
            <w:r w:rsidR="009668FC" w:rsidRPr="00BE4186">
              <w:rPr>
                <w:szCs w:val="20"/>
                <w:lang w:val="en-US"/>
              </w:rPr>
              <w:t>&lt;citizenShipId id="171"/&gt;</w:t>
            </w:r>
          </w:p>
          <w:p w:rsidR="009668FC" w:rsidRPr="00BE4186" w:rsidRDefault="009668FC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&lt;relatives/&gt;</w:t>
            </w:r>
          </w:p>
          <w:p w:rsidR="009668FC" w:rsidRPr="00BE4186" w:rsidRDefault="009668FC" w:rsidP="009668FC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&lt;documents/&gt;</w:t>
            </w:r>
          </w:p>
          <w:p w:rsidR="009668FC" w:rsidRPr="00BE4186" w:rsidRDefault="009668FC" w:rsidP="000E546B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&lt;/patient&gt;</w:t>
            </w:r>
          </w:p>
        </w:tc>
      </w:tr>
      <w:tr w:rsidR="008379BF" w:rsidRPr="00BE4186" w:rsidTr="00373D0E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79BF" w:rsidRPr="00BE4186" w:rsidRDefault="004A73DD" w:rsidP="000F6EA8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BF" w:rsidRPr="00BE4186" w:rsidRDefault="007C13F9" w:rsidP="007C13F9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update</w:t>
            </w:r>
            <w:r w:rsidR="00A26114" w:rsidRPr="00BE4186">
              <w:rPr>
                <w:b/>
                <w:szCs w:val="20"/>
              </w:rPr>
              <w:t xml:space="preserve"> - </w:t>
            </w:r>
          </w:p>
          <w:p w:rsidR="007C13F9" w:rsidRPr="00BE4186" w:rsidRDefault="007C13F9" w:rsidP="004D1628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 xml:space="preserve">Изменение </w:t>
            </w:r>
            <w:r w:rsidR="004D1628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пациенте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9BF" w:rsidRPr="00BE4186" w:rsidRDefault="008379BF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Пример </w:t>
            </w:r>
            <w:r w:rsidR="00EE4654" w:rsidRPr="00BE4186">
              <w:rPr>
                <w:b/>
                <w:szCs w:val="20"/>
              </w:rPr>
              <w:t>для</w:t>
            </w:r>
            <w:r w:rsidRPr="00BE4186">
              <w:rPr>
                <w:b/>
                <w:szCs w:val="20"/>
              </w:rPr>
              <w:t xml:space="preserve"> изменения </w:t>
            </w:r>
            <w:r w:rsidR="0084394D" w:rsidRPr="00BE4186">
              <w:rPr>
                <w:b/>
                <w:szCs w:val="20"/>
              </w:rPr>
              <w:t xml:space="preserve">идентифицированного </w:t>
            </w:r>
            <w:r w:rsidRPr="00BE4186">
              <w:rPr>
                <w:b/>
                <w:szCs w:val="20"/>
              </w:rPr>
              <w:t>пациента</w:t>
            </w:r>
            <w:r w:rsidR="00EE4654" w:rsidRPr="00BE4186">
              <w:rPr>
                <w:b/>
                <w:szCs w:val="20"/>
              </w:rPr>
              <w:t>:</w:t>
            </w:r>
          </w:p>
          <w:p w:rsidR="008379BF" w:rsidRPr="00BE4186" w:rsidRDefault="008379BF">
            <w:pPr>
              <w:pStyle w:val="affffffb"/>
              <w:rPr>
                <w:b/>
                <w:szCs w:val="20"/>
              </w:rPr>
            </w:pPr>
          </w:p>
          <w:p w:rsidR="008379BF" w:rsidRPr="00BE4186" w:rsidRDefault="008379BF" w:rsidP="00ED0B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43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&lt;updatePatient&gt;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&lt;key</w:t>
            </w:r>
            <w:r w:rsidR="0084394D" w:rsidRPr="00BE4186">
              <w:rPr>
                <w:sz w:val="20"/>
                <w:lang w:val="en-US"/>
              </w:rPr>
              <w:t>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&lt;snils&gt;99999999901&lt;/snils&gt;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&lt;/key&gt;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&lt;patient&gt;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&lt;lastName&gt;Петров&lt;/lastName&gt;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&lt;firstName&gt;Петр&lt;/firstName&gt;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&lt;patronymic&gt;Петрович&lt;/patronymic&gt;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&lt;snils&gt;99999999901&lt;/snils&gt;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&lt;gender&gt;1&lt;/gender&gt;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&lt;birthDate&gt;2008-02-11&lt;/birthDate&gt;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&lt;workPlace&gt;ИП Иванов&lt;/workPlace&gt;</w:t>
            </w:r>
          </w:p>
          <w:p w:rsidR="0084394D" w:rsidRPr="00BE4186" w:rsidRDefault="008379BF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</w:t>
            </w:r>
            <w:r w:rsidR="0084394D" w:rsidRPr="00BE4186">
              <w:rPr>
                <w:szCs w:val="20"/>
                <w:lang w:val="en-US"/>
              </w:rPr>
              <w:t xml:space="preserve">&lt;citizenShipId id="32"/&gt; </w:t>
            </w:r>
          </w:p>
          <w:p w:rsidR="008379BF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&lt;noresidentStatusId id="2"/&gt;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&lt;decreedGroupId id="2"/&gt;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&lt;socStatusId id="4"/&gt;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&lt;relatives&gt;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&lt;relative&gt;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&lt;firstName&gt;Петрова&lt;/firstName&gt;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&lt;lastName&gt;Надежда&lt;/lastName&gt;</w:t>
            </w:r>
          </w:p>
          <w:p w:rsidR="008379BF" w:rsidRPr="00BE4186" w:rsidRDefault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  <w:r w:rsidR="008379BF" w:rsidRPr="00BE4186">
              <w:rPr>
                <w:sz w:val="20"/>
                <w:lang w:val="en-US"/>
              </w:rPr>
              <w:t>&lt;patronymic&gt;Николаевна&lt;/patronymic&gt;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&lt;address&gt;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&lt;aoidArea&gt;51c885c1-9750-4245-b25e-61673b776a10&lt;/aoidArea&gt;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&lt;aoidStreet&gt;2cd6d76f-196c-4b25-a8dc-59517f6b8450&lt;/aoidStreet&gt;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&lt;houseid&gt;289648c2-5c75-45b5-a105-cd1ef93a506b&lt;/houseid&gt;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&lt;region id="75"/&gt;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&lt;areaName&gt;Чита&lt;/areaName&gt;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&lt;prefixArea&gt;г&lt;/prefixArea&gt;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&lt;streetName&gt;Ленина&lt;/streetName&gt;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&lt;prefixStreet&gt;ул&lt;/prefixStreet&gt;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&lt;house&gt;111&lt;/house&gt;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&lt;flat&gt;35&lt;/flat&gt;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&lt;/address&gt;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&lt;phone&gt;+77777777778&lt;/phone&gt;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&lt;/relative&gt;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&lt;relative&gt;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&lt;firstName&gt;Иванов&lt;/firstName&gt;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&lt;lastName&gt;Роман&lt;/lastName&gt;        &lt;patronymic&gt;Викторович&lt;/patronymic&gt;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&lt;address&gt;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&lt;aoidArea&gt;51c885c1-9750-4245-b25e-61673b776a10&lt;/aoidArea&gt;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&lt;aoidStreet&gt;2cd6d76f-196c-4b25-a8dc-59517f6b8450&lt;/aoidStreet&gt;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&lt;houseid&gt;289648c2-5c75-45b5-a105-cd1ef93a506b&lt;/houseid&gt;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&lt;region id="75"/&gt;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&lt;areaName&gt;Чита&lt;/areaName&gt;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&lt;prefixArea&gt;г&lt;/prefixArea&gt;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&lt;streetName&gt;Ленина&lt;/streetName&gt;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&lt;prefixStreet&gt;ул&lt;/prefixStreet&gt;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&lt;house&gt;111&lt;/house&gt;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&lt;flat&gt;35&lt;/flat&gt;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      &lt;/address&gt;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&lt;phone&gt;+77777777778&lt;/phone&gt;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&lt;/relative&gt;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&lt;/relatives&gt;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&lt;document&gt;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&lt;serial&gt;1122&lt;/serial&gt;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&lt;number&gt;1134546&lt;/number&gt;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&lt;passDate&gt;2009-02-03&lt;/passDate&gt;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&lt;passOrg&gt;УФМС&lt;/passOrg&gt;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&lt;documentId id="12"/&gt;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&lt;/document&gt;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&lt;document&gt;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&lt;serial&gt;1122&lt;/serial&gt;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&lt;number&gt;1134546&lt;/number&gt;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&lt;passDate&gt;2009-01-03&lt;/passDate&gt;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&lt;passOrg&gt;УФМС&lt;/passOrg&gt;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&lt;documentId id="13"/&gt;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&lt;/document&gt;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&lt;/documents&gt;</w:t>
            </w:r>
          </w:p>
          <w:p w:rsidR="008379BF" w:rsidRPr="00BE4186" w:rsidRDefault="008379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&lt;/patient&gt;</w:t>
            </w:r>
          </w:p>
          <w:p w:rsidR="008379BF" w:rsidRPr="00BE4186" w:rsidRDefault="008379BF" w:rsidP="00D24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updatePatient</w:t>
            </w:r>
            <w:r w:rsidRPr="00BE4186">
              <w:rPr>
                <w:sz w:val="20"/>
              </w:rPr>
              <w:t>&gt;</w:t>
            </w:r>
          </w:p>
          <w:p w:rsidR="0084394D" w:rsidRPr="00BE4186" w:rsidRDefault="0084394D" w:rsidP="00D24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84394D" w:rsidRPr="00BE4186" w:rsidRDefault="0084394D" w:rsidP="00D24A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84394D" w:rsidRPr="00BE4186" w:rsidRDefault="0084394D" w:rsidP="0084394D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изменения не идентифицированного пациента:</w:t>
            </w:r>
          </w:p>
          <w:p w:rsidR="0084394D" w:rsidRPr="00BE4186" w:rsidRDefault="0084394D" w:rsidP="0084394D">
            <w:pPr>
              <w:pStyle w:val="affffffb"/>
              <w:rPr>
                <w:b/>
                <w:szCs w:val="20"/>
              </w:rPr>
            </w:pP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&lt;updatePatient&gt;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&lt;key&gt; 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&lt;unidentified&gt;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 &lt;/patronymic&gt;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&lt;birthDate&gt;2000-11-12&lt;/birthDate&gt;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&lt;/unidentified&gt;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&lt;/key&gt;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&lt;patient&gt;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&lt;unidentified&gt;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 &lt;/patronymic&gt;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&lt;gender&gt;1&lt;/gender&gt; 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&lt;birthDate&gt;2000-11-12&lt;/birthDate&gt;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&lt;citizenShipId id="171"/&gt;</w:t>
            </w:r>
          </w:p>
          <w:p w:rsidR="0084394D" w:rsidRPr="00BE4186" w:rsidRDefault="0084394D" w:rsidP="0084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&lt;/unidentified&gt;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&lt;documents&gt;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&lt;document&gt;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&lt;serial&gt;1122&lt;/serial&gt;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&lt;number&gt;1134546&lt;/number&gt;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&lt;passDate&gt;2009-02-03&lt;/passDate&gt;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&lt;passOrg&gt;</w:t>
            </w:r>
            <w:r w:rsidRPr="00BE4186">
              <w:rPr>
                <w:szCs w:val="20"/>
              </w:rPr>
              <w:t>УФМС</w:t>
            </w:r>
            <w:r w:rsidRPr="00BE4186">
              <w:rPr>
                <w:szCs w:val="20"/>
                <w:lang w:val="en-US"/>
              </w:rPr>
              <w:t>&lt;/passOrg&gt;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&lt;documentId id="12"/&gt;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&lt;/document&gt;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ab/>
              <w:t xml:space="preserve">  &lt;/documents&gt;</w:t>
            </w:r>
          </w:p>
          <w:p w:rsidR="0084394D" w:rsidRPr="00BE4186" w:rsidRDefault="0084394D" w:rsidP="0084394D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&lt;/patient&gt;</w:t>
            </w:r>
          </w:p>
          <w:p w:rsidR="0084394D" w:rsidRPr="00BE4186" w:rsidRDefault="0084394D" w:rsidP="0084394D">
            <w:pPr>
              <w:pStyle w:val="affffffb"/>
              <w:rPr>
                <w:b/>
                <w:szCs w:val="20"/>
              </w:rPr>
            </w:pPr>
            <w:r w:rsidRPr="00BE4186">
              <w:rPr>
                <w:szCs w:val="20"/>
              </w:rPr>
              <w:t>&lt;/updatePatient&gt;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79BF" w:rsidRPr="00BE4186" w:rsidRDefault="008379BF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Информация о пациенте обновлена</w:t>
            </w:r>
            <w:r w:rsidR="00EE4654" w:rsidRPr="00BE4186">
              <w:rPr>
                <w:b/>
                <w:szCs w:val="20"/>
              </w:rPr>
              <w:t>:</w:t>
            </w:r>
          </w:p>
          <w:p w:rsidR="00AC16DE" w:rsidRPr="00BE4186" w:rsidRDefault="00AC16DE">
            <w:pPr>
              <w:pStyle w:val="affffffb"/>
              <w:rPr>
                <w:b/>
                <w:szCs w:val="20"/>
              </w:rPr>
            </w:pPr>
          </w:p>
          <w:p w:rsidR="008379BF" w:rsidRPr="00BE4186" w:rsidRDefault="008379BF">
            <w:pPr>
              <w:pStyle w:val="affffffb"/>
              <w:rPr>
                <w:b/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lastRenderedPageBreak/>
              <w:t>Аналогично функции</w:t>
            </w:r>
            <w:r w:rsidRPr="00BE4186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BE4186">
              <w:rPr>
                <w:szCs w:val="20"/>
                <w:shd w:val="clear" w:color="auto" w:fill="FFFFFF"/>
              </w:rPr>
              <w:t>patient.read, если обновление прошло успешно</w:t>
            </w:r>
          </w:p>
        </w:tc>
      </w:tr>
    </w:tbl>
    <w:p w:rsidR="00265023" w:rsidRPr="00473D4A" w:rsidRDefault="00265023" w:rsidP="00265023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59" w:name="_Toc54014094"/>
      <w:r w:rsidRPr="00BE4186">
        <w:rPr>
          <w:b/>
          <w:i w:val="0"/>
        </w:rPr>
        <w:lastRenderedPageBreak/>
        <w:t xml:space="preserve">Примеры запросов к подсистеме </w:t>
      </w:r>
      <w:r w:rsidRPr="00BE4186">
        <w:rPr>
          <w:b/>
          <w:i w:val="0"/>
          <w:lang w:val="en-US"/>
        </w:rPr>
        <w:t>patient</w:t>
      </w:r>
      <w:r w:rsidRPr="00BE4186">
        <w:rPr>
          <w:b/>
          <w:i w:val="0"/>
        </w:rPr>
        <w:t>_</w:t>
      </w:r>
      <w:r w:rsidRPr="00BE4186">
        <w:rPr>
          <w:b/>
          <w:i w:val="0"/>
          <w:lang w:val="en-US"/>
        </w:rPr>
        <w:t>document</w:t>
      </w:r>
      <w:bookmarkEnd w:id="59"/>
    </w:p>
    <w:p w:rsidR="003E445A" w:rsidRPr="00BE4186" w:rsidRDefault="003E445A" w:rsidP="003E445A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 xml:space="preserve">ИС </w:t>
      </w:r>
      <w:r w:rsidRPr="00BE4186">
        <w:rPr>
          <w:szCs w:val="28"/>
        </w:rPr>
        <w:t>с Системой в части чтения, создания, редактирования и удаления данных о документах пациента приведены в таблице 30.</w:t>
      </w:r>
    </w:p>
    <w:p w:rsidR="00265023" w:rsidRPr="00BE4186" w:rsidRDefault="00265023" w:rsidP="00E24FDE">
      <w:pPr>
        <w:pStyle w:val="afd"/>
        <w:ind w:firstLine="0"/>
        <w:jc w:val="center"/>
      </w:pPr>
      <w:r w:rsidRPr="00BE4186">
        <w:rPr>
          <w:rFonts w:eastAsia="Calibri"/>
        </w:rPr>
        <w:t xml:space="preserve">Таблица </w:t>
      </w:r>
      <w:r w:rsidR="00656287" w:rsidRPr="00BE4186">
        <w:rPr>
          <w:rFonts w:eastAsia="Calibri"/>
        </w:rPr>
        <w:t>3</w:t>
      </w:r>
      <w:r w:rsidR="004D1628" w:rsidRPr="00BE4186">
        <w:rPr>
          <w:rFonts w:eastAsia="Calibri"/>
        </w:rPr>
        <w:t>0</w:t>
      </w:r>
      <w:r w:rsidRPr="00BE4186">
        <w:rPr>
          <w:rFonts w:eastAsia="Calibri"/>
        </w:rPr>
        <w:t xml:space="preserve"> – </w:t>
      </w:r>
      <w:r w:rsidRPr="00BE4186">
        <w:t xml:space="preserve">Примеры сообщений и ответов подсистемы </w:t>
      </w:r>
      <w:r w:rsidRPr="00BE4186">
        <w:rPr>
          <w:lang w:val="en-US"/>
        </w:rPr>
        <w:t>patient</w:t>
      </w:r>
      <w:r w:rsidRPr="00BE4186">
        <w:t>_</w:t>
      </w:r>
      <w:r w:rsidRPr="00BE4186">
        <w:rPr>
          <w:lang w:val="en-US"/>
        </w:rPr>
        <w:t>document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701"/>
        <w:gridCol w:w="3685"/>
        <w:gridCol w:w="3635"/>
      </w:tblGrid>
      <w:tr w:rsidR="00265023" w:rsidRPr="00BE4186" w:rsidTr="00D4549B">
        <w:trPr>
          <w:tblHeader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023" w:rsidRPr="00BE4186" w:rsidRDefault="00265023" w:rsidP="00D4549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23" w:rsidRPr="00BE4186" w:rsidRDefault="00265023" w:rsidP="00D4549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023" w:rsidRPr="00BE4186" w:rsidRDefault="00265023" w:rsidP="00D4549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023" w:rsidRPr="00BE4186" w:rsidRDefault="00265023" w:rsidP="00D4549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265023" w:rsidRPr="00BE4186" w:rsidTr="000B7B90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5023" w:rsidRPr="00BE4186" w:rsidRDefault="00265023" w:rsidP="00265023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4D1628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_</w:t>
            </w:r>
            <w:r w:rsidRPr="00BE4186">
              <w:rPr>
                <w:b/>
                <w:szCs w:val="20"/>
                <w:lang w:val="en-US"/>
              </w:rPr>
              <w:t>document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read</w:t>
            </w:r>
            <w:r w:rsidRPr="00BE4186">
              <w:rPr>
                <w:szCs w:val="20"/>
              </w:rPr>
              <w:t xml:space="preserve"> – Получение </w:t>
            </w:r>
            <w:r w:rsidR="004D1628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документе</w:t>
            </w:r>
            <w:r w:rsidR="004D1628" w:rsidRPr="00BE4186">
              <w:rPr>
                <w:szCs w:val="20"/>
              </w:rPr>
              <w:t xml:space="preserve">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2D" w:rsidRPr="00BE4186" w:rsidRDefault="00CE792D" w:rsidP="00CE792D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 документ</w:t>
            </w:r>
            <w:r w:rsidR="004D1628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идентифицированного пациента: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&lt;documentKey&gt;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&lt;snils&gt;99999999901&lt;/snils&gt; 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&lt;serial&gt;1122&lt;/serial&gt;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&lt;number&gt;1134546&lt;/number&gt;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&lt;documentId id="22"/&gt;</w:t>
            </w:r>
          </w:p>
          <w:p w:rsidR="00265023" w:rsidRPr="00BE4186" w:rsidRDefault="00265023" w:rsidP="00265023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&lt;/documentKey&gt;</w:t>
            </w:r>
          </w:p>
          <w:p w:rsidR="00BC637D" w:rsidRPr="00BE4186" w:rsidRDefault="00BC637D" w:rsidP="00265023">
            <w:pPr>
              <w:pStyle w:val="affffffb"/>
              <w:rPr>
                <w:szCs w:val="20"/>
                <w:lang w:val="en-US"/>
              </w:rPr>
            </w:pPr>
          </w:p>
          <w:p w:rsidR="00BC637D" w:rsidRPr="00BE4186" w:rsidRDefault="00BC637D" w:rsidP="00265023">
            <w:pPr>
              <w:pStyle w:val="affffffb"/>
              <w:rPr>
                <w:szCs w:val="20"/>
                <w:lang w:val="en-US"/>
              </w:rPr>
            </w:pPr>
          </w:p>
          <w:p w:rsidR="004D1628" w:rsidRPr="00BE4186" w:rsidRDefault="00BC637D" w:rsidP="004D162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 документ</w:t>
            </w:r>
            <w:r w:rsidR="004D1628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не идентифицированного пациента:</w:t>
            </w:r>
          </w:p>
          <w:p w:rsidR="004D1628" w:rsidRPr="00BE4186" w:rsidRDefault="004D1628" w:rsidP="004D162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C637D" w:rsidRPr="00BE4186" w:rsidRDefault="00BC637D" w:rsidP="00222F56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&lt;documentKey&gt;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 &lt;unidentified&gt;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&lt;lastName&gt;</w:t>
            </w:r>
            <w:r w:rsidRPr="00BE4186">
              <w:rPr>
                <w:rFonts w:ascii="Times New Roman" w:hAnsi="Times New Roman" w:cs="Times New Roman"/>
              </w:rPr>
              <w:t>Иванов</w:t>
            </w:r>
            <w:r w:rsidRPr="00BE4186">
              <w:rPr>
                <w:rFonts w:ascii="Times New Roman" w:hAnsi="Times New Roman" w:cs="Times New Roman"/>
                <w:lang w:val="en-US"/>
              </w:rPr>
              <w:t>&lt;/lastName&gt;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&lt;firstName&gt;</w:t>
            </w:r>
            <w:r w:rsidRPr="00BE4186">
              <w:rPr>
                <w:rFonts w:ascii="Times New Roman" w:hAnsi="Times New Roman" w:cs="Times New Roman"/>
              </w:rPr>
              <w:t>Иван</w:t>
            </w:r>
            <w:r w:rsidRPr="00BE4186">
              <w:rPr>
                <w:rFonts w:ascii="Times New Roman" w:hAnsi="Times New Roman" w:cs="Times New Roman"/>
                <w:lang w:val="en-US"/>
              </w:rPr>
              <w:t>&lt;/firstName&gt;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>&lt;patronymic&gt;</w:t>
            </w:r>
            <w:r w:rsidRPr="00BE4186">
              <w:rPr>
                <w:rFonts w:ascii="Times New Roman" w:hAnsi="Times New Roman" w:cs="Times New Roman"/>
              </w:rPr>
              <w:t>Иванович</w:t>
            </w:r>
            <w:r w:rsidRPr="00BE4186">
              <w:rPr>
                <w:rFonts w:ascii="Times New Roman" w:hAnsi="Times New Roman" w:cs="Times New Roman"/>
                <w:lang w:val="en-US"/>
              </w:rPr>
              <w:t xml:space="preserve">&lt;/patronymic&gt; 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&lt;birthDate&gt;1965-10-24&lt;/birthDate&gt;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&lt;/unidentified&gt;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 &lt;serial&gt;1727&lt;/serial&gt;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&lt;number&gt;123456&lt;/number&gt;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 xml:space="preserve"> &lt;documentId id="12"/&gt;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>&lt;/documentKey&gt;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4D1628" w:rsidRPr="00BE4186">
              <w:rPr>
                <w:b/>
                <w:sz w:val="20"/>
              </w:rPr>
              <w:t xml:space="preserve">запись о </w:t>
            </w:r>
            <w:r w:rsidRPr="00BE4186">
              <w:rPr>
                <w:b/>
                <w:sz w:val="20"/>
              </w:rPr>
              <w:t>документ</w:t>
            </w:r>
            <w:r w:rsidR="004D1628" w:rsidRPr="00BE4186">
              <w:rPr>
                <w:b/>
                <w:sz w:val="20"/>
              </w:rPr>
              <w:t>е</w:t>
            </w:r>
            <w:r w:rsidRPr="00BE4186">
              <w:rPr>
                <w:b/>
                <w:sz w:val="20"/>
              </w:rPr>
              <w:t xml:space="preserve"> найден</w:t>
            </w:r>
            <w:r w:rsidR="00222F56" w:rsidRPr="00BE4186">
              <w:rPr>
                <w:b/>
                <w:sz w:val="20"/>
              </w:rPr>
              <w:t>а</w:t>
            </w:r>
            <w:r w:rsidRPr="00BE4186">
              <w:rPr>
                <w:b/>
                <w:sz w:val="20"/>
              </w:rPr>
              <w:t>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CE792D" w:rsidRPr="00BE4186" w:rsidRDefault="00CE792D" w:rsidP="00CE7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&lt;serial&gt;1122&lt;/serial&gt;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&lt;number&gt;1134546&lt;/number&gt;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&lt;passDate&gt;2009-01-03&lt;/passDate&gt;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&lt;passOrg&gt;</w:t>
            </w:r>
            <w:r w:rsidRPr="00BE4186">
              <w:rPr>
                <w:sz w:val="20"/>
              </w:rPr>
              <w:t>УФМС</w:t>
            </w:r>
            <w:r w:rsidRPr="00BE4186">
              <w:rPr>
                <w:sz w:val="20"/>
                <w:lang w:val="en-US"/>
              </w:rPr>
              <w:t>&lt;/passOrg&gt;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Pr="00BE4186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documentId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lang w:val="en-US"/>
              </w:rPr>
              <w:t>id</w:t>
            </w:r>
            <w:r w:rsidRPr="00BE4186">
              <w:rPr>
                <w:sz w:val="20"/>
              </w:rPr>
              <w:t>="12"/&gt;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&lt;/patientDocument&gt;</w:t>
            </w:r>
          </w:p>
          <w:p w:rsidR="00BC637D" w:rsidRPr="00BE4186" w:rsidRDefault="00BC637D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BC637D" w:rsidRPr="00BE4186" w:rsidRDefault="00BC637D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 документе не найдена:</w:t>
            </w: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</w:t>
            </w:r>
            <w:r w:rsidRPr="00BE4186">
              <w:rPr>
                <w:bCs/>
                <w:sz w:val="20"/>
                <w:lang w:val="en-US"/>
              </w:rPr>
              <w:t>VALIDATION_FAILED</w:t>
            </w:r>
            <w:r w:rsidRPr="00BE4186" w:rsidDel="00502048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  <w:lang w:val="en-US"/>
              </w:rPr>
              <w:t>&lt;/code&gt;</w:t>
            </w: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detail</w:t>
            </w:r>
            <w:r w:rsidRPr="00BE4186">
              <w:rPr>
                <w:sz w:val="20"/>
              </w:rPr>
              <w:t>&gt;</w:t>
            </w:r>
            <w:r w:rsidRPr="00BE4186">
              <w:rPr>
                <w:bCs/>
                <w:sz w:val="20"/>
              </w:rPr>
              <w:t xml:space="preserve"> Сведения не найдены</w:t>
            </w:r>
            <w:r w:rsidRPr="00BE4186" w:rsidDel="00502048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detail</w:t>
            </w:r>
            <w:r w:rsidRPr="00BE4186">
              <w:rPr>
                <w:sz w:val="20"/>
              </w:rPr>
              <w:t>&gt;</w:t>
            </w: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  <w:p w:rsidR="00BC637D" w:rsidRPr="00BE4186" w:rsidRDefault="00BC637D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265023" w:rsidRPr="00BE4186" w:rsidTr="000B7B90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5023" w:rsidRPr="00BE4186" w:rsidRDefault="00265023" w:rsidP="00265023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4D1628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_</w:t>
            </w:r>
            <w:r w:rsidRPr="00BE4186">
              <w:rPr>
                <w:b/>
                <w:szCs w:val="20"/>
                <w:lang w:val="en-US"/>
              </w:rPr>
              <w:t>document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create</w:t>
            </w:r>
            <w:r w:rsidRPr="00BE4186">
              <w:rPr>
                <w:b/>
                <w:szCs w:val="20"/>
              </w:rPr>
              <w:t xml:space="preserve"> </w:t>
            </w:r>
            <w:r w:rsidRPr="00BE4186">
              <w:rPr>
                <w:szCs w:val="20"/>
              </w:rPr>
              <w:t xml:space="preserve">– Создание </w:t>
            </w:r>
            <w:r w:rsidR="004D1628" w:rsidRPr="00BE4186">
              <w:rPr>
                <w:szCs w:val="20"/>
              </w:rPr>
              <w:t xml:space="preserve">запиис о </w:t>
            </w:r>
            <w:r w:rsidRPr="00BE4186">
              <w:rPr>
                <w:szCs w:val="20"/>
              </w:rPr>
              <w:t>документ</w:t>
            </w:r>
            <w:r w:rsidR="004D1628" w:rsidRPr="00BE4186">
              <w:rPr>
                <w:szCs w:val="20"/>
              </w:rPr>
              <w:t>ах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13" w:rsidRPr="00BE4186" w:rsidRDefault="00A03113" w:rsidP="00A03113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 документах идентифицированного пациента: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&lt;createDocuments&gt;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&lt;key&gt;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&lt;snils&gt;99999999901&lt;/snils&gt;   &lt;/key&gt;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&lt;serial&gt;1122&lt;/serial&gt;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&lt;number&gt;123456&lt;/number&gt;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&lt;passDate&gt;2000-01-02&lt;/passDate&gt;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&lt;documentId id="14"/&gt;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&lt;serial&gt;1121&lt;/serial&gt;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&lt;number&gt;123456&lt;/number&gt;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&lt;passOrg&gt;</w:t>
            </w:r>
            <w:r w:rsidRPr="00BE4186">
              <w:rPr>
                <w:sz w:val="20"/>
              </w:rPr>
              <w:t>УФМС</w:t>
            </w:r>
            <w:r w:rsidRPr="00BE4186">
              <w:rPr>
                <w:sz w:val="20"/>
                <w:lang w:val="en-US"/>
              </w:rPr>
              <w:t>&lt;/passOrg&gt;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&lt;documentId id="14"/&gt;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&lt;/document&gt;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  &lt;/documents&gt;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&lt;/createDocuments&gt;</w:t>
            </w:r>
          </w:p>
          <w:p w:rsidR="00A03113" w:rsidRPr="00BE4186" w:rsidRDefault="00A0311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A03113" w:rsidRPr="00BE4186" w:rsidRDefault="00A0311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A03113" w:rsidRPr="00BE4186" w:rsidRDefault="00A03113" w:rsidP="004D162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 документах не идентифицированного пациента:</w:t>
            </w:r>
          </w:p>
          <w:p w:rsidR="004D1628" w:rsidRPr="00BE4186" w:rsidRDefault="004D1628" w:rsidP="004D162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C7BDB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&lt;createDocuments&gt;</w:t>
            </w:r>
            <w:r w:rsidRPr="00BE4186">
              <w:rPr>
                <w:sz w:val="20"/>
                <w:lang w:val="en-US"/>
              </w:rPr>
              <w:br/>
              <w:t xml:space="preserve"> &lt;key&gt; </w:t>
            </w:r>
            <w:r w:rsidRPr="00BE4186">
              <w:rPr>
                <w:sz w:val="20"/>
                <w:lang w:val="en-US"/>
              </w:rPr>
              <w:br/>
              <w:t xml:space="preserve"> &lt;unidentified&gt;</w:t>
            </w:r>
            <w:r w:rsidRPr="00BE4186">
              <w:rPr>
                <w:sz w:val="20"/>
                <w:lang w:val="en-US"/>
              </w:rPr>
              <w:br/>
              <w:t xml:space="preserve">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  <w:r w:rsidRPr="00BE4186">
              <w:rPr>
                <w:sz w:val="20"/>
                <w:lang w:val="en-US"/>
              </w:rPr>
              <w:br/>
              <w:t xml:space="preserve">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  <w:r w:rsidRPr="00BE4186">
              <w:rPr>
                <w:sz w:val="20"/>
                <w:lang w:val="en-US"/>
              </w:rPr>
              <w:br/>
              <w:t>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&lt;/patronymic&gt; </w:t>
            </w:r>
            <w:r w:rsidRPr="00BE4186">
              <w:rPr>
                <w:sz w:val="20"/>
                <w:lang w:val="en-US"/>
              </w:rPr>
              <w:br/>
              <w:t xml:space="preserve"> &lt;birthDate&gt;1965-10-24&lt;/birthDate&gt;</w:t>
            </w:r>
            <w:r w:rsidRPr="00BE4186">
              <w:rPr>
                <w:sz w:val="20"/>
                <w:lang w:val="en-US"/>
              </w:rPr>
              <w:br/>
              <w:t xml:space="preserve"> &lt;/unidentified&gt;</w:t>
            </w:r>
            <w:r w:rsidRPr="00BE4186">
              <w:rPr>
                <w:sz w:val="20"/>
                <w:lang w:val="en-US"/>
              </w:rPr>
              <w:br/>
              <w:t xml:space="preserve"> &lt;/key&gt;</w:t>
            </w:r>
            <w:r w:rsidRPr="00BE4186">
              <w:rPr>
                <w:sz w:val="20"/>
                <w:lang w:val="en-US"/>
              </w:rPr>
              <w:br/>
              <w:t xml:space="preserve"> &lt;documents&gt;</w:t>
            </w:r>
            <w:r w:rsidRPr="00BE4186">
              <w:rPr>
                <w:sz w:val="20"/>
                <w:lang w:val="en-US"/>
              </w:rPr>
              <w:br/>
              <w:t xml:space="preserve"> &lt;document&gt;</w:t>
            </w:r>
            <w:r w:rsidRPr="00BE4186">
              <w:rPr>
                <w:sz w:val="20"/>
                <w:lang w:val="en-US"/>
              </w:rPr>
              <w:br/>
              <w:t xml:space="preserve"> &lt;serial&gt;1727&lt;/serial&gt;</w:t>
            </w:r>
            <w:r w:rsidRPr="00BE4186">
              <w:rPr>
                <w:sz w:val="20"/>
                <w:lang w:val="en-US"/>
              </w:rPr>
              <w:br/>
              <w:t xml:space="preserve"> &lt;number&gt;123456&lt;/number&gt;</w:t>
            </w:r>
            <w:r w:rsidRPr="00BE4186">
              <w:rPr>
                <w:sz w:val="20"/>
                <w:lang w:val="en-US"/>
              </w:rPr>
              <w:br/>
              <w:t xml:space="preserve"> &lt;passDate&gt;2000-01-02&lt;/passDate&gt;</w:t>
            </w:r>
            <w:r w:rsidRPr="00BE4186">
              <w:rPr>
                <w:sz w:val="20"/>
                <w:lang w:val="en-US"/>
              </w:rPr>
              <w:br/>
              <w:t xml:space="preserve"> &lt;documentId id="14"/&gt;</w:t>
            </w:r>
            <w:r w:rsidRPr="00BE4186">
              <w:rPr>
                <w:sz w:val="20"/>
                <w:lang w:val="en-US"/>
              </w:rPr>
              <w:br/>
              <w:t xml:space="preserve"> &lt;/document&gt;</w:t>
            </w:r>
            <w:r w:rsidRPr="00BE4186">
              <w:rPr>
                <w:sz w:val="20"/>
                <w:lang w:val="en-US"/>
              </w:rPr>
              <w:br/>
              <w:t xml:space="preserve"> &lt;document&gt;</w:t>
            </w:r>
            <w:r w:rsidRPr="00BE4186">
              <w:rPr>
                <w:sz w:val="20"/>
                <w:lang w:val="en-US"/>
              </w:rPr>
              <w:br/>
              <w:t xml:space="preserve"> &lt;serial&gt;1421&lt;/serial&gt;</w:t>
            </w:r>
            <w:r w:rsidRPr="00BE4186">
              <w:rPr>
                <w:sz w:val="20"/>
                <w:lang w:val="en-US"/>
              </w:rPr>
              <w:br/>
              <w:t xml:space="preserve"> &lt;number&gt;123456&lt;/number&gt;</w:t>
            </w:r>
            <w:r w:rsidRPr="00BE4186">
              <w:rPr>
                <w:sz w:val="20"/>
                <w:lang w:val="en-US"/>
              </w:rPr>
              <w:br/>
              <w:t xml:space="preserve"> &lt;passOrg&gt;</w:t>
            </w:r>
            <w:r w:rsidRPr="00BE4186">
              <w:rPr>
                <w:sz w:val="20"/>
              </w:rPr>
              <w:t>УФМС</w:t>
            </w:r>
            <w:r w:rsidRPr="00BE4186">
              <w:rPr>
                <w:sz w:val="20"/>
                <w:lang w:val="en-US"/>
              </w:rPr>
              <w:t>&lt;/passOrg&gt;</w:t>
            </w:r>
            <w:r w:rsidRPr="00BE4186">
              <w:rPr>
                <w:sz w:val="20"/>
                <w:lang w:val="en-US"/>
              </w:rPr>
              <w:br/>
              <w:t xml:space="preserve"> &lt;documentId id="14"/&gt;</w:t>
            </w:r>
            <w:r w:rsidRPr="00BE4186">
              <w:rPr>
                <w:sz w:val="20"/>
                <w:lang w:val="en-US"/>
              </w:rPr>
              <w:br/>
              <w:t xml:space="preserve"> &lt;/document&gt;</w:t>
            </w:r>
            <w:r w:rsidRPr="00BE4186">
              <w:rPr>
                <w:sz w:val="20"/>
                <w:lang w:val="en-US"/>
              </w:rPr>
              <w:br/>
              <w:t xml:space="preserve"> &lt;/documents&gt;</w:t>
            </w:r>
            <w:r w:rsidRPr="00BE4186">
              <w:rPr>
                <w:sz w:val="20"/>
                <w:lang w:val="en-US"/>
              </w:rPr>
              <w:br/>
              <w:t>&lt;/createDocuments&gt;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2D" w:rsidRPr="00BE4186" w:rsidRDefault="00265023" w:rsidP="00CE7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b/>
                <w:sz w:val="20"/>
              </w:rPr>
              <w:lastRenderedPageBreak/>
              <w:t xml:space="preserve">Если создание </w:t>
            </w:r>
            <w:r w:rsidR="00A03113" w:rsidRPr="00BE4186">
              <w:rPr>
                <w:b/>
                <w:sz w:val="20"/>
              </w:rPr>
              <w:t xml:space="preserve">записи о документах идентифицированного пациента </w:t>
            </w:r>
            <w:r w:rsidRPr="00BE4186">
              <w:rPr>
                <w:b/>
                <w:sz w:val="20"/>
              </w:rPr>
              <w:t>прошло успешно:</w:t>
            </w:r>
            <w:r w:rsidRPr="00BE4186">
              <w:rPr>
                <w:sz w:val="20"/>
              </w:rPr>
              <w:br/>
            </w:r>
            <w:r w:rsidRPr="00BE4186">
              <w:rPr>
                <w:sz w:val="20"/>
              </w:rPr>
              <w:br/>
            </w:r>
            <w:r w:rsidR="00CE792D" w:rsidRPr="00BE4186">
              <w:rPr>
                <w:sz w:val="20"/>
              </w:rPr>
              <w:t>&lt;?</w:t>
            </w:r>
            <w:r w:rsidR="00CE792D" w:rsidRPr="00BE4186">
              <w:rPr>
                <w:sz w:val="20"/>
                <w:lang w:val="en-US"/>
              </w:rPr>
              <w:t>xml</w:t>
            </w:r>
            <w:r w:rsidR="00CE792D" w:rsidRPr="00BE4186">
              <w:rPr>
                <w:sz w:val="20"/>
              </w:rPr>
              <w:t xml:space="preserve"> </w:t>
            </w:r>
            <w:r w:rsidR="00CE792D" w:rsidRPr="00BE4186">
              <w:rPr>
                <w:sz w:val="20"/>
                <w:lang w:val="en-US"/>
              </w:rPr>
              <w:t>version</w:t>
            </w:r>
            <w:r w:rsidR="00CE792D" w:rsidRPr="00BE4186">
              <w:rPr>
                <w:sz w:val="20"/>
              </w:rPr>
              <w:t xml:space="preserve">="1.0" </w:t>
            </w:r>
            <w:r w:rsidR="00CE792D" w:rsidRPr="00BE4186">
              <w:rPr>
                <w:sz w:val="20"/>
                <w:lang w:val="en-US"/>
              </w:rPr>
              <w:t>encoding</w:t>
            </w:r>
            <w:r w:rsidR="00CE792D" w:rsidRPr="00BE4186">
              <w:rPr>
                <w:sz w:val="20"/>
              </w:rPr>
              <w:t>="</w:t>
            </w:r>
            <w:r w:rsidR="00CE792D" w:rsidRPr="00BE4186">
              <w:rPr>
                <w:sz w:val="20"/>
                <w:lang w:val="en-US"/>
              </w:rPr>
              <w:t>UTF</w:t>
            </w:r>
            <w:r w:rsidR="00CE792D" w:rsidRPr="00BE4186">
              <w:rPr>
                <w:sz w:val="20"/>
              </w:rPr>
              <w:t xml:space="preserve">-8" </w:t>
            </w:r>
            <w:r w:rsidR="00CE792D" w:rsidRPr="00BE4186">
              <w:rPr>
                <w:sz w:val="20"/>
                <w:lang w:val="en-US"/>
              </w:rPr>
              <w:t>standalone</w:t>
            </w:r>
            <w:r w:rsidR="00CE792D" w:rsidRPr="00BE4186">
              <w:rPr>
                <w:sz w:val="20"/>
              </w:rPr>
              <w:t>="</w:t>
            </w:r>
            <w:r w:rsidR="00CE792D" w:rsidRPr="00BE4186">
              <w:rPr>
                <w:sz w:val="20"/>
                <w:lang w:val="en-US"/>
              </w:rPr>
              <w:t>yes</w:t>
            </w:r>
            <w:r w:rsidR="00CE792D" w:rsidRPr="00BE4186">
              <w:rPr>
                <w:sz w:val="20"/>
              </w:rPr>
              <w:t>"?&gt;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&lt;serial&gt;1122&lt;/serial&gt;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&lt;number&gt;123456&lt;/number&gt;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&lt;passDate&gt;2000-01-02&lt;/passDate&gt;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&lt;documentId id="14"/&gt;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&lt;serial&gt;1121&lt;/serial&gt;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&lt;number&gt;123456&lt;/number&gt;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&lt;passOrg&gt;</w:t>
            </w:r>
            <w:r w:rsidRPr="00BE4186">
              <w:rPr>
                <w:sz w:val="20"/>
              </w:rPr>
              <w:t>УФМС</w:t>
            </w:r>
            <w:r w:rsidRPr="00BE4186">
              <w:rPr>
                <w:sz w:val="20"/>
                <w:lang w:val="en-US"/>
              </w:rPr>
              <w:t>&lt;/passOrg&gt;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&lt;documentId id="14"/&gt;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Pr="00BE4186">
              <w:rPr>
                <w:sz w:val="20"/>
              </w:rPr>
              <w:t>&lt;/document&gt;</w:t>
            </w:r>
          </w:p>
          <w:p w:rsidR="00265023" w:rsidRPr="00BE4186" w:rsidRDefault="00265023" w:rsidP="00265023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&lt;/documents&gt;</w:t>
            </w:r>
          </w:p>
          <w:p w:rsidR="00A03113" w:rsidRPr="00BE4186" w:rsidRDefault="00A03113" w:rsidP="00265023">
            <w:pPr>
              <w:pStyle w:val="affffffb"/>
              <w:rPr>
                <w:szCs w:val="20"/>
              </w:rPr>
            </w:pPr>
          </w:p>
          <w:p w:rsidR="00A03113" w:rsidRPr="00BE4186" w:rsidRDefault="00A03113" w:rsidP="00265023">
            <w:pPr>
              <w:pStyle w:val="affffffb"/>
              <w:rPr>
                <w:szCs w:val="20"/>
              </w:rPr>
            </w:pPr>
          </w:p>
          <w:p w:rsidR="00A03113" w:rsidRPr="00BE4186" w:rsidRDefault="00A03113" w:rsidP="004D162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создание записи о документах не идентифицированного пациента прошло успешно:</w:t>
            </w:r>
          </w:p>
          <w:p w:rsidR="004D1628" w:rsidRPr="00BE4186" w:rsidRDefault="004D1628" w:rsidP="004D162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&lt;documents&gt;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&lt;serial&gt;1421&lt;/serial&gt;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&lt;number&gt;123456&lt;/number&gt;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&lt;passOrg&gt;</w:t>
            </w:r>
            <w:r w:rsidRPr="00BE4186">
              <w:rPr>
                <w:sz w:val="20"/>
              </w:rPr>
              <w:t>УФМС</w:t>
            </w:r>
            <w:r w:rsidRPr="00BE4186">
              <w:rPr>
                <w:sz w:val="20"/>
                <w:lang w:val="en-US"/>
              </w:rPr>
              <w:t>&lt;/passOrg&gt;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&lt;documentId id="14"/&gt;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&lt;/document&gt;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&lt;serial&gt;1727&lt;/serial&gt;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&lt;number&gt;123456&lt;/number&gt;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&lt;passDate&gt;2000-01-02&lt;/passDate&gt;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&lt;documentId id="14"/&gt;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&lt;/document&gt;</w:t>
            </w:r>
          </w:p>
          <w:p w:rsidR="00A03113" w:rsidRPr="00BE4186" w:rsidRDefault="00A03113" w:rsidP="004D1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&lt;/documents&gt;</w:t>
            </w:r>
          </w:p>
          <w:p w:rsidR="00A03113" w:rsidRPr="00BE4186" w:rsidRDefault="00A03113" w:rsidP="00265023">
            <w:pPr>
              <w:pStyle w:val="affffffb"/>
              <w:rPr>
                <w:szCs w:val="20"/>
              </w:rPr>
            </w:pPr>
          </w:p>
        </w:tc>
      </w:tr>
      <w:tr w:rsidR="00265023" w:rsidRPr="00BE4186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5023" w:rsidRPr="00BE4186" w:rsidRDefault="00265023" w:rsidP="00265023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_</w:t>
            </w:r>
            <w:r w:rsidRPr="00BE4186">
              <w:rPr>
                <w:b/>
                <w:szCs w:val="20"/>
                <w:lang w:val="en-US"/>
              </w:rPr>
              <w:t>document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update</w:t>
            </w:r>
            <w:r w:rsidRPr="00BE4186">
              <w:rPr>
                <w:b/>
                <w:szCs w:val="20"/>
              </w:rPr>
              <w:t xml:space="preserve"> </w:t>
            </w:r>
            <w:r w:rsidRPr="00BE4186">
              <w:rPr>
                <w:szCs w:val="20"/>
              </w:rPr>
              <w:t xml:space="preserve">– Изменение </w:t>
            </w:r>
            <w:r w:rsidR="004D1628" w:rsidRPr="00BE4186">
              <w:rPr>
                <w:szCs w:val="20"/>
              </w:rPr>
              <w:t xml:space="preserve">записи о </w:t>
            </w:r>
            <w:r w:rsidRPr="00BE4186">
              <w:rPr>
                <w:szCs w:val="20"/>
              </w:rPr>
              <w:t>документа</w:t>
            </w:r>
            <w:r w:rsidR="004D1628" w:rsidRPr="00BE4186">
              <w:rPr>
                <w:szCs w:val="20"/>
              </w:rPr>
              <w:t>х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28" w:rsidRPr="00BE4186" w:rsidRDefault="00CC7BDB" w:rsidP="004D1628">
            <w:pPr>
              <w:pStyle w:val="affffffb"/>
              <w:spacing w:before="0" w:after="0"/>
              <w:jc w:val="both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обновлния записи о документах идентифицированного пациента:</w:t>
            </w:r>
          </w:p>
          <w:p w:rsidR="004D1628" w:rsidRPr="00BE4186" w:rsidRDefault="004D1628" w:rsidP="004D1628">
            <w:pPr>
              <w:pStyle w:val="affffffb"/>
              <w:spacing w:before="0" w:after="0"/>
              <w:jc w:val="both"/>
              <w:rPr>
                <w:b/>
                <w:szCs w:val="20"/>
              </w:rPr>
            </w:pP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&lt;updateDocument&gt;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&lt;documentKey&gt;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&lt;snils&gt;99999999901&lt;/snils&gt; 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&lt;serial&gt;1122&lt;/serial&gt;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&lt;number&gt;123456&lt;/number&gt;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&lt;documentId id="14"/&gt;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&lt;/documentKey&gt;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&lt;serial&gt;3333&lt;/serial&gt;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&lt;number&gt;123456&lt;/number&gt;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&lt;documentId id="12"/&gt;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&lt;passDate&gt;2005-01-05&lt;/passDate&gt;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&lt;passOrg&gt;</w:t>
            </w:r>
            <w:r w:rsidRPr="00BE4186">
              <w:rPr>
                <w:sz w:val="20"/>
              </w:rPr>
              <w:t>УФМС</w:t>
            </w:r>
            <w:r w:rsidRPr="00BE4186">
              <w:rPr>
                <w:sz w:val="20"/>
                <w:lang w:val="en-US"/>
              </w:rPr>
              <w:t>&lt;/passOrg&gt;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Pr="00BE4186">
              <w:rPr>
                <w:sz w:val="20"/>
              </w:rPr>
              <w:t>&lt;/document&gt;</w:t>
            </w:r>
          </w:p>
          <w:p w:rsidR="00265023" w:rsidRPr="00BE4186" w:rsidRDefault="00265023" w:rsidP="004D162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&lt;/updateDocument&gt;</w:t>
            </w:r>
          </w:p>
          <w:p w:rsidR="00CC7BDB" w:rsidRPr="00BE4186" w:rsidRDefault="00CC7BDB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CC7BDB" w:rsidRPr="00BE4186" w:rsidRDefault="00CC7BDB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CC7BDB" w:rsidRPr="00BE4186" w:rsidRDefault="00CC7BDB" w:rsidP="004D1628">
            <w:pPr>
              <w:pStyle w:val="affffffb"/>
              <w:spacing w:before="0" w:after="0"/>
              <w:rPr>
                <w:b/>
                <w:szCs w:val="20"/>
              </w:rPr>
            </w:pPr>
            <w:r w:rsidRPr="00723B00">
              <w:rPr>
                <w:b/>
                <w:szCs w:val="20"/>
              </w:rPr>
              <w:t>Пример для обновлния записи о документах не идентифицированного пациента:</w:t>
            </w:r>
          </w:p>
          <w:p w:rsidR="004D1628" w:rsidRPr="00BE4186" w:rsidRDefault="004D1628" w:rsidP="004D162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>&lt;updateDocument&gt;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&lt;documentKey&gt;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&lt;unidentified&gt;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lastRenderedPageBreak/>
              <w:t xml:space="preserve"> &lt;lastName&gt;Иванов&lt;/lastName&gt;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&lt;firstName&gt;Иван&lt;/firstName&gt;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>&lt;patronymic&gt;Иванович&lt;/patronymic&gt;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&lt;birthDate&gt;1965-10-24&lt;/birthDate&gt;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&lt;serial&gt;1727&lt;/serial&gt;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&lt;number&gt;123456&lt;/number&gt;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&lt;passDate&gt;2000-01-02&lt;/passDate&gt;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&lt;documentId id="14"/&gt;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&lt;/unidentified&gt;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&lt;/documentKey&gt;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&lt;document&gt;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&lt;serial&gt;1727&lt;/serial&gt;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&lt;number&gt;123456&lt;/number&gt;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&lt;documentId id="14"/&gt;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&lt;passDate&gt;2005-01-05&lt;/passDate&gt;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&lt;passOrg&gt;УФМС&lt;/passOrg&gt;</w:t>
            </w:r>
          </w:p>
          <w:p w:rsidR="00965CD1" w:rsidRPr="00965CD1" w:rsidRDefault="00965CD1" w:rsidP="00965CD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965CD1">
              <w:rPr>
                <w:rFonts w:ascii="Times New Roman" w:hAnsi="Times New Roman" w:cs="Times New Roman"/>
                <w:lang w:val="en-US"/>
              </w:rPr>
              <w:t xml:space="preserve"> &lt;/document&gt;</w:t>
            </w:r>
          </w:p>
          <w:p w:rsidR="00CC7BDB" w:rsidRPr="00BE4186" w:rsidRDefault="00965CD1" w:rsidP="00965CD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965CD1">
              <w:rPr>
                <w:lang w:val="en-US"/>
              </w:rPr>
              <w:t>&lt;/updateDocument&gt;</w:t>
            </w:r>
            <w:r w:rsidR="00CC7BDB" w:rsidRPr="00BE4186">
              <w:rPr>
                <w:sz w:val="20"/>
              </w:rPr>
              <w:tab/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C1" w:rsidRPr="00BE4186" w:rsidRDefault="00B94BC1" w:rsidP="00B94BC1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Информация о записи документ</w:t>
            </w:r>
            <w:r w:rsidR="004D1628" w:rsidRPr="00BE4186">
              <w:rPr>
                <w:b/>
                <w:szCs w:val="20"/>
              </w:rPr>
              <w:t>ах пациента</w:t>
            </w:r>
            <w:r w:rsidRPr="00BE4186">
              <w:rPr>
                <w:b/>
                <w:szCs w:val="20"/>
              </w:rPr>
              <w:t xml:space="preserve"> </w:t>
            </w:r>
            <w:r w:rsidR="004D1628" w:rsidRPr="00BE4186">
              <w:rPr>
                <w:b/>
                <w:szCs w:val="20"/>
              </w:rPr>
              <w:t xml:space="preserve">успешно </w:t>
            </w:r>
            <w:r w:rsidRPr="00BE4186">
              <w:rPr>
                <w:b/>
                <w:szCs w:val="20"/>
              </w:rPr>
              <w:t>обновлена:</w:t>
            </w:r>
          </w:p>
          <w:p w:rsidR="00CC7BDB" w:rsidRPr="00BE4186" w:rsidRDefault="00B94BC1" w:rsidP="00B9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Аналогично функции</w:t>
            </w:r>
            <w:r w:rsidRPr="00BE4186">
              <w:rPr>
                <w:rStyle w:val="apple-converted-space"/>
                <w:sz w:val="20"/>
                <w:shd w:val="clear" w:color="auto" w:fill="FFFFFF"/>
              </w:rPr>
              <w:t> </w:t>
            </w:r>
            <w:r w:rsidRPr="00BE4186">
              <w:rPr>
                <w:sz w:val="20"/>
                <w:lang w:val="en-US"/>
              </w:rPr>
              <w:t>patient</w:t>
            </w:r>
            <w:r w:rsidRPr="00BE4186">
              <w:rPr>
                <w:sz w:val="20"/>
              </w:rPr>
              <w:t>_</w:t>
            </w:r>
            <w:r w:rsidRPr="00BE4186">
              <w:rPr>
                <w:sz w:val="20"/>
                <w:lang w:val="en-US"/>
              </w:rPr>
              <w:t>document</w:t>
            </w:r>
            <w:r w:rsidRPr="00BE4186">
              <w:rPr>
                <w:sz w:val="20"/>
                <w:shd w:val="clear" w:color="auto" w:fill="FFFFFF"/>
              </w:rPr>
              <w:t>.read, если обновление прошло успешно</w:t>
            </w:r>
          </w:p>
          <w:p w:rsidR="00222F56" w:rsidRPr="00BE4186" w:rsidRDefault="00222F56" w:rsidP="00B9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</w:p>
          <w:p w:rsidR="00222F56" w:rsidRPr="00BE4186" w:rsidRDefault="00222F56" w:rsidP="00B9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</w:p>
          <w:p w:rsidR="00222F56" w:rsidRPr="00BE4186" w:rsidRDefault="00222F56" w:rsidP="00222F5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 документах пациента не найдена:</w:t>
            </w:r>
          </w:p>
          <w:p w:rsidR="00222F56" w:rsidRPr="00BE4186" w:rsidRDefault="00222F56" w:rsidP="00222F56">
            <w:pPr>
              <w:rPr>
                <w:sz w:val="20"/>
              </w:rPr>
            </w:pPr>
          </w:p>
          <w:p w:rsidR="00222F56" w:rsidRPr="00BE4186" w:rsidRDefault="00222F56" w:rsidP="00222F56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22F56" w:rsidRPr="00BE4186" w:rsidRDefault="00222F56" w:rsidP="00222F56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222F56" w:rsidRPr="00BE4186" w:rsidRDefault="00222F56" w:rsidP="00222F56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</w:t>
            </w:r>
            <w:r w:rsidRPr="00BE4186">
              <w:rPr>
                <w:bCs/>
                <w:sz w:val="20"/>
                <w:lang w:val="en-US"/>
              </w:rPr>
              <w:t xml:space="preserve"> VALIDATION_FAILED</w:t>
            </w:r>
            <w:r w:rsidRPr="00BE4186" w:rsidDel="00502048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  <w:lang w:val="en-US"/>
              </w:rPr>
              <w:t>&lt;/code&gt;</w:t>
            </w:r>
          </w:p>
          <w:p w:rsidR="00222F56" w:rsidRPr="00BE4186" w:rsidRDefault="00222F56" w:rsidP="00222F56">
            <w:pPr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detail</w:t>
            </w:r>
            <w:r w:rsidRPr="00BE4186">
              <w:rPr>
                <w:sz w:val="20"/>
              </w:rPr>
              <w:t>&gt;</w:t>
            </w:r>
            <w:r w:rsidRPr="00BE4186">
              <w:rPr>
                <w:bCs/>
                <w:sz w:val="20"/>
              </w:rPr>
              <w:t xml:space="preserve"> Документ пациента не найден </w:t>
            </w: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detail</w:t>
            </w:r>
            <w:r w:rsidRPr="00BE4186">
              <w:rPr>
                <w:sz w:val="20"/>
              </w:rPr>
              <w:t>&gt;</w:t>
            </w:r>
          </w:p>
          <w:p w:rsidR="00222F56" w:rsidRPr="00BE4186" w:rsidRDefault="00222F56" w:rsidP="00222F56">
            <w:pPr>
              <w:rPr>
                <w:sz w:val="20"/>
              </w:rPr>
            </w:pP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error</w:t>
            </w:r>
            <w:r w:rsidRPr="00BE4186">
              <w:rPr>
                <w:sz w:val="20"/>
              </w:rPr>
              <w:t>&gt;</w:t>
            </w:r>
          </w:p>
          <w:p w:rsidR="00222F56" w:rsidRPr="00BE4186" w:rsidRDefault="00222F56" w:rsidP="00B94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265023" w:rsidRPr="00BE4186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5023" w:rsidRPr="00BE4186" w:rsidRDefault="00265023" w:rsidP="00265023">
            <w:pPr>
              <w:pStyle w:val="affffffb"/>
              <w:jc w:val="center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lang w:val="en-US"/>
              </w:rPr>
              <w:t>patient</w:t>
            </w:r>
            <w:r w:rsidRPr="00BE4186">
              <w:rPr>
                <w:b/>
                <w:szCs w:val="20"/>
              </w:rPr>
              <w:t>_</w:t>
            </w:r>
            <w:r w:rsidRPr="00BE4186">
              <w:rPr>
                <w:b/>
                <w:szCs w:val="20"/>
                <w:lang w:val="en-US"/>
              </w:rPr>
              <w:t>document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delete</w:t>
            </w:r>
            <w:r w:rsidRPr="00BE4186">
              <w:rPr>
                <w:b/>
                <w:szCs w:val="20"/>
              </w:rPr>
              <w:t xml:space="preserve"> </w:t>
            </w:r>
            <w:r w:rsidRPr="00BE4186">
              <w:rPr>
                <w:szCs w:val="20"/>
              </w:rPr>
              <w:t xml:space="preserve">– Удаление </w:t>
            </w:r>
            <w:r w:rsidR="004D1628" w:rsidRPr="00BE4186">
              <w:rPr>
                <w:szCs w:val="20"/>
              </w:rPr>
              <w:t xml:space="preserve">записи о </w:t>
            </w:r>
            <w:r w:rsidRPr="00BE4186">
              <w:rPr>
                <w:szCs w:val="20"/>
              </w:rPr>
              <w:t>документа</w:t>
            </w:r>
            <w:r w:rsidR="00A26114" w:rsidRPr="00BE4186">
              <w:rPr>
                <w:szCs w:val="20"/>
              </w:rPr>
              <w:t xml:space="preserve">х пациента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834" w:rsidRPr="00BE4186" w:rsidRDefault="00691834" w:rsidP="00A26114">
            <w:pPr>
              <w:pStyle w:val="affffffb"/>
              <w:spacing w:before="0" w:after="0"/>
              <w:jc w:val="both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удаления записи о документах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jc w:val="both"/>
              <w:rPr>
                <w:b/>
                <w:szCs w:val="20"/>
              </w:rPr>
            </w:pP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&lt;documentKey&gt;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&lt;snils&gt;99999999901&lt;/snils&gt; 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&lt;serial&gt;1122&lt;/serial&gt;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&lt;number&gt;1134546&lt;/number&gt;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&lt;documentId id="22"/&gt;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&lt;/documentKey&gt;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91834" w:rsidRPr="00BE4186" w:rsidRDefault="00691834" w:rsidP="00A26114">
            <w:pPr>
              <w:pStyle w:val="affffffb"/>
              <w:spacing w:before="0" w:after="0"/>
              <w:jc w:val="both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удаления записи о документах не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jc w:val="both"/>
              <w:rPr>
                <w:b/>
                <w:szCs w:val="20"/>
              </w:rPr>
            </w:pP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&lt;documentKey&gt;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&lt;unidentified&gt;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&lt;lastName&gt;</w:t>
            </w:r>
            <w:r w:rsidR="00FD5675"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&lt;firstName&gt;</w:t>
            </w:r>
            <w:r w:rsidR="00FD5675"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&lt;patronymic&gt;</w:t>
            </w:r>
            <w:r w:rsidR="00FD5675"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&lt;/patronymic&gt; 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&lt;birthDate&gt;1965-10-24&lt;/birthDate&gt;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&lt;/unidentified&gt;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&lt;serial&gt;1727&lt;/serial&gt;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&lt;number&gt;123456&lt;/number&gt;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&lt;documentId id="14"/&gt;</w:t>
            </w:r>
          </w:p>
          <w:p w:rsidR="00691834" w:rsidRPr="00BE4186" w:rsidRDefault="00691834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&lt;/documentKey&gt;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C18" w:rsidRPr="00BE4186" w:rsidRDefault="00F21C18" w:rsidP="00F21C1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успешно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удалена</w:t>
            </w:r>
            <w:r w:rsidRPr="00BE4186">
              <w:rPr>
                <w:b/>
                <w:bCs/>
                <w:sz w:val="20"/>
                <w:lang w:val="en-US"/>
              </w:rPr>
              <w:t>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65023" w:rsidRPr="00BE4186" w:rsidRDefault="00265023" w:rsidP="00265023">
            <w:pPr>
              <w:pStyle w:val="affffffb"/>
              <w:rPr>
                <w:b/>
                <w:szCs w:val="20"/>
              </w:rPr>
            </w:pPr>
            <w:r w:rsidRPr="00BE4186">
              <w:rPr>
                <w:szCs w:val="20"/>
                <w:lang w:val="en-US"/>
              </w:rPr>
              <w:t>&lt;result&gt;ok&lt;/result&gt;</w:t>
            </w:r>
          </w:p>
        </w:tc>
      </w:tr>
      <w:tr w:rsidR="00265023" w:rsidRPr="00BE4186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5023" w:rsidRPr="00BE4186" w:rsidRDefault="00265023" w:rsidP="00265023">
            <w:pPr>
              <w:pStyle w:val="affffffb"/>
              <w:jc w:val="center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A26114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bCs/>
                <w:szCs w:val="20"/>
              </w:rPr>
              <w:t>patient_document.</w:t>
            </w:r>
            <w:r w:rsidRPr="00BE4186">
              <w:rPr>
                <w:b/>
                <w:bCs/>
                <w:szCs w:val="20"/>
                <w:lang w:val="en-US"/>
              </w:rPr>
              <w:t>list</w:t>
            </w:r>
            <w:r w:rsidRPr="00BE4186">
              <w:rPr>
                <w:b/>
                <w:bCs/>
                <w:szCs w:val="20"/>
              </w:rPr>
              <w:t xml:space="preserve"> - </w:t>
            </w:r>
            <w:r w:rsidRPr="00BE4186">
              <w:rPr>
                <w:szCs w:val="20"/>
              </w:rPr>
              <w:t xml:space="preserve"> </w:t>
            </w:r>
            <w:r w:rsidRPr="00BE4186">
              <w:rPr>
                <w:bCs/>
                <w:szCs w:val="20"/>
              </w:rPr>
              <w:t xml:space="preserve">Получение списка </w:t>
            </w:r>
            <w:r w:rsidR="00A26114" w:rsidRPr="00BE4186">
              <w:rPr>
                <w:bCs/>
                <w:szCs w:val="20"/>
              </w:rPr>
              <w:t xml:space="preserve">записей о </w:t>
            </w:r>
            <w:r w:rsidRPr="00BE4186">
              <w:rPr>
                <w:bCs/>
                <w:szCs w:val="20"/>
              </w:rPr>
              <w:t>документ</w:t>
            </w:r>
            <w:r w:rsidR="00A26114" w:rsidRPr="00BE4186">
              <w:rPr>
                <w:bCs/>
                <w:szCs w:val="20"/>
              </w:rPr>
              <w:t>ах</w:t>
            </w:r>
            <w:r w:rsidRPr="00BE4186">
              <w:rPr>
                <w:bCs/>
                <w:szCs w:val="20"/>
              </w:rPr>
              <w:t xml:space="preserve">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7D" w:rsidRPr="00BE4186" w:rsidRDefault="003E445A" w:rsidP="00BC63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Пример для получения списка документов д</w:t>
            </w:r>
            <w:r w:rsidR="00BC637D" w:rsidRPr="00BE4186">
              <w:rPr>
                <w:b/>
                <w:bCs/>
                <w:sz w:val="20"/>
              </w:rPr>
              <w:t>ля идентифицированного пациента:</w:t>
            </w:r>
          </w:p>
          <w:p w:rsidR="00A26114" w:rsidRPr="00BE4186" w:rsidRDefault="00A26114" w:rsidP="00BC63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</w:t>
            </w:r>
            <w:r w:rsidRPr="00BE4186">
              <w:rPr>
                <w:bCs/>
                <w:sz w:val="20"/>
                <w:lang w:val="en-US"/>
              </w:rPr>
              <w:t>patientKey</w:t>
            </w:r>
            <w:r w:rsidRPr="00BE4186">
              <w:rPr>
                <w:bCs/>
                <w:sz w:val="20"/>
              </w:rPr>
              <w:t>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   &lt;</w:t>
            </w:r>
            <w:r w:rsidRPr="00BE4186">
              <w:rPr>
                <w:bCs/>
                <w:sz w:val="20"/>
                <w:lang w:val="en-US"/>
              </w:rPr>
              <w:t>snils</w:t>
            </w:r>
            <w:r w:rsidRPr="00BE4186">
              <w:rPr>
                <w:bCs/>
                <w:sz w:val="20"/>
              </w:rPr>
              <w:t>&gt;12345678910&lt;/</w:t>
            </w:r>
            <w:r w:rsidRPr="00BE4186">
              <w:rPr>
                <w:bCs/>
                <w:sz w:val="20"/>
                <w:lang w:val="en-US"/>
              </w:rPr>
              <w:t>snils</w:t>
            </w:r>
            <w:r w:rsidRPr="00BE4186">
              <w:rPr>
                <w:bCs/>
                <w:sz w:val="20"/>
              </w:rPr>
              <w:t>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&lt;/</w:t>
            </w:r>
            <w:r w:rsidRPr="00BE4186">
              <w:rPr>
                <w:bCs/>
                <w:sz w:val="20"/>
                <w:lang w:val="en-US"/>
              </w:rPr>
              <w:t>patientKey</w:t>
            </w:r>
            <w:r w:rsidRPr="00BE4186">
              <w:rPr>
                <w:bCs/>
                <w:sz w:val="20"/>
              </w:rPr>
              <w:t>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</w:p>
          <w:p w:rsidR="00265023" w:rsidRPr="00BE4186" w:rsidRDefault="003E445A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Пример для получения списка документов д</w:t>
            </w:r>
            <w:r w:rsidR="00265023" w:rsidRPr="00BE4186">
              <w:rPr>
                <w:b/>
                <w:bCs/>
                <w:sz w:val="20"/>
              </w:rPr>
              <w:t xml:space="preserve">ля </w:t>
            </w:r>
            <w:r w:rsidR="00BC637D" w:rsidRPr="00BE4186">
              <w:rPr>
                <w:b/>
                <w:bCs/>
                <w:sz w:val="20"/>
              </w:rPr>
              <w:t>идентифицированного пациента</w:t>
            </w:r>
            <w:r w:rsidR="00265023" w:rsidRPr="00BE4186">
              <w:rPr>
                <w:b/>
                <w:bCs/>
                <w:sz w:val="20"/>
              </w:rPr>
              <w:t>:</w:t>
            </w:r>
          </w:p>
          <w:p w:rsidR="00A26114" w:rsidRPr="00BE4186" w:rsidRDefault="00A26114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</w:p>
          <w:p w:rsidR="00265023" w:rsidRPr="00473D4A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473D4A">
              <w:rPr>
                <w:bCs/>
                <w:sz w:val="20"/>
                <w:lang w:val="en-US"/>
              </w:rPr>
              <w:t>&lt;</w:t>
            </w:r>
            <w:r w:rsidRPr="00BE4186">
              <w:rPr>
                <w:bCs/>
                <w:sz w:val="20"/>
                <w:lang w:val="en-US"/>
              </w:rPr>
              <w:t>patientKey</w:t>
            </w:r>
            <w:r w:rsidRPr="00473D4A">
              <w:rPr>
                <w:bCs/>
                <w:sz w:val="20"/>
                <w:lang w:val="en-US"/>
              </w:rPr>
              <w:t>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473D4A">
              <w:rPr>
                <w:bCs/>
                <w:sz w:val="20"/>
                <w:lang w:val="en-US"/>
              </w:rPr>
              <w:t xml:space="preserve">   </w:t>
            </w:r>
            <w:r w:rsidRPr="00BE4186">
              <w:rPr>
                <w:bCs/>
                <w:sz w:val="20"/>
                <w:lang w:val="en-US"/>
              </w:rPr>
              <w:t>&lt;unidentified&gt;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&lt;lastName&gt;</w:t>
            </w:r>
            <w:r w:rsidRPr="00BE4186">
              <w:rPr>
                <w:bCs/>
                <w:sz w:val="20"/>
              </w:rPr>
              <w:t>Иванов</w:t>
            </w:r>
            <w:r w:rsidRPr="00BE4186">
              <w:rPr>
                <w:bCs/>
                <w:sz w:val="20"/>
                <w:lang w:val="en-US"/>
              </w:rPr>
              <w:t>&lt;/lastName&gt;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&lt;firstName&gt;</w:t>
            </w:r>
            <w:r w:rsidRPr="00BE4186">
              <w:rPr>
                <w:bCs/>
                <w:sz w:val="20"/>
              </w:rPr>
              <w:t>Иван</w:t>
            </w:r>
            <w:r w:rsidRPr="00BE4186">
              <w:rPr>
                <w:bCs/>
                <w:sz w:val="20"/>
                <w:lang w:val="en-US"/>
              </w:rPr>
              <w:t>&lt;/firstName&gt;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&lt;patronymic&gt;</w:t>
            </w:r>
            <w:r w:rsidRPr="00BE4186">
              <w:rPr>
                <w:bCs/>
                <w:sz w:val="20"/>
              </w:rPr>
              <w:t>Иванович</w:t>
            </w:r>
            <w:r w:rsidRPr="00BE4186">
              <w:rPr>
                <w:bCs/>
                <w:sz w:val="20"/>
                <w:lang w:val="en-US"/>
              </w:rPr>
              <w:t xml:space="preserve"> &lt;/patronymic&gt;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&lt;birthDate&gt;1989-09-02&lt;/birthDate&gt;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&lt;/unidentified&gt;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bCs/>
                <w:sz w:val="20"/>
                <w:lang w:val="en-US"/>
              </w:rPr>
              <w:t>&lt;/patientKey&gt;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37D" w:rsidRPr="00BE4186" w:rsidRDefault="00FD5675" w:rsidP="00BC63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успешно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найдена</w:t>
            </w:r>
            <w:r w:rsidR="00BC637D" w:rsidRPr="00BE4186">
              <w:rPr>
                <w:b/>
                <w:bCs/>
                <w:sz w:val="20"/>
                <w:lang w:val="en-US"/>
              </w:rPr>
              <w:t>:</w:t>
            </w:r>
          </w:p>
          <w:p w:rsidR="00A26114" w:rsidRPr="00BE4186" w:rsidRDefault="00A26114" w:rsidP="00BC63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lang w:val="en-US"/>
              </w:rPr>
            </w:pP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&lt;?xml version="1.0" encoding="UTF-8" standalone="yes"?&gt;</w:t>
            </w:r>
            <w:r w:rsidRPr="00BE4186">
              <w:rPr>
                <w:bCs/>
                <w:sz w:val="20"/>
                <w:lang w:val="en-US"/>
              </w:rPr>
              <w:br/>
              <w:t>&lt;documents&gt;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&lt;document&gt;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&lt;serial&gt;1122&lt;/serial&gt;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&lt;number&gt;123756&lt;/number&gt;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&lt;passDate&gt;2000-01-02&lt;/passDate&gt;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&lt;documentId id="15"/&gt;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&lt;/document&gt;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&lt;document&gt;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&lt;serial&gt;3213&lt;/serial&gt;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&lt;number&gt;231323&lt;/number&gt;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&lt;passDate&gt;2007-02-01&lt;/passDate&gt;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&lt;passOrg&gt;Отдел 1&lt;/passOrg&gt;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&lt;documentId id="14"/&gt;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&lt;/document&gt;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&lt;document&gt;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&lt;serial&gt;3413&lt;/serial&gt;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&lt;number&gt;543545&lt;/number&gt;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&lt;passDate&gt;2018-02-06&lt;/passDate&gt;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&lt;passOrg&gt;Отдел 2&lt;/passOrg&gt;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&lt;documentId id="14"/&gt;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&lt;/document&gt;</w:t>
            </w:r>
          </w:p>
          <w:p w:rsidR="00BC637D" w:rsidRPr="00BE4186" w:rsidRDefault="00265023" w:rsidP="00A26114">
            <w:pPr>
              <w:pStyle w:val="affffffb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&lt;/documents&gt;</w:t>
            </w:r>
          </w:p>
        </w:tc>
      </w:tr>
    </w:tbl>
    <w:p w:rsidR="00265023" w:rsidRPr="00473D4A" w:rsidRDefault="00265023" w:rsidP="00265023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60" w:name="_Toc54014095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lang w:val="en-US"/>
        </w:rPr>
        <w:t>patient</w:t>
      </w:r>
      <w:r w:rsidRPr="00BE4186">
        <w:rPr>
          <w:b/>
          <w:i w:val="0"/>
        </w:rPr>
        <w:t>_</w:t>
      </w:r>
      <w:r w:rsidRPr="00BE4186">
        <w:rPr>
          <w:b/>
          <w:i w:val="0"/>
          <w:lang w:val="en-US"/>
        </w:rPr>
        <w:t>relative</w:t>
      </w:r>
      <w:bookmarkEnd w:id="60"/>
    </w:p>
    <w:p w:rsidR="003E445A" w:rsidRPr="00BE4186" w:rsidRDefault="003E445A" w:rsidP="003E445A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 xml:space="preserve">ИС </w:t>
      </w:r>
      <w:r w:rsidRPr="00BE4186">
        <w:rPr>
          <w:szCs w:val="28"/>
        </w:rPr>
        <w:t>с Системой в части чтения, создания, редактирования и удаления данных о родственниках пациента приведены в таблице 31.</w:t>
      </w:r>
    </w:p>
    <w:p w:rsidR="00265023" w:rsidRPr="00BE4186" w:rsidRDefault="00265023" w:rsidP="00265023">
      <w:pPr>
        <w:pStyle w:val="afd"/>
        <w:ind w:firstLine="0"/>
      </w:pPr>
      <w:r w:rsidRPr="00BE4186">
        <w:rPr>
          <w:rFonts w:eastAsia="Calibri"/>
        </w:rPr>
        <w:lastRenderedPageBreak/>
        <w:t xml:space="preserve">Таблица </w:t>
      </w:r>
      <w:r w:rsidR="00656287" w:rsidRPr="00BE4186">
        <w:rPr>
          <w:rFonts w:eastAsia="Calibri"/>
        </w:rPr>
        <w:t>3</w:t>
      </w:r>
      <w:r w:rsidR="00A26114" w:rsidRPr="00BE4186">
        <w:rPr>
          <w:rFonts w:eastAsia="Calibri"/>
        </w:rPr>
        <w:t>1</w:t>
      </w:r>
      <w:r w:rsidRPr="00BE4186">
        <w:rPr>
          <w:rFonts w:eastAsia="Calibri"/>
        </w:rPr>
        <w:t xml:space="preserve"> – </w:t>
      </w:r>
      <w:r w:rsidRPr="00BE4186">
        <w:t xml:space="preserve">Примеры сообщений и ответов подсистемы </w:t>
      </w:r>
      <w:r w:rsidRPr="00BE4186">
        <w:rPr>
          <w:lang w:val="en-US"/>
        </w:rPr>
        <w:t>patient</w:t>
      </w:r>
      <w:r w:rsidRPr="00BE4186">
        <w:t>_</w:t>
      </w:r>
      <w:r w:rsidRPr="00BE4186">
        <w:rPr>
          <w:lang w:val="en-US"/>
        </w:rPr>
        <w:t>relative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701"/>
        <w:gridCol w:w="3685"/>
        <w:gridCol w:w="3635"/>
      </w:tblGrid>
      <w:tr w:rsidR="00265023" w:rsidRPr="00BE4186" w:rsidTr="00D4549B">
        <w:trPr>
          <w:tblHeader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023" w:rsidRPr="00BE4186" w:rsidRDefault="00265023" w:rsidP="00D4549B">
            <w:pPr>
              <w:pStyle w:val="affffffa"/>
            </w:pPr>
            <w:r w:rsidRPr="00BE4186"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23" w:rsidRPr="00BE4186" w:rsidRDefault="00265023" w:rsidP="00D4549B">
            <w:pPr>
              <w:pStyle w:val="affffffa"/>
            </w:pPr>
            <w:r w:rsidRPr="00BE4186">
              <w:t>Целевой метод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023" w:rsidRPr="00BE4186" w:rsidRDefault="00265023" w:rsidP="00D4549B">
            <w:pPr>
              <w:pStyle w:val="affffffa"/>
            </w:pPr>
            <w:r w:rsidRPr="00BE4186">
              <w:t>Действие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023" w:rsidRPr="00BE4186" w:rsidRDefault="00265023" w:rsidP="00D4549B">
            <w:pPr>
              <w:pStyle w:val="affffffa"/>
            </w:pPr>
            <w:r w:rsidRPr="00BE4186">
              <w:t>Результат</w:t>
            </w:r>
          </w:p>
        </w:tc>
      </w:tr>
      <w:tr w:rsidR="00265023" w:rsidRPr="00BE4186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5023" w:rsidRPr="00BE4186" w:rsidRDefault="00265023" w:rsidP="00265023">
            <w:pPr>
              <w:pStyle w:val="affffffb"/>
              <w:jc w:val="center"/>
            </w:pPr>
            <w:r w:rsidRPr="00BE4186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A26114">
            <w:pPr>
              <w:pStyle w:val="affffffb"/>
              <w:rPr>
                <w:b/>
              </w:rPr>
            </w:pPr>
            <w:r w:rsidRPr="00BE4186">
              <w:rPr>
                <w:b/>
                <w:lang w:val="en-US"/>
              </w:rPr>
              <w:t>patient</w:t>
            </w:r>
            <w:r w:rsidRPr="00BE4186">
              <w:rPr>
                <w:b/>
              </w:rPr>
              <w:t>_</w:t>
            </w:r>
            <w:r w:rsidRPr="00BE4186">
              <w:rPr>
                <w:b/>
                <w:lang w:val="en-US"/>
              </w:rPr>
              <w:t>relative</w:t>
            </w:r>
            <w:r w:rsidRPr="00BE4186">
              <w:rPr>
                <w:b/>
              </w:rPr>
              <w:t>.read</w:t>
            </w:r>
            <w:r w:rsidRPr="00BE4186">
              <w:t xml:space="preserve"> – Получение </w:t>
            </w:r>
            <w:r w:rsidR="00A26114" w:rsidRPr="00BE4186">
              <w:t>записи</w:t>
            </w:r>
            <w:r w:rsidRPr="00BE4186">
              <w:t xml:space="preserve"> о родственнике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50" w:rsidRPr="00BE4186" w:rsidRDefault="00403D50" w:rsidP="00403D50">
            <w:pPr>
              <w:pStyle w:val="affffffb"/>
              <w:rPr>
                <w:b/>
              </w:rPr>
            </w:pPr>
            <w:r w:rsidRPr="00BE4186">
              <w:rPr>
                <w:b/>
              </w:rPr>
              <w:t xml:space="preserve">Пример для </w:t>
            </w:r>
            <w:r w:rsidR="00A26114" w:rsidRPr="00BE4186">
              <w:rPr>
                <w:b/>
              </w:rPr>
              <w:t>чтения</w:t>
            </w:r>
            <w:r w:rsidRPr="00BE4186">
              <w:rPr>
                <w:b/>
              </w:rPr>
              <w:t xml:space="preserve"> записи о родственниках идентифицированного пациента: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&lt;relativeKey&gt;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&lt;snils&gt;99999999901&lt;/snils&gt; 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&lt;patronymic&gt;</w:t>
            </w:r>
            <w:r w:rsidRPr="00BE4186">
              <w:rPr>
                <w:sz w:val="20"/>
              </w:rPr>
              <w:t>Николаевич</w:t>
            </w:r>
            <w:r w:rsidRPr="00BE4186">
              <w:rPr>
                <w:sz w:val="20"/>
                <w:lang w:val="en-US"/>
              </w:rPr>
              <w:t>&lt;/patronymic&gt;</w:t>
            </w:r>
          </w:p>
          <w:p w:rsidR="00265023" w:rsidRPr="00BE4186" w:rsidRDefault="00265023" w:rsidP="00265023">
            <w:pPr>
              <w:pStyle w:val="affffffb"/>
            </w:pPr>
            <w:r w:rsidRPr="00BE4186">
              <w:t>&lt;/relativeKey&gt;</w:t>
            </w:r>
          </w:p>
          <w:p w:rsidR="00403D50" w:rsidRPr="00BE4186" w:rsidRDefault="00403D50" w:rsidP="00265023">
            <w:pPr>
              <w:pStyle w:val="affffffb"/>
            </w:pPr>
          </w:p>
          <w:p w:rsidR="00403D50" w:rsidRPr="00BE4186" w:rsidRDefault="00403D50" w:rsidP="00265023">
            <w:pPr>
              <w:pStyle w:val="affffffb"/>
            </w:pPr>
          </w:p>
          <w:p w:rsidR="00403D50" w:rsidRPr="00BE4186" w:rsidRDefault="00403D50" w:rsidP="00A26114">
            <w:pPr>
              <w:pStyle w:val="affffffb"/>
              <w:spacing w:before="0" w:after="0"/>
              <w:rPr>
                <w:b/>
              </w:rPr>
            </w:pPr>
            <w:r w:rsidRPr="00BE4186">
              <w:rPr>
                <w:b/>
              </w:rPr>
              <w:t xml:space="preserve">Пример для </w:t>
            </w:r>
            <w:r w:rsidR="00A26114" w:rsidRPr="00BE4186">
              <w:rPr>
                <w:b/>
              </w:rPr>
              <w:t xml:space="preserve">чтения </w:t>
            </w:r>
            <w:r w:rsidRPr="00BE4186">
              <w:rPr>
                <w:b/>
              </w:rPr>
              <w:t>записи о родственниках не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rPr>
                <w:b/>
              </w:rPr>
            </w:pP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&lt;relativeKey&gt;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&lt;unidentified&gt;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&lt;lastName&gt;</w:t>
            </w:r>
            <w:r w:rsidRPr="00BE4186">
              <w:t>Говвввв</w:t>
            </w:r>
            <w:r w:rsidRPr="00BE4186">
              <w:rPr>
                <w:lang w:val="en-US"/>
              </w:rPr>
              <w:t>&lt;/lastName&gt;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&lt;firstName&gt;</w:t>
            </w:r>
            <w:r w:rsidRPr="00BE4186">
              <w:t>Сейййй</w:t>
            </w:r>
            <w:r w:rsidRPr="00BE4186">
              <w:rPr>
                <w:lang w:val="en-US"/>
              </w:rPr>
              <w:t>&lt;/firstName&gt;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&lt;patronymic&gt;</w:t>
            </w:r>
            <w:r w:rsidRPr="00BE4186">
              <w:t>Вачччччччч</w:t>
            </w:r>
            <w:r w:rsidRPr="00BE4186">
              <w:rPr>
                <w:lang w:val="en-US"/>
              </w:rPr>
              <w:t xml:space="preserve">&lt;/patronymic&gt; 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&lt;birthDate&gt;1965-10-24&lt;/birthDate&gt;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&lt;/unidentified&gt;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&lt;firstName&gt;</w:t>
            </w:r>
            <w:r w:rsidRPr="00BE4186">
              <w:t>Петров</w:t>
            </w:r>
            <w:r w:rsidRPr="00BE4186">
              <w:rPr>
                <w:lang w:val="en-US"/>
              </w:rPr>
              <w:t>&lt;/firstName&gt;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 &lt;lastName&gt;</w:t>
            </w:r>
            <w:r w:rsidRPr="00BE4186">
              <w:t>Сидор</w:t>
            </w:r>
            <w:r w:rsidRPr="00BE4186">
              <w:rPr>
                <w:lang w:val="en-US"/>
              </w:rPr>
              <w:t>&lt;/lastName&gt;</w:t>
            </w:r>
          </w:p>
          <w:p w:rsidR="00403D50" w:rsidRPr="00BE4186" w:rsidRDefault="00403D50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 &lt;patronymic&gt;</w:t>
            </w:r>
            <w:r w:rsidRPr="00BE4186">
              <w:t>Николаевич</w:t>
            </w:r>
            <w:r w:rsidRPr="00BE4186">
              <w:rPr>
                <w:lang w:val="en-US"/>
              </w:rPr>
              <w:t>&lt;/patronymic&gt;</w:t>
            </w:r>
          </w:p>
          <w:p w:rsidR="00403D50" w:rsidRPr="00BE4186" w:rsidRDefault="00403D50" w:rsidP="00A26114">
            <w:pPr>
              <w:pStyle w:val="affffffb"/>
              <w:spacing w:before="0" w:after="0"/>
            </w:pPr>
            <w:r w:rsidRPr="00BE4186">
              <w:t>&lt;/relativeKey&gt;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50" w:rsidRPr="00BE4186" w:rsidRDefault="00403D50" w:rsidP="00265023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Если сведения о родственник</w:t>
            </w:r>
            <w:r w:rsidR="00A26114" w:rsidRPr="00BE4186">
              <w:rPr>
                <w:b/>
                <w:bCs/>
                <w:sz w:val="20"/>
              </w:rPr>
              <w:t>е</w:t>
            </w:r>
            <w:r w:rsidRPr="00BE4186">
              <w:rPr>
                <w:b/>
                <w:bCs/>
                <w:sz w:val="20"/>
              </w:rPr>
              <w:t xml:space="preserve"> найдены:</w:t>
            </w:r>
          </w:p>
          <w:p w:rsidR="00A26114" w:rsidRPr="00BE4186" w:rsidRDefault="00A26114" w:rsidP="00265023">
            <w:pPr>
              <w:keepNext/>
              <w:rPr>
                <w:b/>
                <w:bCs/>
                <w:sz w:val="20"/>
              </w:rPr>
            </w:pP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&lt;?xml version="1.0" encoding="UTF-8"?&gt;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&lt;relative&gt;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&lt;firstName&gt;Петров&lt;/firstName&gt;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&lt;lastName&gt;Сидор&lt;/lastName&gt;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&lt;patronymic&gt;Николаевич &lt;/patronymic&gt;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&lt;phone&gt;+77777777777&lt;/phone&gt;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&lt;address&gt;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&lt;aoidArea&gt;51c885c1-9750-4245-b25e-61673b776a10&lt;/aoidArea&gt;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&lt;aoidStreet&gt;2cd6d76f-196c-4b25-a8dc-59517f6b8450&lt;/aoidStreet&gt;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&lt;houseid&gt;30ba82f4-94db-4464-b190-d97e99f0c33e&lt;/houseid&gt;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&lt;region id="75"/&gt;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&lt;areaName&gt;Чита&lt;/areaName&gt;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&lt;prefixArea&gt;г&lt;/prefixArea&gt;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&lt;streetName&gt;Ленина&lt;/streetName&gt;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&lt;prefixStreet&gt;ул&lt;/prefixStreet&gt;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&lt;house&gt;13&lt;/house&gt;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&lt;flat&gt;35&lt;/flat&gt;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&lt;/address&gt;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&lt;/relative&gt;</w:t>
            </w:r>
          </w:p>
        </w:tc>
      </w:tr>
      <w:tr w:rsidR="00265023" w:rsidRPr="00BE4186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5023" w:rsidRPr="00BE4186" w:rsidRDefault="00265023" w:rsidP="00265023">
            <w:pPr>
              <w:pStyle w:val="affffffb"/>
              <w:jc w:val="center"/>
            </w:pPr>
            <w:r w:rsidRPr="00BE4186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pStyle w:val="affffffb"/>
              <w:rPr>
                <w:b/>
              </w:rPr>
            </w:pPr>
            <w:r w:rsidRPr="00BE4186">
              <w:rPr>
                <w:b/>
              </w:rPr>
              <w:t>patient_relative.create</w:t>
            </w:r>
            <w:r w:rsidRPr="00BE4186">
              <w:t>- Создание </w:t>
            </w:r>
            <w:r w:rsidR="00A26114" w:rsidRPr="00BE4186">
              <w:t xml:space="preserve">записи о </w:t>
            </w:r>
            <w:r w:rsidRPr="00BE4186">
              <w:t>родственника</w:t>
            </w:r>
            <w:r w:rsidR="00A26114" w:rsidRPr="00BE4186">
              <w:t>х</w:t>
            </w:r>
            <w:r w:rsidRPr="00BE4186">
              <w:t xml:space="preserve">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BC" w:rsidRPr="00BE4186" w:rsidRDefault="00B979BC" w:rsidP="00B979BC">
            <w:pPr>
              <w:pStyle w:val="affffffb"/>
              <w:rPr>
                <w:b/>
              </w:rPr>
            </w:pPr>
            <w:r w:rsidRPr="00BE4186">
              <w:rPr>
                <w:b/>
              </w:rPr>
              <w:t>Пример для создания записи о родственниках идентифицированного пациента: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&lt;createRelatives&gt;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&lt;key&gt;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&lt;snils&gt;99999999901&lt;/snils&gt;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&lt;/key&gt;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&lt;relatives&gt;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&lt;relative&gt;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&lt;firstName&gt;Петров &lt;/firstName&gt;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&lt;lastName&gt;Сидор&lt;/lastName&gt;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&lt;patronymic&gt;Николаевич &lt;/patronymic&gt;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&lt;aoidArea&gt;51c885c1-9750-4245-b25e-61673b776a10 &lt;/aoidArea&gt;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&lt;aoidStreet&gt;2cd6d76f-196c-4b25-a8dc-59517f6b8450 &lt;/aoidStreet&gt;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&lt;houseid&gt;289648c2-5c75-45b5-a105-cd1ef93a506b&lt;/houseid&gt;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&lt;region id="75"/&gt;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&lt;areaName&gt;Чита &lt;/areaName&gt;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&lt;prefixArea&gt;г&lt;/prefixArea&gt;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&lt;streetName&gt;Ленина &lt;/streetName&gt;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&lt;prefixStreet&gt;ул &lt;/prefixStreet&gt;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&lt;house&gt;111&lt;/house&gt;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&lt;flat&gt;35&lt;/flat&gt;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      &lt;phone&gt;+77777777777&lt;/phone&gt;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&lt;/relative&gt;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&lt;relative&gt;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&lt;firstName&gt;Петрова &lt;/firstName&gt;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&lt;lastName&gt;Нина&lt;/lastName&gt;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&lt;patronymic&gt;Николаевна &lt;/patronymic&gt;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&lt;aoidArea&gt;51c885c1-9750-4245-b25e-61673b776a10 &lt;/aoidArea&gt;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&lt;aoidStreet&gt;2cd6d76f-196c-4b25-a8dc-59517f6b8450 &lt;/aoidStreet&gt;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&lt;houseid&gt;289648c2-5c75-45b5-a105-cd1ef93a506b&lt;/houseid&gt;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&lt;region id="75"/&gt;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&lt;areaName&gt;Чита &lt;/areaName&gt;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&lt;prefixArea&gt;г&lt;/prefixArea&gt;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&lt;streetName&gt;Ленина &lt;/streetName&gt;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&lt;prefixStreet&gt;ул &lt;/prefixStreet&gt;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&lt;house&gt;111&lt;/house&gt;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&lt;flat&gt;35&lt;/flat&gt;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&lt;phone&gt;+777777778&lt;/phone&gt;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relative</w:t>
            </w:r>
            <w:r w:rsidRPr="00BE4186">
              <w:rPr>
                <w:sz w:val="20"/>
              </w:rPr>
              <w:t>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relatives</w:t>
            </w:r>
            <w:r w:rsidRPr="00BE4186">
              <w:rPr>
                <w:sz w:val="20"/>
              </w:rPr>
              <w:t>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createRelatives</w:t>
            </w:r>
            <w:r w:rsidRPr="00BE4186">
              <w:rPr>
                <w:sz w:val="20"/>
              </w:rPr>
              <w:t>&gt;</w:t>
            </w:r>
          </w:p>
          <w:p w:rsidR="00CA4B06" w:rsidRPr="00BE4186" w:rsidRDefault="00CA4B06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CA4B06" w:rsidRPr="00BE4186" w:rsidRDefault="00CA4B06" w:rsidP="00A26114">
            <w:pPr>
              <w:pStyle w:val="affffffb"/>
              <w:spacing w:before="0" w:after="0"/>
              <w:rPr>
                <w:b/>
              </w:rPr>
            </w:pPr>
            <w:r w:rsidRPr="00BE4186">
              <w:rPr>
                <w:b/>
              </w:rPr>
              <w:t>Пример для создания записи о родственниках не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rPr>
                <w:b/>
              </w:rPr>
            </w:pP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&lt;createRelatives&gt;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&lt;key&gt;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&lt;unidentified&gt;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&lt;lastName&gt;</w:t>
            </w:r>
            <w:r w:rsidRPr="00BE4186">
              <w:t>Иванов</w:t>
            </w:r>
            <w:r w:rsidRPr="00BE4186">
              <w:rPr>
                <w:lang w:val="en-US"/>
              </w:rPr>
              <w:t>&lt;/lastName&gt;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&lt;firstName&gt;</w:t>
            </w:r>
            <w:r w:rsidRPr="00BE4186">
              <w:t>Иван</w:t>
            </w:r>
            <w:r w:rsidRPr="00BE4186">
              <w:rPr>
                <w:lang w:val="en-US"/>
              </w:rPr>
              <w:t>&lt;/firstName&gt;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&lt;patronymic&gt;</w:t>
            </w:r>
            <w:r w:rsidRPr="00BE4186">
              <w:t>Иванович</w:t>
            </w:r>
            <w:r w:rsidRPr="00BE4186">
              <w:rPr>
                <w:lang w:val="en-US"/>
              </w:rPr>
              <w:t xml:space="preserve">&lt;/patronymic&gt; 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&lt;birthDate&gt;1965-10-24&lt;/birthDate&gt;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 &lt;/unidentified&gt;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&lt;/key&gt;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&lt;relatives&gt;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&lt;relative&gt;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&lt;firstName&gt;</w:t>
            </w:r>
            <w:r w:rsidRPr="00BE4186">
              <w:t>Петров</w:t>
            </w:r>
            <w:r w:rsidRPr="00BE4186">
              <w:rPr>
                <w:lang w:val="en-US"/>
              </w:rPr>
              <w:t>&lt;/firstName&gt;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&lt;lastName&gt;</w:t>
            </w:r>
            <w:r w:rsidRPr="00BE4186">
              <w:t>Сидор</w:t>
            </w:r>
            <w:r w:rsidRPr="00BE4186">
              <w:rPr>
                <w:lang w:val="en-US"/>
              </w:rPr>
              <w:t>&lt;/lastName&gt;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&lt;patronymic&gt;</w:t>
            </w:r>
            <w:r w:rsidRPr="00BE4186">
              <w:t>Николаевич</w:t>
            </w:r>
            <w:r w:rsidRPr="00BE4186">
              <w:rPr>
                <w:lang w:val="en-US"/>
              </w:rPr>
              <w:t>&lt;/patronymic&gt;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&lt;address&gt;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&lt;aoidArea&gt;51c885c1-9750-4245-b25e-61673b776a10&lt;/aoidArea&gt;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&lt;aoidStreet&gt;2cd6d76f-196c-4b25-a8dc-59517f6b8450&lt;/aoidStreet&gt;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&lt;houseid&gt;30ba82f4-94db-4464-b190-d97e99f0c33e&lt;/houseid&gt;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&lt;region id="75"/&gt;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&lt;areaName&gt;</w:t>
            </w:r>
            <w:r w:rsidRPr="00BE4186">
              <w:t>Чита</w:t>
            </w:r>
            <w:r w:rsidRPr="00BE4186">
              <w:rPr>
                <w:lang w:val="en-US"/>
              </w:rPr>
              <w:t>&lt;/areaName&gt;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&lt;prefixArea&gt;</w:t>
            </w:r>
            <w:r w:rsidRPr="00BE4186">
              <w:t>г</w:t>
            </w:r>
            <w:r w:rsidRPr="00BE4186">
              <w:rPr>
                <w:lang w:val="en-US"/>
              </w:rPr>
              <w:t>&lt;/prefixArea&gt;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&lt;streetName&gt;</w:t>
            </w:r>
            <w:r w:rsidRPr="00BE4186">
              <w:t>Ленина</w:t>
            </w:r>
            <w:r w:rsidRPr="00BE4186">
              <w:rPr>
                <w:lang w:val="en-US"/>
              </w:rPr>
              <w:t xml:space="preserve"> &lt;/streetName&gt;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&lt;prefixStreet&gt;</w:t>
            </w:r>
            <w:r w:rsidRPr="00BE4186">
              <w:t>ул</w:t>
            </w:r>
            <w:r w:rsidRPr="00BE4186">
              <w:rPr>
                <w:lang w:val="en-US"/>
              </w:rPr>
              <w:t>&lt;/prefixStreet&gt;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lastRenderedPageBreak/>
              <w:t>&lt;house&gt;13&lt;/house&gt;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&lt;flat&gt;35&lt;/flat&gt;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&lt;/address&gt;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&lt;phone&gt;+77777777777&lt;/phone&gt;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&lt;/relative&gt;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&lt;/relatives&gt;</w:t>
            </w:r>
          </w:p>
          <w:p w:rsidR="00CA4B06" w:rsidRPr="00BE4186" w:rsidRDefault="00CA4B06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&lt;/createRelatives&gt;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BC" w:rsidRPr="00BE4186" w:rsidRDefault="00B979BC" w:rsidP="00B979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b/>
                <w:sz w:val="20"/>
              </w:rPr>
              <w:lastRenderedPageBreak/>
              <w:t>Если создание записи о родственниках</w:t>
            </w:r>
            <w:r w:rsidRPr="00BE4186">
              <w:rPr>
                <w:b/>
              </w:rPr>
              <w:t xml:space="preserve"> </w:t>
            </w:r>
            <w:r w:rsidRPr="00BE4186">
              <w:rPr>
                <w:b/>
                <w:sz w:val="20"/>
              </w:rPr>
              <w:t>идентифицированного пациента прошло успешно:</w:t>
            </w:r>
            <w:r w:rsidRPr="00BE4186">
              <w:rPr>
                <w:sz w:val="20"/>
              </w:rPr>
              <w:br/>
            </w:r>
            <w:r w:rsidRPr="00BE4186">
              <w:rPr>
                <w:sz w:val="20"/>
              </w:rPr>
              <w:br/>
              <w:t>&lt;?</w:t>
            </w:r>
            <w:r w:rsidRPr="00BE4186">
              <w:rPr>
                <w:sz w:val="20"/>
                <w:lang w:val="en-US"/>
              </w:rPr>
              <w:t>xml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lang w:val="en-US"/>
              </w:rPr>
              <w:t>version</w:t>
            </w:r>
            <w:r w:rsidRPr="00BE4186">
              <w:rPr>
                <w:sz w:val="20"/>
              </w:rPr>
              <w:t xml:space="preserve">="1.0" </w:t>
            </w:r>
            <w:r w:rsidRPr="00BE4186">
              <w:rPr>
                <w:sz w:val="20"/>
                <w:lang w:val="en-US"/>
              </w:rPr>
              <w:t>encoding</w:t>
            </w:r>
            <w:r w:rsidRPr="00BE4186">
              <w:rPr>
                <w:sz w:val="20"/>
              </w:rPr>
              <w:t>="</w:t>
            </w:r>
            <w:r w:rsidRPr="00BE4186">
              <w:rPr>
                <w:sz w:val="20"/>
                <w:lang w:val="en-US"/>
              </w:rPr>
              <w:t>UTF</w:t>
            </w:r>
            <w:r w:rsidRPr="00BE4186">
              <w:rPr>
                <w:sz w:val="20"/>
              </w:rPr>
              <w:t xml:space="preserve">-8" </w:t>
            </w:r>
            <w:r w:rsidRPr="00BE4186">
              <w:rPr>
                <w:sz w:val="20"/>
                <w:lang w:val="en-US"/>
              </w:rPr>
              <w:t>standalone</w:t>
            </w:r>
            <w:r w:rsidRPr="00BE4186">
              <w:rPr>
                <w:sz w:val="20"/>
              </w:rPr>
              <w:t>="</w:t>
            </w:r>
            <w:r w:rsidRPr="00BE4186">
              <w:rPr>
                <w:sz w:val="20"/>
                <w:lang w:val="en-US"/>
              </w:rPr>
              <w:t>yes</w:t>
            </w:r>
            <w:r w:rsidRPr="00BE4186">
              <w:rPr>
                <w:sz w:val="20"/>
              </w:rPr>
              <w:t>"?&gt;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&lt;relatives&gt;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&lt;relative&gt;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265023" w:rsidRPr="00BE4186" w:rsidRDefault="00B979BC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  <w:r w:rsidR="00265023" w:rsidRPr="00BE4186">
              <w:rPr>
                <w:sz w:val="20"/>
                <w:lang w:val="en-US"/>
              </w:rPr>
              <w:t>&lt;patronymic&gt;</w:t>
            </w:r>
            <w:r w:rsidR="00265023" w:rsidRPr="00BE4186">
              <w:rPr>
                <w:sz w:val="20"/>
              </w:rPr>
              <w:t>Николаевич</w:t>
            </w:r>
            <w:r w:rsidR="00265023" w:rsidRPr="00BE4186">
              <w:rPr>
                <w:sz w:val="20"/>
                <w:lang w:val="en-US"/>
              </w:rPr>
              <w:t>&lt;/patronymic&gt;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&lt;aoidArea&gt;51c885c1-9750-4245-b25e-61673b776a10&lt;/aoidArea&gt;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&lt;aoidStreet&gt;2cd6d76f-196c-4b25-a8dc-59517f6b8450&lt;/aoidStreet&gt;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&lt;houseid&gt;289648c2-5c75-45b5-a105-cd1ef93a506b&lt;/houseid&gt;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&lt;region id="75"/&gt;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&lt;areaName&gt;</w:t>
            </w:r>
            <w:r w:rsidRPr="00BE4186">
              <w:rPr>
                <w:sz w:val="20"/>
              </w:rPr>
              <w:t>Чита</w:t>
            </w:r>
            <w:r w:rsidRPr="00BE4186">
              <w:rPr>
                <w:sz w:val="20"/>
                <w:lang w:val="en-US"/>
              </w:rPr>
              <w:t>&lt;/areaName&gt;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&lt;prefixArea&gt;</w:t>
            </w:r>
            <w:r w:rsidRPr="00BE4186">
              <w:rPr>
                <w:sz w:val="20"/>
              </w:rPr>
              <w:t>г</w:t>
            </w:r>
            <w:r w:rsidRPr="00BE4186">
              <w:rPr>
                <w:sz w:val="20"/>
                <w:lang w:val="en-US"/>
              </w:rPr>
              <w:t>&lt;/prefixArea&gt;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&lt;streetName&gt;</w:t>
            </w:r>
            <w:r w:rsidRPr="00BE4186">
              <w:rPr>
                <w:sz w:val="20"/>
              </w:rPr>
              <w:t>Ленина</w:t>
            </w:r>
            <w:r w:rsidRPr="00BE4186">
              <w:rPr>
                <w:sz w:val="20"/>
                <w:lang w:val="en-US"/>
              </w:rPr>
              <w:t>&lt;/streetName&gt;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&lt;prefixStreet&gt;</w:t>
            </w:r>
            <w:r w:rsidRPr="00BE4186">
              <w:rPr>
                <w:sz w:val="20"/>
              </w:rPr>
              <w:t>ул</w:t>
            </w:r>
            <w:r w:rsidRPr="00BE4186">
              <w:rPr>
                <w:sz w:val="20"/>
                <w:lang w:val="en-US"/>
              </w:rPr>
              <w:t>&lt;/prefixStreet&gt;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&lt;house&gt;111&lt;/house&gt;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&lt;flat&gt;35&lt;/flat&gt;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&lt;phone&gt;+77777777777&lt;/phone&gt;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&lt;/relative&gt;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&lt;relative&gt;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</w:t>
            </w:r>
            <w:r w:rsidRPr="00BE4186">
              <w:rPr>
                <w:sz w:val="20"/>
              </w:rPr>
              <w:t>Петрова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</w:t>
            </w:r>
            <w:r w:rsidRPr="00BE4186">
              <w:rPr>
                <w:sz w:val="20"/>
              </w:rPr>
              <w:t>Нина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265023" w:rsidRPr="00BE4186" w:rsidRDefault="00A26114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  <w:r w:rsidR="00265023" w:rsidRPr="00BE4186">
              <w:rPr>
                <w:sz w:val="20"/>
                <w:lang w:val="en-US"/>
              </w:rPr>
              <w:t>&lt;patronymic&gt;</w:t>
            </w:r>
            <w:r w:rsidR="00265023" w:rsidRPr="00BE4186">
              <w:rPr>
                <w:sz w:val="20"/>
              </w:rPr>
              <w:t>Николаевна</w:t>
            </w:r>
            <w:r w:rsidR="00265023" w:rsidRPr="00BE4186">
              <w:rPr>
                <w:sz w:val="20"/>
                <w:lang w:val="en-US"/>
              </w:rPr>
              <w:t>&lt;/patronymic&gt;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&lt;aoidArea&gt;51c885c1-9750-4245-b25e-61673b776a10&lt;/aoidArea&gt;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&lt;aoidStreet&gt;2cd6d76f-196c-4b25-a8dc-59517f6b8450&lt;/aoidStreet&gt;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&lt;houseid&gt;289648c2-5c75-45b5-a105-cd1ef93a506b&lt;/houseid&gt;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&lt;region id="75"/&gt;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&lt;areaName&gt;</w:t>
            </w:r>
            <w:r w:rsidRPr="00BE4186">
              <w:rPr>
                <w:sz w:val="20"/>
              </w:rPr>
              <w:t>Чита</w:t>
            </w:r>
            <w:r w:rsidRPr="00BE4186">
              <w:rPr>
                <w:sz w:val="20"/>
                <w:lang w:val="en-US"/>
              </w:rPr>
              <w:t>&lt;/areaName&gt;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&lt;prefixArea&gt;</w:t>
            </w:r>
            <w:r w:rsidRPr="00BE4186">
              <w:rPr>
                <w:sz w:val="20"/>
              </w:rPr>
              <w:t>г</w:t>
            </w:r>
            <w:r w:rsidRPr="00BE4186">
              <w:rPr>
                <w:sz w:val="20"/>
                <w:lang w:val="en-US"/>
              </w:rPr>
              <w:t>&lt;/prefixArea&gt;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&lt;streetName&gt;</w:t>
            </w:r>
            <w:r w:rsidRPr="00BE4186">
              <w:rPr>
                <w:sz w:val="20"/>
              </w:rPr>
              <w:t>Ленина</w:t>
            </w:r>
            <w:r w:rsidRPr="00BE4186">
              <w:rPr>
                <w:sz w:val="20"/>
                <w:lang w:val="en-US"/>
              </w:rPr>
              <w:t>&lt;/streetName&gt;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&lt;prefixStreet&gt;</w:t>
            </w:r>
            <w:r w:rsidRPr="00BE4186">
              <w:rPr>
                <w:sz w:val="20"/>
              </w:rPr>
              <w:t>ул</w:t>
            </w:r>
            <w:r w:rsidRPr="00BE4186">
              <w:rPr>
                <w:sz w:val="20"/>
                <w:lang w:val="en-US"/>
              </w:rPr>
              <w:t>&lt;/prefixStreet&gt;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&lt;house&gt;111&lt;/house&gt;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&lt;flat&gt;35&lt;/flat&gt;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&lt;/address&gt;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&lt;phone&gt;+777777778&lt;/phone&gt;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Pr="00BE4186">
              <w:rPr>
                <w:sz w:val="20"/>
              </w:rPr>
              <w:t>&lt;/relative&gt;</w:t>
            </w:r>
          </w:p>
          <w:p w:rsidR="00265023" w:rsidRPr="00BE4186" w:rsidRDefault="00265023" w:rsidP="00265023">
            <w:pPr>
              <w:pStyle w:val="affffffb"/>
            </w:pPr>
            <w:r w:rsidRPr="00BE4186">
              <w:t>&lt;/relatives&gt;</w:t>
            </w:r>
          </w:p>
          <w:p w:rsidR="007C75DE" w:rsidRPr="00BE4186" w:rsidRDefault="007C75DE" w:rsidP="00265023">
            <w:pPr>
              <w:pStyle w:val="affffffb"/>
            </w:pPr>
          </w:p>
          <w:p w:rsidR="007C75DE" w:rsidRPr="00BE4186" w:rsidRDefault="007C75DE" w:rsidP="00265023">
            <w:pPr>
              <w:pStyle w:val="affffffb"/>
            </w:pPr>
          </w:p>
          <w:p w:rsidR="007C75DE" w:rsidRPr="00BE4186" w:rsidRDefault="007C75DE" w:rsidP="00265023">
            <w:pPr>
              <w:pStyle w:val="affffffb"/>
            </w:pPr>
          </w:p>
          <w:p w:rsidR="007C75DE" w:rsidRPr="00BE4186" w:rsidRDefault="007C75DE" w:rsidP="00A26114">
            <w:pPr>
              <w:pStyle w:val="affffffb"/>
              <w:spacing w:before="0" w:after="0"/>
            </w:pPr>
            <w:r w:rsidRPr="00BE4186">
              <w:rPr>
                <w:b/>
              </w:rPr>
              <w:t xml:space="preserve">Если создание записи о </w:t>
            </w:r>
            <w:r w:rsidRPr="00BE4186">
              <w:rPr>
                <w:b/>
                <w:szCs w:val="20"/>
              </w:rPr>
              <w:t>родственниках</w:t>
            </w:r>
            <w:r w:rsidRPr="00BE4186">
              <w:rPr>
                <w:b/>
              </w:rPr>
              <w:t xml:space="preserve"> </w:t>
            </w:r>
            <w:r w:rsidR="00A26114" w:rsidRPr="00BE4186">
              <w:rPr>
                <w:b/>
              </w:rPr>
              <w:t xml:space="preserve">не </w:t>
            </w:r>
            <w:r w:rsidRPr="00BE4186">
              <w:rPr>
                <w:b/>
              </w:rPr>
              <w:t>идентифицированного пациента прошло успешно:</w:t>
            </w:r>
            <w:r w:rsidRPr="00BE4186">
              <w:br/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&lt;?xml version="1.0" encoding="UTF-8" standalone="yes"?&gt;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&lt;relatives&gt;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&lt;relative&gt;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&lt;firstName&gt;Петров&lt;/firstName&gt;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&lt;lastName&gt;Сидор&lt;/lastName&gt;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&lt;patronymic&gt;Николаевич&lt;/patronymic&gt;&lt;phone&gt;+77777777777&lt;/phone&gt;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&lt;address&gt;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&lt;aoidArea&gt;51c885c1-9750-4245-b25e-61673b776a10&lt;/aoidArea&gt;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&lt;aoidStreet&gt;2cd6d76f-196c-4b25-a8dc-59517f6b8450&lt;/aoidStreet&gt;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&lt;houseid&gt;30ba82f4-94db-4464-b190-d97e99f0c33e&lt;/houseid&gt;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 xml:space="preserve">&lt;region id="75"/&gt; &lt;areaName&gt;Чита&lt;/areaName&gt; &lt;prefixArea&gt;г&lt;/prefixArea&gt; &lt;streetName&gt;Ленина&lt;/streetName&gt; &lt;prefixStreet&gt;ул&lt;/prefixStreet&gt; &lt;house&gt;13&lt;/house&gt; &lt;flat&gt;35&lt;/flat&gt; &lt;/address&gt; 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&lt;/relative&gt;</w:t>
            </w:r>
          </w:p>
          <w:p w:rsidR="007C75DE" w:rsidRPr="00BE4186" w:rsidRDefault="007C75DE" w:rsidP="00A26114">
            <w:pPr>
              <w:pStyle w:val="affffffb"/>
              <w:spacing w:before="0" w:after="0"/>
              <w:rPr>
                <w:lang w:val="en-US"/>
              </w:rPr>
            </w:pPr>
            <w:r w:rsidRPr="00BE4186">
              <w:rPr>
                <w:lang w:val="en-US"/>
              </w:rPr>
              <w:t>&lt;/relatives&gt;</w:t>
            </w:r>
          </w:p>
        </w:tc>
      </w:tr>
      <w:tr w:rsidR="00265023" w:rsidRPr="00BE4186" w:rsidTr="000B7B90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5023" w:rsidRPr="00BE4186" w:rsidRDefault="00265023" w:rsidP="00265023">
            <w:pPr>
              <w:pStyle w:val="affffffb"/>
              <w:jc w:val="center"/>
            </w:pPr>
            <w:r w:rsidRPr="00BE4186"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pStyle w:val="affffffb"/>
              <w:rPr>
                <w:b/>
              </w:rPr>
            </w:pPr>
            <w:r w:rsidRPr="00BE4186">
              <w:rPr>
                <w:b/>
              </w:rPr>
              <w:t xml:space="preserve">patient_relative.update - </w:t>
            </w:r>
            <w:r w:rsidRPr="00BE4186">
              <w:t xml:space="preserve">Изменение </w:t>
            </w:r>
            <w:r w:rsidR="00A26114" w:rsidRPr="00BE4186">
              <w:t xml:space="preserve">записи о </w:t>
            </w:r>
            <w:r w:rsidRPr="00BE4186">
              <w:t>родственника</w:t>
            </w:r>
            <w:r w:rsidR="00A26114" w:rsidRPr="00BE4186">
              <w:t>х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2D5" w:rsidRPr="00BE4186" w:rsidRDefault="00DC62D5" w:rsidP="00A26114">
            <w:pPr>
              <w:pStyle w:val="affffffb"/>
              <w:spacing w:before="0" w:after="0"/>
              <w:rPr>
                <w:b/>
              </w:rPr>
            </w:pPr>
            <w:r w:rsidRPr="00BE4186">
              <w:rPr>
                <w:b/>
              </w:rPr>
              <w:t>Пример для создания записи о родственниках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rPr>
                <w:b/>
              </w:rPr>
            </w:pP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&lt;updateRelative&gt;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&lt;relativeKey&gt;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&lt;snils&gt;99999999901&lt;/snils&gt;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&lt;patronymic&gt;</w:t>
            </w:r>
            <w:r w:rsidRPr="00BE4186">
              <w:rPr>
                <w:sz w:val="20"/>
              </w:rPr>
              <w:t>Николаевич</w:t>
            </w:r>
            <w:r w:rsidRPr="00BE4186">
              <w:rPr>
                <w:sz w:val="20"/>
                <w:lang w:val="en-US"/>
              </w:rPr>
              <w:t xml:space="preserve"> &lt;/patronymic&gt;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&lt;/relativeKey&gt;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&lt;relative&gt;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 &lt;/patronymic&gt;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&lt;address&gt;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&lt;aoidArea&gt;51c885c1-9750-4245-b25e-61673b776a10&lt;/aoidArea&gt;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&lt;aoidStreet&gt;2cd6d76f-196c-4b25-a8dc-59517f6b8450&lt;/aoidStreet&gt;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&lt;houseid&gt;289648c2-5c75-45b5-a105-cd1ef93a506b&lt;/houseid&gt;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&lt;region id="75"/&gt;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&lt;areaName&gt;</w:t>
            </w:r>
            <w:r w:rsidRPr="00BE4186">
              <w:rPr>
                <w:sz w:val="20"/>
              </w:rPr>
              <w:t>Чита</w:t>
            </w:r>
            <w:r w:rsidRPr="00BE4186">
              <w:rPr>
                <w:sz w:val="20"/>
                <w:lang w:val="en-US"/>
              </w:rPr>
              <w:t>&lt;/areaName&gt;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&lt;prefixArea&gt;</w:t>
            </w:r>
            <w:r w:rsidRPr="00BE4186">
              <w:rPr>
                <w:sz w:val="20"/>
              </w:rPr>
              <w:t>г</w:t>
            </w:r>
            <w:r w:rsidRPr="00BE4186">
              <w:rPr>
                <w:sz w:val="20"/>
                <w:lang w:val="en-US"/>
              </w:rPr>
              <w:t>&lt;/prefixArea&gt;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&lt;streetName&gt;</w:t>
            </w:r>
            <w:r w:rsidRPr="00BE4186">
              <w:rPr>
                <w:sz w:val="20"/>
              </w:rPr>
              <w:t>Ленина</w:t>
            </w:r>
            <w:r w:rsidRPr="00BE4186">
              <w:rPr>
                <w:sz w:val="20"/>
                <w:lang w:val="en-US"/>
              </w:rPr>
              <w:t xml:space="preserve"> &lt;/streetName&gt;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&lt;prefixStreet&gt;</w:t>
            </w:r>
            <w:r w:rsidRPr="00BE4186">
              <w:rPr>
                <w:sz w:val="20"/>
              </w:rPr>
              <w:t>ул</w:t>
            </w:r>
            <w:r w:rsidRPr="00BE4186">
              <w:rPr>
                <w:sz w:val="20"/>
                <w:lang w:val="en-US"/>
              </w:rPr>
              <w:t>&lt;/prefixStreet&gt;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&lt;house&gt;111&lt;/house&gt;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&lt;flat&gt;35&lt;/flat&gt;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&lt;/address&gt;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&lt;phone&gt;+7123456789&lt;/phone&gt;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Pr="00BE4186">
              <w:rPr>
                <w:sz w:val="20"/>
              </w:rPr>
              <w:t>&lt;/relative&gt;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&lt;/updateRelative&gt;</w:t>
            </w:r>
          </w:p>
          <w:p w:rsidR="00DC62D5" w:rsidRPr="00BE4186" w:rsidRDefault="00DC62D5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DC62D5" w:rsidRPr="00BE4186" w:rsidRDefault="00DC62D5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DC62D5" w:rsidRPr="00BE4186" w:rsidRDefault="00DC62D5" w:rsidP="00A26114">
            <w:pPr>
              <w:pStyle w:val="affffffb"/>
              <w:spacing w:before="0" w:after="0"/>
              <w:rPr>
                <w:b/>
              </w:rPr>
            </w:pPr>
            <w:r w:rsidRPr="00BE4186">
              <w:rPr>
                <w:b/>
              </w:rPr>
              <w:t>Пример для создания записи о родственниках не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rPr>
                <w:b/>
              </w:rPr>
            </w:pPr>
          </w:p>
          <w:p w:rsidR="00DC62D5" w:rsidRPr="00BE4186" w:rsidRDefault="00DC62D5" w:rsidP="00A26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&lt;updateRelative&gt;</w:t>
            </w:r>
            <w:r w:rsidRPr="00BE4186">
              <w:rPr>
                <w:sz w:val="20"/>
                <w:lang w:val="en-US"/>
              </w:rPr>
              <w:br/>
              <w:t>&lt;relativeKey&gt;</w:t>
            </w:r>
            <w:r w:rsidRPr="00BE4186">
              <w:rPr>
                <w:sz w:val="20"/>
                <w:lang w:val="en-US"/>
              </w:rPr>
              <w:br/>
              <w:t>&lt;unidentified&gt;</w:t>
            </w:r>
            <w:r w:rsidRPr="00BE4186">
              <w:rPr>
                <w:sz w:val="20"/>
                <w:lang w:val="en-US"/>
              </w:rPr>
              <w:br/>
              <w:t xml:space="preserve">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  <w:r w:rsidRPr="00BE4186">
              <w:rPr>
                <w:sz w:val="20"/>
                <w:lang w:val="en-US"/>
              </w:rPr>
              <w:br/>
              <w:t xml:space="preserve">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  <w:r w:rsidRPr="00BE4186">
              <w:rPr>
                <w:sz w:val="20"/>
                <w:lang w:val="en-US"/>
              </w:rPr>
              <w:br/>
              <w:t>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&lt;/patronymic&gt; </w:t>
            </w:r>
            <w:r w:rsidRPr="00BE4186">
              <w:rPr>
                <w:sz w:val="20"/>
                <w:lang w:val="en-US"/>
              </w:rPr>
              <w:br/>
              <w:t xml:space="preserve"> &lt;birthDate&gt;1965-10-24&lt;/birthDate&gt;</w:t>
            </w:r>
            <w:r w:rsidRPr="00BE4186">
              <w:rPr>
                <w:sz w:val="20"/>
                <w:lang w:val="en-US"/>
              </w:rPr>
              <w:br/>
              <w:t xml:space="preserve"> &lt;/unidentified&gt;</w:t>
            </w:r>
            <w:r w:rsidRPr="00BE4186">
              <w:rPr>
                <w:sz w:val="20"/>
                <w:lang w:val="en-US"/>
              </w:rPr>
              <w:br/>
              <w:t xml:space="preserve">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  <w:r w:rsidRPr="00BE4186">
              <w:rPr>
                <w:sz w:val="20"/>
                <w:lang w:val="en-US"/>
              </w:rPr>
              <w:br/>
              <w:t xml:space="preserve">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  <w:r w:rsidRPr="00BE4186">
              <w:rPr>
                <w:sz w:val="20"/>
                <w:lang w:val="en-US"/>
              </w:rPr>
              <w:br/>
              <w:t xml:space="preserve">  &lt;patronymic&gt;</w:t>
            </w:r>
            <w:r w:rsidRPr="00BE4186">
              <w:rPr>
                <w:sz w:val="20"/>
              </w:rPr>
              <w:t>Николаевич</w:t>
            </w:r>
            <w:r w:rsidRPr="00BE4186">
              <w:rPr>
                <w:sz w:val="20"/>
                <w:lang w:val="en-US"/>
              </w:rPr>
              <w:t>&lt;/patronymic&gt;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lang w:val="en-US"/>
              </w:rPr>
              <w:lastRenderedPageBreak/>
              <w:t>&lt;/relativeKey&gt;</w:t>
            </w:r>
            <w:r w:rsidRPr="00BE4186">
              <w:rPr>
                <w:sz w:val="20"/>
                <w:lang w:val="en-US"/>
              </w:rPr>
              <w:br/>
              <w:t>&lt;relative&gt;</w:t>
            </w:r>
            <w:r w:rsidRPr="00BE4186">
              <w:rPr>
                <w:sz w:val="20"/>
                <w:lang w:val="en-US"/>
              </w:rPr>
              <w:br/>
              <w:t>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  <w:r w:rsidRPr="00BE4186">
              <w:rPr>
                <w:sz w:val="20"/>
                <w:lang w:val="en-US"/>
              </w:rPr>
              <w:br/>
              <w:t>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  <w:r w:rsidRPr="00BE4186">
              <w:rPr>
                <w:sz w:val="20"/>
                <w:lang w:val="en-US"/>
              </w:rPr>
              <w:br/>
              <w:t>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>&lt;/patronymic&gt;</w:t>
            </w:r>
            <w:r w:rsidRPr="00BE4186">
              <w:rPr>
                <w:sz w:val="20"/>
                <w:lang w:val="en-US"/>
              </w:rPr>
              <w:br/>
              <w:t>&lt;address&gt;</w:t>
            </w:r>
            <w:r w:rsidRPr="00BE4186">
              <w:rPr>
                <w:sz w:val="20"/>
                <w:lang w:val="en-US"/>
              </w:rPr>
              <w:br/>
              <w:t>&lt;aoidArea&gt;51c885c1-9750-4245-b25e-61673b776a10&lt;/aoidArea&gt;</w:t>
            </w:r>
            <w:r w:rsidRPr="00BE4186">
              <w:rPr>
                <w:sz w:val="20"/>
                <w:lang w:val="en-US"/>
              </w:rPr>
              <w:br/>
              <w:t>&lt;aoidStreet&gt;2cd6d76f-196c-4b25-a8dc-59517f6b8450&lt;/aoidStreet&gt;</w:t>
            </w:r>
            <w:r w:rsidRPr="00BE4186">
              <w:rPr>
                <w:sz w:val="20"/>
                <w:lang w:val="en-US"/>
              </w:rPr>
              <w:br/>
              <w:t>&lt;houseid&gt;289648c2-5c75-45b5-a105-cd1ef93a506b&lt;/houseid&gt;</w:t>
            </w:r>
            <w:r w:rsidRPr="00BE4186">
              <w:rPr>
                <w:sz w:val="20"/>
                <w:lang w:val="en-US"/>
              </w:rPr>
              <w:br/>
              <w:t>&lt;region id="75"/&gt;</w:t>
            </w:r>
            <w:r w:rsidRPr="00BE4186">
              <w:rPr>
                <w:sz w:val="20"/>
                <w:lang w:val="en-US"/>
              </w:rPr>
              <w:br/>
              <w:t>&lt;areaName&gt;</w:t>
            </w:r>
            <w:r w:rsidRPr="00BE4186">
              <w:rPr>
                <w:sz w:val="20"/>
              </w:rPr>
              <w:t>Чита</w:t>
            </w:r>
            <w:r w:rsidRPr="00BE4186">
              <w:rPr>
                <w:sz w:val="20"/>
                <w:lang w:val="en-US"/>
              </w:rPr>
              <w:t>&lt;/areaName&gt;</w:t>
            </w:r>
            <w:r w:rsidRPr="00BE4186">
              <w:rPr>
                <w:sz w:val="20"/>
                <w:lang w:val="en-US"/>
              </w:rPr>
              <w:br/>
              <w:t>&lt;prefixArea&gt;</w:t>
            </w:r>
            <w:r w:rsidRPr="00BE4186">
              <w:rPr>
                <w:sz w:val="20"/>
              </w:rPr>
              <w:t>г</w:t>
            </w:r>
            <w:r w:rsidRPr="00BE4186">
              <w:rPr>
                <w:sz w:val="20"/>
                <w:lang w:val="en-US"/>
              </w:rPr>
              <w:t>&lt;/prefixArea&gt;</w:t>
            </w:r>
            <w:r w:rsidRPr="00BE4186">
              <w:rPr>
                <w:sz w:val="20"/>
                <w:lang w:val="en-US"/>
              </w:rPr>
              <w:br/>
              <w:t>&lt;streetName&gt;</w:t>
            </w:r>
            <w:r w:rsidRPr="00BE4186">
              <w:rPr>
                <w:sz w:val="20"/>
              </w:rPr>
              <w:t>Ленина</w:t>
            </w:r>
            <w:r w:rsidRPr="00BE4186">
              <w:rPr>
                <w:sz w:val="20"/>
                <w:lang w:val="en-US"/>
              </w:rPr>
              <w:t>&lt;/streetName&gt;</w:t>
            </w:r>
            <w:r w:rsidRPr="00BE4186">
              <w:rPr>
                <w:sz w:val="20"/>
                <w:lang w:val="en-US"/>
              </w:rPr>
              <w:br/>
              <w:t>&lt;prefixStreet&gt;</w:t>
            </w:r>
            <w:r w:rsidRPr="00BE4186">
              <w:rPr>
                <w:sz w:val="20"/>
              </w:rPr>
              <w:t>ул</w:t>
            </w:r>
            <w:r w:rsidRPr="00BE4186">
              <w:rPr>
                <w:sz w:val="20"/>
                <w:lang w:val="en-US"/>
              </w:rPr>
              <w:t>&lt;/prefixStreet&gt;</w:t>
            </w:r>
            <w:r w:rsidRPr="00BE4186">
              <w:rPr>
                <w:sz w:val="20"/>
                <w:lang w:val="en-US"/>
              </w:rPr>
              <w:br/>
              <w:t>&lt;house&gt;111&lt;/house&gt;</w:t>
            </w:r>
            <w:r w:rsidRPr="00BE4186">
              <w:rPr>
                <w:sz w:val="20"/>
                <w:lang w:val="en-US"/>
              </w:rPr>
              <w:br/>
              <w:t>&lt;flat&gt;35&lt;/flat&gt;</w:t>
            </w:r>
            <w:r w:rsidRPr="00BE4186">
              <w:rPr>
                <w:sz w:val="20"/>
                <w:lang w:val="en-US"/>
              </w:rPr>
              <w:br/>
              <w:t>&lt;/address&gt;</w:t>
            </w:r>
            <w:r w:rsidRPr="00BE4186">
              <w:rPr>
                <w:sz w:val="20"/>
                <w:lang w:val="en-US"/>
              </w:rPr>
              <w:br/>
              <w:t>&lt;phone&gt;+7123456789&lt;/phone&gt;</w:t>
            </w:r>
            <w:r w:rsidRPr="00BE4186">
              <w:rPr>
                <w:sz w:val="20"/>
                <w:lang w:val="en-US"/>
              </w:rPr>
              <w:br/>
              <w:t>&lt;/relative&gt;</w:t>
            </w:r>
            <w:r w:rsidRPr="00BE4186">
              <w:rPr>
                <w:sz w:val="20"/>
                <w:lang w:val="en-US"/>
              </w:rPr>
              <w:br/>
              <w:t>&lt;/updateRelative&gt;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BC1" w:rsidRPr="00BE4186" w:rsidRDefault="00B94BC1" w:rsidP="00B94BC1">
            <w:pPr>
              <w:pStyle w:val="affffffb"/>
              <w:rPr>
                <w:b/>
              </w:rPr>
            </w:pPr>
            <w:r w:rsidRPr="00BE4186">
              <w:rPr>
                <w:b/>
              </w:rPr>
              <w:lastRenderedPageBreak/>
              <w:t xml:space="preserve">Информация  записи о </w:t>
            </w:r>
            <w:r w:rsidR="002A2DF9" w:rsidRPr="00BE4186">
              <w:rPr>
                <w:b/>
              </w:rPr>
              <w:t>родственниках</w:t>
            </w:r>
            <w:r w:rsidRPr="00BE4186">
              <w:rPr>
                <w:b/>
              </w:rPr>
              <w:t xml:space="preserve"> обновлена:</w:t>
            </w:r>
          </w:p>
          <w:p w:rsidR="00265023" w:rsidRPr="00BE4186" w:rsidRDefault="00B94BC1" w:rsidP="00B94BC1">
            <w:pPr>
              <w:pStyle w:val="affffffb"/>
              <w:rPr>
                <w:b/>
              </w:rPr>
            </w:pPr>
            <w:r w:rsidRPr="00BE4186">
              <w:rPr>
                <w:szCs w:val="20"/>
                <w:shd w:val="clear" w:color="auto" w:fill="FFFFFF"/>
              </w:rPr>
              <w:t>Аналогично функции</w:t>
            </w:r>
            <w:r w:rsidRPr="00BE4186">
              <w:rPr>
                <w:rStyle w:val="apple-converted-space"/>
                <w:szCs w:val="20"/>
                <w:shd w:val="clear" w:color="auto" w:fill="FFFFFF"/>
              </w:rPr>
              <w:t> </w:t>
            </w:r>
            <w:r w:rsidRPr="00BE4186">
              <w:t>patient_relative</w:t>
            </w:r>
            <w:r w:rsidRPr="00BE4186">
              <w:rPr>
                <w:szCs w:val="20"/>
                <w:shd w:val="clear" w:color="auto" w:fill="FFFFFF"/>
              </w:rPr>
              <w:t>.read, если обновление прошло успешно</w:t>
            </w:r>
          </w:p>
        </w:tc>
      </w:tr>
      <w:tr w:rsidR="00265023" w:rsidRPr="00E52521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5023" w:rsidRPr="00BE4186" w:rsidRDefault="00265023" w:rsidP="00265023">
            <w:pPr>
              <w:pStyle w:val="affffffb"/>
              <w:jc w:val="center"/>
              <w:rPr>
                <w:lang w:val="en-US"/>
              </w:rPr>
            </w:pPr>
            <w:r w:rsidRPr="00BE4186">
              <w:rPr>
                <w:lang w:val="en-US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pStyle w:val="affffffb"/>
              <w:rPr>
                <w:b/>
              </w:rPr>
            </w:pPr>
            <w:r w:rsidRPr="00BE4186">
              <w:rPr>
                <w:b/>
              </w:rPr>
              <w:t xml:space="preserve">patient_relative.delete - </w:t>
            </w:r>
            <w:r w:rsidRPr="00BE4186">
              <w:t xml:space="preserve">Удаление </w:t>
            </w:r>
            <w:r w:rsidR="00A26114" w:rsidRPr="00BE4186">
              <w:t xml:space="preserve">записи о </w:t>
            </w:r>
            <w:r w:rsidRPr="00BE4186">
              <w:t>родственника</w:t>
            </w:r>
            <w:r w:rsidR="00A26114" w:rsidRPr="00BE4186">
              <w:t>х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75" w:rsidRPr="00BE4186" w:rsidRDefault="00FD5675" w:rsidP="00A26114">
            <w:pPr>
              <w:pStyle w:val="affffffb"/>
              <w:spacing w:before="0" w:after="0"/>
              <w:rPr>
                <w:b/>
              </w:rPr>
            </w:pPr>
            <w:r w:rsidRPr="00BE4186">
              <w:rPr>
                <w:b/>
              </w:rPr>
              <w:t>Пример для удаления записи о родственниках 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rPr>
                <w:b/>
              </w:rPr>
            </w:pP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&lt;relativeKey&gt;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&lt;snils&gt;99999999901&lt;/snils&gt;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&lt;patronymic&gt;</w:t>
            </w:r>
            <w:r w:rsidRPr="00BE4186">
              <w:rPr>
                <w:sz w:val="20"/>
              </w:rPr>
              <w:t>Николаевич</w:t>
            </w:r>
            <w:r w:rsidRPr="00BE4186">
              <w:rPr>
                <w:sz w:val="20"/>
                <w:lang w:val="en-US"/>
              </w:rPr>
              <w:t>&lt;/patronymic&gt;</w:t>
            </w:r>
          </w:p>
          <w:p w:rsidR="00265023" w:rsidRPr="00BE4186" w:rsidRDefault="00265023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&lt;/relativeKey&gt;</w:t>
            </w:r>
          </w:p>
          <w:p w:rsidR="00FD5675" w:rsidRPr="00BE4186" w:rsidRDefault="00FD5675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FD5675" w:rsidRPr="00BE4186" w:rsidRDefault="00FD5675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FD5675" w:rsidRPr="00BE4186" w:rsidRDefault="00FD5675" w:rsidP="00A26114">
            <w:pPr>
              <w:pStyle w:val="affffffb"/>
              <w:spacing w:before="0" w:after="0"/>
              <w:rPr>
                <w:b/>
              </w:rPr>
            </w:pPr>
            <w:r w:rsidRPr="00BE4186">
              <w:rPr>
                <w:b/>
              </w:rPr>
              <w:t xml:space="preserve">Пример для удаления записи о родственниках </w:t>
            </w:r>
            <w:r w:rsidR="00A26114" w:rsidRPr="00BE4186">
              <w:rPr>
                <w:b/>
              </w:rPr>
              <w:t xml:space="preserve">не </w:t>
            </w:r>
            <w:r w:rsidRPr="00BE4186">
              <w:rPr>
                <w:b/>
              </w:rPr>
              <w:t>идентифицированного пациента:</w:t>
            </w:r>
          </w:p>
          <w:p w:rsidR="00A26114" w:rsidRPr="00BE4186" w:rsidRDefault="00A26114" w:rsidP="00A26114">
            <w:pPr>
              <w:pStyle w:val="affffffb"/>
              <w:spacing w:before="0" w:after="0"/>
              <w:rPr>
                <w:b/>
              </w:rPr>
            </w:pP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&lt;relativeKey&gt;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&lt;unidentified&gt;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&lt;lastName&gt;</w:t>
            </w:r>
            <w:r w:rsidR="00F64081"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&lt;firstName&gt;</w:t>
            </w:r>
            <w:r w:rsidR="00F64081"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&lt;patronymic&gt;</w:t>
            </w:r>
            <w:r w:rsidR="00F64081"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&lt;/patronymic&gt; 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&lt;birthDate&gt;1965-10-24&lt;/birthDate&gt;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&lt;/unidentified&gt;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&lt;firstName&gt;</w:t>
            </w:r>
            <w:r w:rsidRPr="00BE4186">
              <w:rPr>
                <w:sz w:val="20"/>
              </w:rPr>
              <w:t>Петров</w:t>
            </w:r>
            <w:r w:rsidRPr="00BE4186">
              <w:rPr>
                <w:sz w:val="20"/>
                <w:lang w:val="en-US"/>
              </w:rPr>
              <w:t>&lt;/firstName&gt;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&lt;lastName&gt;</w:t>
            </w:r>
            <w:r w:rsidRPr="00BE4186">
              <w:rPr>
                <w:sz w:val="20"/>
              </w:rPr>
              <w:t>Сидор</w:t>
            </w:r>
            <w:r w:rsidRPr="00BE4186">
              <w:rPr>
                <w:sz w:val="20"/>
                <w:lang w:val="en-US"/>
              </w:rPr>
              <w:t>&lt;/lastName&gt;</w:t>
            </w:r>
          </w:p>
          <w:p w:rsidR="006142B7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&lt;patronymic&gt;</w:t>
            </w:r>
            <w:r w:rsidRPr="00BE4186">
              <w:rPr>
                <w:sz w:val="20"/>
              </w:rPr>
              <w:t>Николаевич</w:t>
            </w:r>
            <w:r w:rsidRPr="00BE4186">
              <w:rPr>
                <w:sz w:val="20"/>
                <w:lang w:val="en-US"/>
              </w:rPr>
              <w:t>&lt;/patronymic&gt;</w:t>
            </w:r>
          </w:p>
          <w:p w:rsidR="00FD5675" w:rsidRPr="00BE4186" w:rsidRDefault="006142B7" w:rsidP="00A261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4186">
              <w:rPr>
                <w:sz w:val="20"/>
              </w:rPr>
              <w:t>&lt;/relativeKey&gt;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пациент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ab/>
              <w:t>&lt;detail&gt;not found&lt;/detail&gt;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  <w:p w:rsidR="00A26114" w:rsidRPr="00BE4186" w:rsidRDefault="00A26114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="00A26114"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успешно</w:t>
            </w:r>
            <w:r w:rsidR="00A26114" w:rsidRPr="00473D4A">
              <w:rPr>
                <w:b/>
                <w:sz w:val="20"/>
                <w:lang w:val="en-US"/>
              </w:rPr>
              <w:t xml:space="preserve"> </w:t>
            </w:r>
            <w:r w:rsidR="00A26114" w:rsidRPr="00BE4186">
              <w:rPr>
                <w:b/>
                <w:sz w:val="20"/>
              </w:rPr>
              <w:t>удалена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265023" w:rsidRPr="00BE4186" w:rsidRDefault="00265023" w:rsidP="00265023">
            <w:pPr>
              <w:pStyle w:val="affffffb"/>
              <w:rPr>
                <w:b/>
                <w:lang w:val="en-US"/>
              </w:rPr>
            </w:pPr>
            <w:r w:rsidRPr="00BE4186">
              <w:rPr>
                <w:lang w:val="en-US"/>
              </w:rPr>
              <w:t>&lt;?xml version="1.0" encoding="UTF-8" standalone="yes"?&gt;&lt;result&gt;ok&lt;/result&gt;</w:t>
            </w:r>
          </w:p>
        </w:tc>
      </w:tr>
      <w:tr w:rsidR="00265023" w:rsidRPr="00BE4186" w:rsidTr="00D4549B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5023" w:rsidRPr="00BE4186" w:rsidRDefault="00265023" w:rsidP="00265023">
            <w:pPr>
              <w:pStyle w:val="affffffb"/>
              <w:jc w:val="center"/>
              <w:rPr>
                <w:lang w:val="en-US"/>
              </w:rPr>
            </w:pPr>
            <w:r w:rsidRPr="00BE4186">
              <w:rPr>
                <w:lang w:val="en-US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23" w:rsidRPr="00BE4186" w:rsidRDefault="00265023" w:rsidP="00A26114">
            <w:pPr>
              <w:pStyle w:val="affffffb"/>
              <w:rPr>
                <w:b/>
              </w:rPr>
            </w:pPr>
            <w:r w:rsidRPr="00BE4186">
              <w:rPr>
                <w:b/>
                <w:bCs/>
                <w:lang w:val="en-US"/>
              </w:rPr>
              <w:t>patient</w:t>
            </w:r>
            <w:r w:rsidRPr="00BE4186">
              <w:rPr>
                <w:b/>
                <w:bCs/>
              </w:rPr>
              <w:t>_</w:t>
            </w:r>
            <w:r w:rsidRPr="00BE4186">
              <w:rPr>
                <w:b/>
                <w:bCs/>
                <w:lang w:val="en-US"/>
              </w:rPr>
              <w:t>relative</w:t>
            </w:r>
            <w:r w:rsidRPr="00BE4186">
              <w:rPr>
                <w:b/>
                <w:bCs/>
              </w:rPr>
              <w:t>.</w:t>
            </w:r>
            <w:r w:rsidRPr="00BE4186">
              <w:rPr>
                <w:b/>
                <w:bCs/>
                <w:lang w:val="en-US"/>
              </w:rPr>
              <w:t>list</w:t>
            </w:r>
            <w:r w:rsidRPr="00BE4186">
              <w:rPr>
                <w:b/>
                <w:bCs/>
              </w:rPr>
              <w:t xml:space="preserve"> - </w:t>
            </w:r>
            <w:r w:rsidRPr="00BE4186">
              <w:t xml:space="preserve"> </w:t>
            </w:r>
            <w:r w:rsidRPr="00BE4186">
              <w:rPr>
                <w:bCs/>
              </w:rPr>
              <w:t xml:space="preserve">Получение списка </w:t>
            </w:r>
            <w:r w:rsidR="00A26114" w:rsidRPr="00BE4186">
              <w:rPr>
                <w:bCs/>
              </w:rPr>
              <w:t xml:space="preserve">записей о </w:t>
            </w:r>
            <w:r w:rsidRPr="00BE4186">
              <w:rPr>
                <w:bCs/>
              </w:rPr>
              <w:t>родственник</w:t>
            </w:r>
            <w:r w:rsidR="00A26114" w:rsidRPr="00BE4186">
              <w:rPr>
                <w:bCs/>
              </w:rPr>
              <w:t>ах</w:t>
            </w:r>
            <w:r w:rsidRPr="00BE4186">
              <w:rPr>
                <w:bCs/>
              </w:rPr>
              <w:t xml:space="preserve"> пациента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75" w:rsidRPr="00BE4186" w:rsidRDefault="003E445A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Пример для получения списка родсвенников д</w:t>
            </w:r>
            <w:r w:rsidR="00FD5675" w:rsidRPr="00BE4186">
              <w:rPr>
                <w:b/>
                <w:bCs/>
                <w:sz w:val="20"/>
              </w:rPr>
              <w:t>ля идентифицированного пациента:</w:t>
            </w:r>
          </w:p>
          <w:p w:rsidR="00FD5675" w:rsidRPr="00BE4186" w:rsidRDefault="00FD5675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&lt;patientKey&gt;</w:t>
            </w:r>
          </w:p>
          <w:p w:rsidR="00265023" w:rsidRPr="00BE4186" w:rsidRDefault="00265023" w:rsidP="002650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  &lt;snils&gt;12345678910&lt;/snils&gt;</w:t>
            </w:r>
          </w:p>
          <w:p w:rsidR="00265023" w:rsidRPr="00BE4186" w:rsidRDefault="00265023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&lt;/patientKey&gt;</w:t>
            </w:r>
          </w:p>
          <w:p w:rsidR="00FD5675" w:rsidRPr="00BE4186" w:rsidRDefault="00FD5675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</w:p>
          <w:p w:rsidR="00FD5675" w:rsidRPr="00BE4186" w:rsidRDefault="00FD5675" w:rsidP="002650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</w:p>
          <w:p w:rsidR="00FD5675" w:rsidRPr="00BE4186" w:rsidRDefault="003E445A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Пример для получения списка родственников д</w:t>
            </w:r>
            <w:r w:rsidR="00FD5675" w:rsidRPr="00BE4186">
              <w:rPr>
                <w:b/>
                <w:bCs/>
                <w:sz w:val="20"/>
              </w:rPr>
              <w:t>ля не идентифицированного пациента:</w:t>
            </w:r>
          </w:p>
          <w:p w:rsidR="00A26114" w:rsidRPr="00BE4186" w:rsidRDefault="00A26114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</w:rPr>
            </w:pP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&lt;patientKey&gt;</w:t>
            </w: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&lt;unidentified&gt;</w:t>
            </w: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&lt;lastName&gt;</w:t>
            </w:r>
            <w:r w:rsidRPr="00BE4186">
              <w:rPr>
                <w:bCs/>
                <w:sz w:val="20"/>
              </w:rPr>
              <w:t>Иванов</w:t>
            </w:r>
            <w:r w:rsidRPr="00BE4186">
              <w:rPr>
                <w:bCs/>
                <w:sz w:val="20"/>
                <w:lang w:val="en-US"/>
              </w:rPr>
              <w:t>&lt;/lastName&gt;</w:t>
            </w: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&lt;firstName&gt;</w:t>
            </w:r>
            <w:r w:rsidRPr="00BE4186">
              <w:rPr>
                <w:bCs/>
                <w:sz w:val="20"/>
              </w:rPr>
              <w:t>Иван</w:t>
            </w:r>
            <w:r w:rsidRPr="00BE4186">
              <w:rPr>
                <w:bCs/>
                <w:sz w:val="20"/>
                <w:lang w:val="en-US"/>
              </w:rPr>
              <w:t>&lt;/firstName&gt;</w:t>
            </w: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&lt;patronymic&gt;</w:t>
            </w:r>
            <w:r w:rsidRPr="00BE4186">
              <w:rPr>
                <w:bCs/>
                <w:sz w:val="20"/>
              </w:rPr>
              <w:t>Иванович</w:t>
            </w:r>
            <w:r w:rsidRPr="00BE4186">
              <w:rPr>
                <w:bCs/>
                <w:sz w:val="20"/>
                <w:lang w:val="en-US"/>
              </w:rPr>
              <w:t xml:space="preserve"> &lt;/patronymic&gt;</w:t>
            </w: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&lt;birthDate&gt;1989-09-02&lt;/birthDate&gt;</w:t>
            </w:r>
          </w:p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&lt;/unidentified&gt;</w:t>
            </w:r>
          </w:p>
          <w:p w:rsidR="00FD5675" w:rsidRPr="00BE4186" w:rsidRDefault="00FD5675" w:rsidP="00FD567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4186">
              <w:rPr>
                <w:bCs/>
                <w:sz w:val="20"/>
                <w:lang w:val="en-US"/>
              </w:rPr>
              <w:t>&lt;/patientKey&gt;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75" w:rsidRPr="00BE4186" w:rsidRDefault="00FD5675" w:rsidP="00FD567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успешно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найдена</w:t>
            </w:r>
            <w:r w:rsidRPr="00BE4186">
              <w:rPr>
                <w:b/>
                <w:bCs/>
                <w:sz w:val="20"/>
                <w:lang w:val="en-US"/>
              </w:rPr>
              <w:t>:</w:t>
            </w:r>
          </w:p>
          <w:p w:rsidR="00FD5675" w:rsidRPr="00BE4186" w:rsidRDefault="00FD5675" w:rsidP="00265023">
            <w:pPr>
              <w:keepNext/>
              <w:rPr>
                <w:bCs/>
                <w:sz w:val="20"/>
                <w:lang w:val="en-US"/>
              </w:rPr>
            </w:pP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&lt;?xml version="1.0" encoding="UTF-8"?&gt;&lt;relatives&gt;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&lt;relative&gt;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&lt;firstName&gt;Петров&lt;/firstName&gt;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&lt;lastName&gt;Сидор&lt;/lastName&gt;</w:t>
            </w:r>
          </w:p>
          <w:p w:rsidR="00265023" w:rsidRPr="00BE4186" w:rsidRDefault="00A26114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</w:t>
            </w:r>
            <w:r w:rsidR="00265023" w:rsidRPr="00BE4186">
              <w:rPr>
                <w:bCs/>
                <w:sz w:val="20"/>
                <w:lang w:val="en-US"/>
              </w:rPr>
              <w:t>&lt;patronymic&gt;Иванович&lt;/patronymic&gt;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&lt;phone&gt;+7123456789&lt;/phone&gt;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&lt;address&gt;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&lt;aoidArea&gt;51c885c1-9750-4245-b25e-61673b776a10&lt;/aoidArea&gt;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&lt;aoidStreet&gt;2cd6d76f-196c-4b25-a8dc-59517f6b8450&lt;/aoidStreet&gt;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&lt;houseid&gt;289648c2-5c75-45b5-a105-cd1ef93a506b&lt;/houseid&gt;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&lt;region id="75"/&gt;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&lt;areaName&gt;Чита&lt;/areaName&gt;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&lt;prefixArea&gt;г&lt;/prefixArea&gt;</w:t>
            </w:r>
          </w:p>
          <w:p w:rsidR="00265023" w:rsidRPr="00BE4186" w:rsidRDefault="00A26114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</w:t>
            </w:r>
            <w:r w:rsidR="00265023" w:rsidRPr="00BE4186">
              <w:rPr>
                <w:bCs/>
                <w:sz w:val="20"/>
                <w:lang w:val="en-US"/>
              </w:rPr>
              <w:t>&lt;streetName&gt;Ленина&lt;/streetName&gt;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&lt;prefixStreet&gt;ул&lt;/prefixStreet&gt;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&lt;house&gt;111&lt;/house&gt;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&lt;flat&gt;35&lt;/flat&gt;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&lt;/address&gt;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&lt;/relative&gt;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&lt;relative&gt;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&lt;firstName&gt;Нина&lt;/firstName&gt;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&lt;lastName&gt;Иванова&lt;/lastName&gt;</w:t>
            </w:r>
          </w:p>
          <w:p w:rsidR="00265023" w:rsidRPr="00BE4186" w:rsidRDefault="00A26114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</w:t>
            </w:r>
            <w:r w:rsidR="00265023" w:rsidRPr="00BE4186">
              <w:rPr>
                <w:bCs/>
                <w:sz w:val="20"/>
                <w:lang w:val="en-US"/>
              </w:rPr>
              <w:t>&lt;patronymic&gt;Вадимовна&lt;/patronymic&gt;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&lt;address&gt;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&lt;aoidStreet&gt;30936481-0f32-4b4b-93c2-a3d440222f9c&lt;/aoidStreet&gt;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&lt;houseid&gt;0a27b239-42c3-484b-b3cb-58615fa06f8a&lt;/houseid&gt;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&lt;region id="77"/&gt;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&lt;streetName&gt;Мытищинский &lt;/streetName&gt;</w:t>
            </w:r>
          </w:p>
          <w:p w:rsidR="00265023" w:rsidRPr="00BE4186" w:rsidRDefault="00A26114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</w:t>
            </w:r>
            <w:r w:rsidR="00265023" w:rsidRPr="00BE4186">
              <w:rPr>
                <w:bCs/>
                <w:sz w:val="20"/>
                <w:lang w:val="en-US"/>
              </w:rPr>
              <w:t>&lt;prefixStreet&gt;проезд&lt;/prefixStreet&gt;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&lt;house&gt;2&lt;/house&gt;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&lt;/address&gt;</w:t>
            </w:r>
          </w:p>
          <w:p w:rsidR="00265023" w:rsidRPr="00BE4186" w:rsidRDefault="00265023" w:rsidP="00265023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&lt;/relative&gt;</w:t>
            </w:r>
          </w:p>
          <w:p w:rsidR="00265023" w:rsidRPr="00BE4186" w:rsidRDefault="00265023" w:rsidP="00265023">
            <w:pPr>
              <w:pStyle w:val="affffffb"/>
              <w:rPr>
                <w:b/>
              </w:rPr>
            </w:pPr>
            <w:r w:rsidRPr="00BE4186">
              <w:rPr>
                <w:bCs/>
                <w:lang w:val="en-US"/>
              </w:rPr>
              <w:t>&lt;/relatives&gt;</w:t>
            </w:r>
          </w:p>
        </w:tc>
      </w:tr>
    </w:tbl>
    <w:p w:rsidR="00C67E86" w:rsidRPr="00BE4186" w:rsidRDefault="00C67E86" w:rsidP="00545845">
      <w:pPr>
        <w:pStyle w:val="3"/>
        <w:numPr>
          <w:ilvl w:val="0"/>
          <w:numId w:val="0"/>
        </w:numPr>
        <w:rPr>
          <w:b/>
          <w:i w:val="0"/>
        </w:rPr>
      </w:pPr>
      <w:bookmarkStart w:id="61" w:name="_Toc54014096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lang w:val="en-US"/>
        </w:rPr>
        <w:t>tub</w:t>
      </w:r>
      <w:bookmarkEnd w:id="61"/>
    </w:p>
    <w:p w:rsidR="003E445A" w:rsidRPr="00BE4186" w:rsidRDefault="003E445A" w:rsidP="003E445A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 xml:space="preserve">ИС </w:t>
      </w:r>
      <w:r w:rsidRPr="00BE4186">
        <w:rPr>
          <w:szCs w:val="28"/>
        </w:rPr>
        <w:t>с Системой в части чтения, создания, редактирования и удаления данных о регистровой записи пациента приведены в таблице 32.</w:t>
      </w:r>
    </w:p>
    <w:p w:rsidR="007E166A" w:rsidRPr="00BE4186" w:rsidRDefault="00616884" w:rsidP="002261D6">
      <w:pPr>
        <w:pStyle w:val="afd"/>
        <w:ind w:firstLine="0"/>
      </w:pPr>
      <w:r w:rsidRPr="00BE4186">
        <w:rPr>
          <w:rFonts w:eastAsia="Calibri"/>
        </w:rPr>
        <w:t xml:space="preserve">Таблица </w:t>
      </w:r>
      <w:r w:rsidR="000329BD" w:rsidRPr="00BE4186">
        <w:rPr>
          <w:rFonts w:eastAsia="Calibri"/>
        </w:rPr>
        <w:t>3</w:t>
      </w:r>
      <w:r w:rsidR="003E445A" w:rsidRPr="00BE4186">
        <w:rPr>
          <w:rFonts w:eastAsia="Calibri"/>
        </w:rPr>
        <w:t>2</w:t>
      </w:r>
      <w:r w:rsidR="009B049D" w:rsidRPr="00BE4186">
        <w:rPr>
          <w:rFonts w:eastAsia="Calibri"/>
        </w:rPr>
        <w:t xml:space="preserve"> </w:t>
      </w:r>
      <w:r w:rsidR="0074474E" w:rsidRPr="00BE4186">
        <w:rPr>
          <w:rFonts w:eastAsia="Calibri"/>
        </w:rPr>
        <w:t>–</w:t>
      </w:r>
      <w:r w:rsidR="009B049D" w:rsidRPr="00BE4186">
        <w:rPr>
          <w:rFonts w:eastAsia="Calibri"/>
        </w:rPr>
        <w:t xml:space="preserve"> Примеры </w:t>
      </w:r>
      <w:r w:rsidR="00ED0B04" w:rsidRPr="00BE4186">
        <w:rPr>
          <w:rFonts w:eastAsia="Calibri"/>
        </w:rPr>
        <w:t>сообщений</w:t>
      </w:r>
      <w:r w:rsidR="009B049D" w:rsidRPr="00BE4186">
        <w:rPr>
          <w:rFonts w:eastAsia="Calibri"/>
        </w:rPr>
        <w:t xml:space="preserve"> и ответов</w:t>
      </w:r>
      <w:r w:rsidR="00AC4D5A" w:rsidRPr="00BE4186">
        <w:rPr>
          <w:b/>
          <w:i/>
        </w:rPr>
        <w:t xml:space="preserve"> </w:t>
      </w:r>
      <w:r w:rsidR="002261D6" w:rsidRPr="00BE4186">
        <w:t>подсистемы</w:t>
      </w:r>
      <w:r w:rsidR="002261D6" w:rsidRPr="00BE4186">
        <w:rPr>
          <w:b/>
          <w:i/>
        </w:rPr>
        <w:t xml:space="preserve"> </w:t>
      </w:r>
      <w:r w:rsidR="00AC4D5A" w:rsidRPr="00BE4186">
        <w:rPr>
          <w:lang w:val="en-US"/>
        </w:rPr>
        <w:t>tub</w:t>
      </w:r>
      <w:r w:rsidR="00AC4D5A" w:rsidRPr="00BE4186">
        <w:t xml:space="preserve"> </w:t>
      </w:r>
    </w:p>
    <w:tbl>
      <w:tblPr>
        <w:tblpPr w:leftFromText="180" w:rightFromText="180" w:vertAnchor="text" w:horzAnchor="margin" w:tblpY="5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740"/>
        <w:gridCol w:w="3686"/>
        <w:gridCol w:w="3544"/>
      </w:tblGrid>
      <w:tr w:rsidR="007C13F9" w:rsidRPr="00BE4186" w:rsidTr="00103013">
        <w:trPr>
          <w:trHeight w:val="147"/>
          <w:tblHeader/>
        </w:trPr>
        <w:tc>
          <w:tcPr>
            <w:tcW w:w="636" w:type="dxa"/>
            <w:shd w:val="clear" w:color="auto" w:fill="auto"/>
          </w:tcPr>
          <w:p w:rsidR="007C13F9" w:rsidRPr="00BE4186" w:rsidRDefault="007C13F9" w:rsidP="00D24A74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п/п</w:t>
            </w:r>
          </w:p>
        </w:tc>
        <w:tc>
          <w:tcPr>
            <w:tcW w:w="1740" w:type="dxa"/>
          </w:tcPr>
          <w:p w:rsidR="007C13F9" w:rsidRPr="00BE4186" w:rsidRDefault="007C13F9" w:rsidP="00D24A74">
            <w:pPr>
              <w:pStyle w:val="affffffa"/>
              <w:rPr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7C13F9" w:rsidRPr="00BE4186" w:rsidRDefault="007C13F9" w:rsidP="00D24A74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544" w:type="dxa"/>
            <w:shd w:val="clear" w:color="auto" w:fill="auto"/>
          </w:tcPr>
          <w:p w:rsidR="007C13F9" w:rsidRPr="00BE4186" w:rsidRDefault="007C13F9" w:rsidP="00D24A74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7C13F9" w:rsidRPr="00BE4186" w:rsidTr="00103013">
        <w:trPr>
          <w:trHeight w:val="147"/>
        </w:trPr>
        <w:tc>
          <w:tcPr>
            <w:tcW w:w="636" w:type="dxa"/>
            <w:shd w:val="clear" w:color="auto" w:fill="auto"/>
          </w:tcPr>
          <w:p w:rsidR="007C13F9" w:rsidRPr="00BE4186" w:rsidRDefault="007C13F9" w:rsidP="000F6EA8">
            <w:pPr>
              <w:keepNext/>
              <w:jc w:val="center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</w:t>
            </w:r>
          </w:p>
        </w:tc>
        <w:tc>
          <w:tcPr>
            <w:tcW w:w="1740" w:type="dxa"/>
          </w:tcPr>
          <w:p w:rsidR="007C13F9" w:rsidRPr="00BE4186" w:rsidRDefault="000720A3" w:rsidP="000720A3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list</w:t>
            </w:r>
            <w:r w:rsidR="003E445A" w:rsidRPr="00BE4186">
              <w:rPr>
                <w:b/>
                <w:bCs/>
                <w:sz w:val="20"/>
              </w:rPr>
              <w:t xml:space="preserve"> - </w:t>
            </w:r>
          </w:p>
          <w:p w:rsidR="000720A3" w:rsidRPr="00BE4186" w:rsidRDefault="000720A3" w:rsidP="00EE05B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lastRenderedPageBreak/>
              <w:t xml:space="preserve">Получение списка </w:t>
            </w:r>
            <w:r w:rsidR="00AC4D5A" w:rsidRPr="00BE4186">
              <w:rPr>
                <w:bCs/>
                <w:sz w:val="20"/>
              </w:rPr>
              <w:t xml:space="preserve">записей </w:t>
            </w:r>
            <w:r w:rsidRPr="00BE4186">
              <w:rPr>
                <w:bCs/>
                <w:sz w:val="20"/>
              </w:rPr>
              <w:t>регистров</w:t>
            </w:r>
            <w:r w:rsidR="003E445A" w:rsidRPr="00BE4186">
              <w:rPr>
                <w:bCs/>
                <w:sz w:val="20"/>
              </w:rPr>
              <w:t xml:space="preserve">ых </w:t>
            </w:r>
            <w:r w:rsidRPr="00BE4186">
              <w:rPr>
                <w:bCs/>
                <w:sz w:val="20"/>
              </w:rPr>
              <w:t>записей</w:t>
            </w:r>
            <w:r w:rsidR="003E445A" w:rsidRPr="00BE4186">
              <w:rPr>
                <w:bCs/>
                <w:sz w:val="20"/>
              </w:rPr>
              <w:t xml:space="preserve"> пациент</w:t>
            </w:r>
            <w:r w:rsidR="00AC4D5A" w:rsidRPr="00BE4186">
              <w:rPr>
                <w:bCs/>
                <w:sz w:val="20"/>
              </w:rPr>
              <w:t>а</w:t>
            </w:r>
            <w:r w:rsidR="00EE05B9" w:rsidRPr="00BE4186">
              <w:rPr>
                <w:bCs/>
                <w:sz w:val="2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EE4654" w:rsidRPr="00BE4186" w:rsidRDefault="00F66657" w:rsidP="000B7B90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lastRenderedPageBreak/>
              <w:t xml:space="preserve">Пример </w:t>
            </w:r>
            <w:r w:rsidR="00AC4D5A" w:rsidRPr="00BE4186">
              <w:rPr>
                <w:b/>
                <w:bCs/>
                <w:sz w:val="20"/>
              </w:rPr>
              <w:t xml:space="preserve">для </w:t>
            </w:r>
            <w:r w:rsidRPr="00BE4186">
              <w:rPr>
                <w:b/>
                <w:bCs/>
                <w:sz w:val="20"/>
              </w:rPr>
              <w:t xml:space="preserve">получения списка </w:t>
            </w:r>
            <w:r w:rsidR="001C5215" w:rsidRPr="00BE4186">
              <w:rPr>
                <w:b/>
                <w:bCs/>
                <w:sz w:val="20"/>
              </w:rPr>
              <w:t>регистров</w:t>
            </w:r>
            <w:r w:rsidR="003E445A" w:rsidRPr="00BE4186">
              <w:rPr>
                <w:b/>
                <w:bCs/>
                <w:sz w:val="20"/>
              </w:rPr>
              <w:t>ых</w:t>
            </w:r>
            <w:r w:rsidR="001C5215" w:rsidRPr="00BE4186">
              <w:rPr>
                <w:b/>
                <w:bCs/>
                <w:sz w:val="20"/>
              </w:rPr>
              <w:t xml:space="preserve"> запис</w:t>
            </w:r>
            <w:r w:rsidR="003E445A" w:rsidRPr="00BE4186">
              <w:rPr>
                <w:b/>
                <w:bCs/>
                <w:sz w:val="20"/>
              </w:rPr>
              <w:t>ей пациента</w:t>
            </w:r>
            <w:r w:rsidRPr="00BE4186">
              <w:rPr>
                <w:b/>
                <w:bCs/>
                <w:sz w:val="20"/>
              </w:rPr>
              <w:t>:</w:t>
            </w:r>
          </w:p>
          <w:p w:rsidR="001C5215" w:rsidRPr="00BE4186" w:rsidRDefault="001C5215" w:rsidP="00702ECD">
            <w:pPr>
              <w:keepNext/>
              <w:rPr>
                <w:bCs/>
                <w:sz w:val="20"/>
              </w:rPr>
            </w:pPr>
          </w:p>
          <w:p w:rsidR="00702ECD" w:rsidRPr="00BE4186" w:rsidRDefault="00702ECD" w:rsidP="00702EC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&lt;patientKey&gt;</w:t>
            </w:r>
          </w:p>
          <w:p w:rsidR="007C13F9" w:rsidRPr="00BE4186" w:rsidRDefault="00702ECD" w:rsidP="00702EC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   </w:t>
            </w:r>
            <w:r w:rsidR="007C13F9" w:rsidRPr="00BE4186">
              <w:rPr>
                <w:bCs/>
                <w:sz w:val="20"/>
              </w:rPr>
              <w:t xml:space="preserve"> &lt;snils&gt;99999999901&lt;/snils&gt;</w:t>
            </w:r>
          </w:p>
          <w:p w:rsidR="007C13F9" w:rsidRPr="00BE4186" w:rsidRDefault="007C13F9" w:rsidP="00702EC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&lt;/patientKey&gt;</w:t>
            </w:r>
          </w:p>
        </w:tc>
        <w:tc>
          <w:tcPr>
            <w:tcW w:w="3544" w:type="dxa"/>
            <w:shd w:val="clear" w:color="auto" w:fill="auto"/>
          </w:tcPr>
          <w:p w:rsidR="001C5215" w:rsidRPr="00BE4186" w:rsidRDefault="001C5215" w:rsidP="00294672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lastRenderedPageBreak/>
              <w:t>Если регистров</w:t>
            </w:r>
            <w:r w:rsidR="003E445A" w:rsidRPr="00BE4186">
              <w:rPr>
                <w:b/>
                <w:bCs/>
                <w:sz w:val="20"/>
              </w:rPr>
              <w:t>вые</w:t>
            </w:r>
            <w:r w:rsidRPr="00BE4186">
              <w:rPr>
                <w:b/>
                <w:bCs/>
                <w:sz w:val="20"/>
              </w:rPr>
              <w:t xml:space="preserve"> запис</w:t>
            </w:r>
            <w:r w:rsidR="003E445A" w:rsidRPr="00BE4186">
              <w:rPr>
                <w:b/>
                <w:bCs/>
                <w:sz w:val="20"/>
              </w:rPr>
              <w:t>и</w:t>
            </w:r>
            <w:r w:rsidRPr="00BE4186">
              <w:rPr>
                <w:b/>
                <w:bCs/>
                <w:sz w:val="20"/>
              </w:rPr>
              <w:t xml:space="preserve"> </w:t>
            </w:r>
            <w:r w:rsidR="00EE05B9" w:rsidRPr="00BE4186">
              <w:rPr>
                <w:bCs/>
                <w:sz w:val="20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успешно найден</w:t>
            </w:r>
            <w:r w:rsidR="003E445A" w:rsidRPr="00BE4186">
              <w:rPr>
                <w:b/>
                <w:bCs/>
                <w:sz w:val="20"/>
              </w:rPr>
              <w:t>ы</w:t>
            </w:r>
            <w:r w:rsidRPr="00BE4186">
              <w:rPr>
                <w:b/>
                <w:bCs/>
                <w:sz w:val="20"/>
              </w:rPr>
              <w:t>:</w:t>
            </w:r>
          </w:p>
          <w:p w:rsidR="001C5215" w:rsidRPr="00BE4186" w:rsidRDefault="001C5215" w:rsidP="00294672">
            <w:pPr>
              <w:keepNext/>
              <w:rPr>
                <w:bCs/>
                <w:sz w:val="20"/>
              </w:rPr>
            </w:pPr>
          </w:p>
          <w:p w:rsidR="00294672" w:rsidRPr="00BE4186" w:rsidRDefault="00294672" w:rsidP="00294672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&lt;?xml version="1.0" encoding="UTF-8" standalone="yes"?&gt;</w:t>
            </w:r>
          </w:p>
          <w:p w:rsidR="00294672" w:rsidRPr="00BE4186" w:rsidRDefault="00294672" w:rsidP="00294672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&lt;tubs&gt;</w:t>
            </w:r>
          </w:p>
          <w:p w:rsidR="00294672" w:rsidRPr="00BE4186" w:rsidRDefault="00294672" w:rsidP="00294672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&lt;tub&gt;</w:t>
            </w:r>
          </w:p>
          <w:p w:rsidR="001C5215" w:rsidRPr="00BE4186" w:rsidRDefault="001C5215" w:rsidP="001C5215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&lt;moId&gt;1.2.643.5.1.13.13.12.2.1.27&lt;/moId&gt;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&lt;includeDate&gt;2016-03-01&lt;/includeDate&gt;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&lt;registry&gt;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&lt;approvedDate&gt;2016-03-19&lt;/approvedDate&gt;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&lt;firstTreatment&gt;2016-02-01&lt;/firstTreatment&gt;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&lt;drugDispencary&gt;1&lt;/drugDispencary&gt;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&lt;hiv&gt;true&lt;/hiv&gt;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&lt;disability&gt;true&lt;/disability&gt;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&lt;deseaseApproved&gt;1&lt;/deseaseApproved&gt;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&lt;dispRegistration&gt;2016-03-25&lt;/dispRegistration&gt;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&lt;decay&gt;false&lt;/decay&gt;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&lt;categoryId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&lt;housingId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&lt;detectPlaceId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&lt;detectCurcId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&lt;tubDetectMethodId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&lt;tubInitGroupId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&lt;tubBactExcretionMethodId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&lt;tubMultidrugResistenceId id="3"/&gt;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id="3"/&gt;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&lt;/resistenceMethods&gt;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&lt;tubIllnessAtt&gt;B9</w:t>
            </w:r>
            <w:r w:rsidR="00AC4D5A" w:rsidRPr="00473D4A">
              <w:rPr>
                <w:sz w:val="20"/>
                <w:lang w:val="en-US"/>
              </w:rPr>
              <w:t>0</w:t>
            </w:r>
            <w:r w:rsidRPr="00BE4186">
              <w:rPr>
                <w:sz w:val="20"/>
                <w:lang w:val="en-US"/>
              </w:rPr>
              <w:t>&lt;/tubIllnessAtt&gt;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&lt;/tubIllnessAtts&gt;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&lt;regCode&gt;</w:t>
            </w:r>
            <w:r w:rsidRPr="00BE4186">
              <w:rPr>
                <w:sz w:val="20"/>
              </w:rPr>
              <w:t>тест</w:t>
            </w:r>
            <w:r w:rsidRPr="00BE4186">
              <w:rPr>
                <w:sz w:val="20"/>
                <w:lang w:val="en-US"/>
              </w:rPr>
              <w:t>&lt;/regCode&gt;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&lt;/registry</w:t>
            </w:r>
          </w:p>
          <w:p w:rsidR="00294672" w:rsidRPr="00BE4186" w:rsidRDefault="00294672" w:rsidP="00294672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&lt;/tub&gt;</w:t>
            </w:r>
          </w:p>
          <w:p w:rsidR="007C13F9" w:rsidRPr="00BE4186" w:rsidRDefault="00294672" w:rsidP="00294672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&lt;/tubs&gt;</w:t>
            </w:r>
          </w:p>
        </w:tc>
      </w:tr>
      <w:tr w:rsidR="007C13F9" w:rsidRPr="00BE4186" w:rsidTr="00103013">
        <w:trPr>
          <w:trHeight w:val="147"/>
        </w:trPr>
        <w:tc>
          <w:tcPr>
            <w:tcW w:w="636" w:type="dxa"/>
            <w:shd w:val="clear" w:color="auto" w:fill="auto"/>
          </w:tcPr>
          <w:p w:rsidR="007C13F9" w:rsidRPr="00BE4186" w:rsidRDefault="007C13F9" w:rsidP="000F6EA8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>2</w:t>
            </w:r>
          </w:p>
        </w:tc>
        <w:tc>
          <w:tcPr>
            <w:tcW w:w="1740" w:type="dxa"/>
          </w:tcPr>
          <w:p w:rsidR="007C13F9" w:rsidRPr="00BE4186" w:rsidRDefault="00EE4654" w:rsidP="00EE465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create</w:t>
            </w:r>
            <w:r w:rsidR="003E445A" w:rsidRPr="00BE4186">
              <w:rPr>
                <w:b/>
                <w:bCs/>
                <w:sz w:val="20"/>
              </w:rPr>
              <w:t xml:space="preserve"> - </w:t>
            </w:r>
          </w:p>
          <w:p w:rsidR="00EE4654" w:rsidRPr="00BE4186" w:rsidRDefault="00EE4654" w:rsidP="00EE05B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Создание </w:t>
            </w:r>
            <w:r w:rsidR="003E445A" w:rsidRPr="00BE4186">
              <w:rPr>
                <w:bCs/>
                <w:sz w:val="20"/>
              </w:rPr>
              <w:t xml:space="preserve">записи </w:t>
            </w:r>
            <w:r w:rsidRPr="00BE4186">
              <w:rPr>
                <w:bCs/>
                <w:sz w:val="20"/>
              </w:rPr>
              <w:t>регистров</w:t>
            </w:r>
            <w:r w:rsidR="003E445A" w:rsidRPr="00BE4186">
              <w:rPr>
                <w:bCs/>
                <w:sz w:val="20"/>
              </w:rPr>
              <w:t>ой</w:t>
            </w:r>
            <w:r w:rsidRPr="00BE4186">
              <w:rPr>
                <w:bCs/>
                <w:sz w:val="20"/>
              </w:rPr>
              <w:t xml:space="preserve"> </w:t>
            </w:r>
            <w:r w:rsidR="003E445A" w:rsidRPr="00BE4186">
              <w:rPr>
                <w:bCs/>
                <w:sz w:val="20"/>
              </w:rPr>
              <w:t>записи пациента</w:t>
            </w:r>
            <w:r w:rsidR="00EE05B9" w:rsidRPr="00BE4186">
              <w:rPr>
                <w:bCs/>
                <w:sz w:val="20"/>
              </w:rPr>
              <w:t xml:space="preserve">  посмертного </w:t>
            </w:r>
          </w:p>
        </w:tc>
        <w:tc>
          <w:tcPr>
            <w:tcW w:w="3686" w:type="dxa"/>
            <w:shd w:val="clear" w:color="auto" w:fill="auto"/>
          </w:tcPr>
          <w:p w:rsidR="007C13F9" w:rsidRPr="00BE4186" w:rsidRDefault="007C13F9" w:rsidP="00EE465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</w:t>
            </w:r>
            <w:r w:rsidR="00EE4654" w:rsidRPr="00BE4186">
              <w:rPr>
                <w:b/>
                <w:bCs/>
                <w:sz w:val="20"/>
              </w:rPr>
              <w:t>для</w:t>
            </w:r>
            <w:r w:rsidRPr="00BE4186">
              <w:rPr>
                <w:b/>
                <w:bCs/>
                <w:sz w:val="20"/>
              </w:rPr>
              <w:t xml:space="preserve"> создани</w:t>
            </w:r>
            <w:r w:rsidR="00EE4654" w:rsidRPr="00BE4186">
              <w:rPr>
                <w:b/>
                <w:bCs/>
                <w:sz w:val="20"/>
              </w:rPr>
              <w:t>я</w:t>
            </w:r>
            <w:r w:rsidRPr="00BE4186">
              <w:rPr>
                <w:b/>
                <w:bCs/>
                <w:sz w:val="20"/>
              </w:rPr>
              <w:t xml:space="preserve"> </w:t>
            </w:r>
            <w:r w:rsidR="00EE6154" w:rsidRPr="00BE4186">
              <w:rPr>
                <w:b/>
                <w:bCs/>
                <w:sz w:val="20"/>
              </w:rPr>
              <w:t xml:space="preserve">регистровой </w:t>
            </w:r>
            <w:r w:rsidRPr="00BE4186">
              <w:rPr>
                <w:b/>
                <w:bCs/>
                <w:sz w:val="20"/>
              </w:rPr>
              <w:t>записи</w:t>
            </w:r>
            <w:r w:rsidR="00EE6154" w:rsidRPr="00BE4186">
              <w:rPr>
                <w:b/>
                <w:bCs/>
                <w:sz w:val="20"/>
              </w:rPr>
              <w:t xml:space="preserve"> идентифицированного пациента</w:t>
            </w:r>
            <w:r w:rsidR="00EE4654" w:rsidRPr="00BE4186">
              <w:rPr>
                <w:b/>
                <w:bCs/>
                <w:sz w:val="20"/>
              </w:rPr>
              <w:t>:</w:t>
            </w:r>
          </w:p>
          <w:p w:rsidR="00EE4654" w:rsidRPr="00BE4186" w:rsidRDefault="00EE4654" w:rsidP="00EE4654">
            <w:pPr>
              <w:keepNext/>
              <w:rPr>
                <w:b/>
                <w:bCs/>
                <w:sz w:val="20"/>
              </w:rPr>
            </w:pP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&lt;key&gt;     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&lt;snils&gt;70105505731&lt;/snils&gt;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&lt;/key&gt;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&lt;moId&gt;1.2.643.5.1.13.13.12.2.1.27&lt;/moId&gt;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&lt;includeDate&gt;2016-03-01&lt;/includeDate&gt;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&lt;registry&gt;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&lt;approvedDate&gt;2016-03-19&lt;/approvedDate&gt;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&lt;firstTreatment&gt;2016-02-01&lt;/firstTreatment&gt;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&lt;drugDispencary&gt;1&lt;/drugDispencary&gt;</w:t>
            </w:r>
          </w:p>
          <w:p w:rsidR="005579CB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&lt;hiv&gt;true&lt;/hiv&gt;</w:t>
            </w:r>
          </w:p>
          <w:p w:rsidR="00602B0D" w:rsidRPr="00BE4186" w:rsidRDefault="00602B0D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602B0D">
              <w:rPr>
                <w:sz w:val="20"/>
                <w:lang w:val="en-US"/>
              </w:rPr>
              <w:t>&lt;hivDate&gt;</w:t>
            </w:r>
            <w:r w:rsidRPr="00BE4186">
              <w:rPr>
                <w:sz w:val="20"/>
                <w:lang w:val="en-US"/>
              </w:rPr>
              <w:t>2016-03-01</w:t>
            </w:r>
            <w:r w:rsidRPr="00602B0D">
              <w:rPr>
                <w:sz w:val="20"/>
                <w:lang w:val="en-US"/>
              </w:rPr>
              <w:t>&lt;/hivDate&gt;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&lt;disability&gt;true&lt;/disability&gt;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&lt;deseaseApproved&gt;1&lt;/deseaseApproved&gt;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&lt;dispRegistration&gt;2016-03-25&lt;/dispRegistration&gt;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&lt;decay&gt;false&lt;/decay&gt;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&lt;bactExcretionId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&lt;categoryId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&lt;housingId id="2"/&gt;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&lt;detectPlaceId id="2"/&gt;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&lt;detectCurcId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&lt;tubDetectMethodId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&lt;tubInitGroupId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&lt;tubBactExcretionMethodId id="2"/&gt;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&lt;sampleId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&lt;tubMultidrugResistenceId id="3"/&gt;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&lt;resistenceMethods&gt;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id="1"/&gt;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id="3"/&gt;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&lt;/resistenceMethods&gt;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&lt;tubIllnessAtts&gt;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&lt;tubIllnessAtt&gt;B97&lt;/tubIllnessAtt&gt;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&lt;/tubIllnessAtts&gt;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&lt;regCode&gt;reg-code_1&lt;/regCode&gt;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&lt;/registry&gt;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&lt;/createTub&gt;</w:t>
            </w:r>
          </w:p>
          <w:p w:rsidR="005579CB" w:rsidRPr="00BE4186" w:rsidRDefault="005579CB" w:rsidP="00557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</w:rPr>
            </w:pPr>
          </w:p>
          <w:p w:rsidR="005579CB" w:rsidRPr="00BE4186" w:rsidRDefault="005579CB" w:rsidP="00557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</w:rPr>
            </w:pPr>
          </w:p>
          <w:p w:rsidR="005579CB" w:rsidRPr="00BE4186" w:rsidRDefault="005579CB" w:rsidP="005579CB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для создания регистровой записи </w:t>
            </w:r>
            <w:r w:rsidR="002544FB" w:rsidRPr="00BE4186">
              <w:rPr>
                <w:b/>
                <w:bCs/>
                <w:sz w:val="20"/>
              </w:rPr>
              <w:t xml:space="preserve">не </w:t>
            </w:r>
            <w:r w:rsidRPr="00BE4186">
              <w:rPr>
                <w:b/>
                <w:bCs/>
                <w:sz w:val="20"/>
              </w:rPr>
              <w:t>идентифицированного пациента:</w:t>
            </w:r>
          </w:p>
          <w:p w:rsidR="003E445A" w:rsidRPr="00BE4186" w:rsidRDefault="003E445A" w:rsidP="005579CB">
            <w:pPr>
              <w:keepNext/>
              <w:rPr>
                <w:b/>
                <w:bCs/>
                <w:sz w:val="20"/>
              </w:rPr>
            </w:pP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&lt;createTub&gt;</w:t>
            </w:r>
          </w:p>
          <w:p w:rsidR="004A1C14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&lt;key&gt;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&lt;unidentified&gt;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 xml:space="preserve">&lt;/lastName&gt;       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 xml:space="preserve">&lt;/firstName&gt;  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&lt;/patronymic&gt; 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&lt;birthDate&gt;2003-02-01&lt;/birthDate&gt;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&lt;/unidentified&gt;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&lt;/key&gt;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&lt;moId&gt;1.2.643.5.1.13.13.12.2.1.27&lt;/moId&gt;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&lt;includeDate&gt;2016-03-01&lt;/includeDate&gt;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&lt;registry&gt;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&lt;approvedDate&gt;2016-03-19&lt;/approvedDate&gt;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&lt;firstTreatment&gt;2016-02-01&lt;/firstTreatment&gt;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&lt;drugDispencary&gt;1&lt;/drugDispencary&gt;</w:t>
            </w:r>
          </w:p>
          <w:p w:rsidR="005579CB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&lt;hiv&gt;true&lt;/hiv&gt;</w:t>
            </w:r>
          </w:p>
          <w:p w:rsidR="00602B0D" w:rsidRPr="00BE4186" w:rsidRDefault="00602B0D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602B0D">
              <w:rPr>
                <w:sz w:val="20"/>
                <w:lang w:val="en-US"/>
              </w:rPr>
              <w:t>&lt;hivDate&gt;</w:t>
            </w:r>
            <w:r w:rsidRPr="00BE4186">
              <w:rPr>
                <w:sz w:val="20"/>
                <w:lang w:val="en-US"/>
              </w:rPr>
              <w:t>2016-03-01</w:t>
            </w:r>
            <w:r w:rsidRPr="00602B0D">
              <w:rPr>
                <w:sz w:val="20"/>
                <w:lang w:val="en-US"/>
              </w:rPr>
              <w:t>&lt;/hivDate&gt;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&lt;disability&gt;true&lt;/disability&gt;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&lt;deseaseApproved&gt;1&lt;/deseaseApproved&gt;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&lt;dispRegistration&gt;2016-03-25&lt;/dispRegistration&gt;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&lt;decay&gt;false&lt;/decay&gt;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&lt;bactExcretionId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&lt;categoryId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&lt;housingId id="2"/&gt;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&lt;detectPlaceId id="2"/&gt;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&lt;detectCurcId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&lt;tubDetectMethodId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&lt;tubInitGroupId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&lt;tubBactExcretionMethodId id="2"/&gt;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&lt;sampleId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&lt;tubMultidrugResistenceId id="3"/&gt;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&lt;resistenceMethods&gt;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id="1"/&gt;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id="3"/&gt;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&lt;/resistenceMethods&gt;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&lt;tubIllnessAtts&gt;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&lt;tubIllnessAtt&gt;B97&lt;/tubIllnessAtt&gt;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&lt;/tubIllnessAtts&gt;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&lt;regCode&gt;reg-code_1&lt;/regCode&gt;</w:t>
            </w:r>
          </w:p>
          <w:p w:rsidR="005579CB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&lt;/registry&gt;</w:t>
            </w:r>
          </w:p>
          <w:p w:rsidR="007C13F9" w:rsidRPr="00BE4186" w:rsidRDefault="005579CB" w:rsidP="005579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&lt;/createTub&gt;</w:t>
            </w:r>
          </w:p>
        </w:tc>
        <w:tc>
          <w:tcPr>
            <w:tcW w:w="3544" w:type="dxa"/>
            <w:shd w:val="clear" w:color="auto" w:fill="auto"/>
          </w:tcPr>
          <w:p w:rsidR="007C13F9" w:rsidRPr="00BE4186" w:rsidRDefault="007C13F9" w:rsidP="009B049D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lastRenderedPageBreak/>
              <w:t xml:space="preserve">Если </w:t>
            </w:r>
            <w:r w:rsidR="001C5215" w:rsidRPr="00BE4186">
              <w:rPr>
                <w:b/>
                <w:bCs/>
                <w:sz w:val="20"/>
              </w:rPr>
              <w:t xml:space="preserve">регистровая </w:t>
            </w:r>
            <w:r w:rsidRPr="00BE4186">
              <w:rPr>
                <w:b/>
                <w:bCs/>
                <w:sz w:val="20"/>
              </w:rPr>
              <w:t>запись уже существует:</w:t>
            </w:r>
          </w:p>
          <w:p w:rsidR="00EE4654" w:rsidRPr="00BE4186" w:rsidRDefault="00EE4654" w:rsidP="009B049D">
            <w:pPr>
              <w:keepNext/>
              <w:rPr>
                <w:bCs/>
                <w:sz w:val="20"/>
              </w:rPr>
            </w:pPr>
          </w:p>
          <w:p w:rsidR="007C13F9" w:rsidRPr="00BE4186" w:rsidRDefault="00F04D11" w:rsidP="009B049D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&lt;?</w:t>
            </w:r>
            <w:r w:rsidRPr="00BE4186">
              <w:rPr>
                <w:sz w:val="20"/>
                <w:lang w:val="en-US"/>
              </w:rPr>
              <w:t>xml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lang w:val="en-US"/>
              </w:rPr>
              <w:t>version</w:t>
            </w:r>
            <w:r w:rsidRPr="00BE4186">
              <w:rPr>
                <w:sz w:val="20"/>
              </w:rPr>
              <w:t xml:space="preserve">="1.0" </w:t>
            </w:r>
            <w:r w:rsidRPr="00BE4186">
              <w:rPr>
                <w:sz w:val="20"/>
                <w:lang w:val="en-US"/>
              </w:rPr>
              <w:t>encoding</w:t>
            </w:r>
            <w:r w:rsidRPr="00BE4186">
              <w:rPr>
                <w:sz w:val="20"/>
              </w:rPr>
              <w:t>="</w:t>
            </w:r>
            <w:r w:rsidRPr="00BE4186">
              <w:rPr>
                <w:sz w:val="20"/>
                <w:lang w:val="en-US"/>
              </w:rPr>
              <w:t>UTF</w:t>
            </w:r>
            <w:r w:rsidRPr="00BE4186">
              <w:rPr>
                <w:sz w:val="20"/>
              </w:rPr>
              <w:t>-8"?&gt;&lt;</w:t>
            </w:r>
            <w:r w:rsidRPr="00BE4186">
              <w:rPr>
                <w:sz w:val="20"/>
                <w:lang w:val="en-US"/>
              </w:rPr>
              <w:t>error</w:t>
            </w:r>
            <w:r w:rsidRPr="00BE4186">
              <w:rPr>
                <w:sz w:val="20"/>
              </w:rPr>
              <w:t>&gt; &lt;</w:t>
            </w:r>
            <w:r w:rsidRPr="00BE4186">
              <w:rPr>
                <w:sz w:val="20"/>
                <w:lang w:val="en-US"/>
              </w:rPr>
              <w:t>code</w:t>
            </w:r>
            <w:r w:rsidRPr="00BE4186">
              <w:rPr>
                <w:sz w:val="20"/>
              </w:rPr>
              <w:t>&gt;</w:t>
            </w:r>
            <w:r w:rsidRPr="00BE4186">
              <w:rPr>
                <w:sz w:val="20"/>
                <w:lang w:val="en-US"/>
              </w:rPr>
              <w:t>VALIDATION</w:t>
            </w:r>
            <w:r w:rsidRPr="00BE4186">
              <w:rPr>
                <w:sz w:val="20"/>
              </w:rPr>
              <w:t>_</w:t>
            </w:r>
            <w:r w:rsidRPr="00BE4186">
              <w:rPr>
                <w:sz w:val="20"/>
                <w:lang w:val="en-US"/>
              </w:rPr>
              <w:t>FAILED</w:t>
            </w: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code</w:t>
            </w:r>
            <w:r w:rsidRPr="00BE4186">
              <w:rPr>
                <w:sz w:val="20"/>
              </w:rPr>
              <w:t>&gt; &lt;</w:t>
            </w:r>
            <w:r w:rsidRPr="00BE4186">
              <w:rPr>
                <w:sz w:val="20"/>
                <w:lang w:val="en-US"/>
              </w:rPr>
              <w:t>detail</w:t>
            </w:r>
            <w:r w:rsidRPr="00BE4186">
              <w:rPr>
                <w:sz w:val="20"/>
              </w:rPr>
              <w:t>&gt;Невозможно создать карту, так как у пациента существует незакрытая регистровая запись&lt;/</w:t>
            </w:r>
            <w:r w:rsidRPr="00BE4186">
              <w:rPr>
                <w:sz w:val="20"/>
                <w:lang w:val="en-US"/>
              </w:rPr>
              <w:t>detail</w:t>
            </w:r>
            <w:r w:rsidRPr="00BE4186">
              <w:rPr>
                <w:sz w:val="20"/>
              </w:rPr>
              <w:t>&gt; &lt;/</w:t>
            </w:r>
            <w:r w:rsidRPr="00BE4186">
              <w:rPr>
                <w:sz w:val="20"/>
                <w:lang w:val="en-US"/>
              </w:rPr>
              <w:t>error</w:t>
            </w:r>
            <w:r w:rsidRPr="00BE4186">
              <w:rPr>
                <w:sz w:val="20"/>
              </w:rPr>
              <w:t>&gt;</w:t>
            </w:r>
          </w:p>
          <w:p w:rsidR="005579CB" w:rsidRPr="00BE4186" w:rsidRDefault="005579CB" w:rsidP="009B049D">
            <w:pPr>
              <w:keepNext/>
              <w:rPr>
                <w:sz w:val="20"/>
              </w:rPr>
            </w:pPr>
          </w:p>
          <w:p w:rsidR="005579CB" w:rsidRPr="00BE4186" w:rsidRDefault="005579CB" w:rsidP="009B049D">
            <w:pPr>
              <w:keepNext/>
              <w:rPr>
                <w:sz w:val="20"/>
              </w:rPr>
            </w:pPr>
          </w:p>
          <w:p w:rsidR="005579CB" w:rsidRPr="00BE4186" w:rsidRDefault="005579CB" w:rsidP="009B049D">
            <w:pPr>
              <w:keepNext/>
              <w:rPr>
                <w:bCs/>
                <w:sz w:val="20"/>
              </w:rPr>
            </w:pPr>
          </w:p>
          <w:p w:rsidR="007C13F9" w:rsidRPr="00BE4186" w:rsidRDefault="00345BB4" w:rsidP="009B049D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Если создание регистровой записи пациента прошло успешно</w:t>
            </w:r>
            <w:r w:rsidR="00EE4654" w:rsidRPr="00BE4186">
              <w:rPr>
                <w:b/>
                <w:bCs/>
                <w:sz w:val="20"/>
              </w:rPr>
              <w:t>:</w:t>
            </w:r>
          </w:p>
          <w:p w:rsidR="00EE4654" w:rsidRPr="00BE4186" w:rsidRDefault="00EE4654" w:rsidP="009B049D">
            <w:pPr>
              <w:keepNext/>
              <w:rPr>
                <w:b/>
                <w:bCs/>
                <w:sz w:val="20"/>
              </w:rPr>
            </w:pPr>
          </w:p>
          <w:p w:rsidR="005579CB" w:rsidRPr="00BE4186" w:rsidRDefault="005579CB" w:rsidP="00557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&lt;?xml version="1.0" encoding="UTF-8" standalone="yes"?&gt;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&lt;moId&gt;1.2.643.5.1.13.13.12.2.1.27&lt;/moId&gt;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&lt;includeDate&gt;2016-03-01&lt;/includeDate&gt;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&lt;blocked&gt;false&lt;/blocked&gt;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&lt;registry&gt;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&lt;patientCard&gt;16.00479.01&lt;/patientCard&gt;</w:t>
            </w:r>
          </w:p>
          <w:p w:rsidR="00AC4D5A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&lt;firstTreatment&gt;2016-02-01&lt;/firstTreatment&gt;</w:t>
            </w:r>
          </w:p>
          <w:p w:rsidR="00AC4D5A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&lt;dispRegistration&gt;2016-03-25&lt;/dispRegistration&gt;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&lt;drugDispencary&gt;1&lt;/drugDispencary&gt;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&lt;hiv&gt;true&lt;/hiv&gt;</w:t>
            </w:r>
            <w:r w:rsidR="00602B0D">
              <w:rPr>
                <w:sz w:val="20"/>
                <w:lang w:val="en-US"/>
              </w:rPr>
              <w:br/>
            </w:r>
            <w:r w:rsidR="00602B0D" w:rsidRPr="00602B0D">
              <w:rPr>
                <w:sz w:val="20"/>
                <w:lang w:val="en-US"/>
              </w:rPr>
              <w:t>&lt;hivDate&gt;2016-04-23&lt;/hivDate&gt;</w:t>
            </w:r>
          </w:p>
          <w:p w:rsidR="00AC4D5A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&lt;disability&gt;true&lt;/disability&gt;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&lt;deseaseApproved&gt;1&lt;/deseaseApproved&gt;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&lt;approvedDate&gt;2016-03-19&lt;/approvedDate&gt;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&lt;decay&gt;false&lt;/decay&gt;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&lt;bactExcretionId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&lt;sampleId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&lt;categoryId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&lt;housingId id="2"/&gt;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&lt;detectPlaceId id="2"/&gt;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&lt;detectCurcId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&lt;tubDetectMethodId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&lt;tubInitGroupId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&lt;tubBactExcretionMethodId id="2"/&gt;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&lt;tubMultidrugResistenceId id="3"/&gt;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&lt;regCode&gt;reg-code_1&lt;/regCode&gt;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&lt;tubIllnessAtts&gt;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&lt;tubIllnessAtt&gt;B97&lt;/tubIllnessAtt&gt;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&lt;/tubIllnessAtts&gt;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&lt;resistenceMethods&gt;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id="1"/&gt;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id="3"/&gt;</w:t>
            </w:r>
          </w:p>
          <w:p w:rsidR="005579CB" w:rsidRPr="00BE4186" w:rsidRDefault="005579CB" w:rsidP="00AC4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&lt;/resistenceMethods&gt;</w:t>
            </w:r>
          </w:p>
          <w:p w:rsidR="003E445A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&lt;/registry&gt;</w:t>
            </w:r>
          </w:p>
          <w:p w:rsidR="005579CB" w:rsidRPr="00BE4186" w:rsidRDefault="005579CB" w:rsidP="003E44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&lt;/tub&gt;</w:t>
            </w:r>
          </w:p>
          <w:p w:rsidR="007C13F9" w:rsidRPr="00BE4186" w:rsidRDefault="007C13F9" w:rsidP="009B049D">
            <w:pPr>
              <w:keepNext/>
              <w:rPr>
                <w:bCs/>
                <w:sz w:val="20"/>
                <w:lang w:val="en-US"/>
              </w:rPr>
            </w:pPr>
          </w:p>
        </w:tc>
      </w:tr>
      <w:tr w:rsidR="007C13F9" w:rsidRPr="00BE4186" w:rsidTr="00103013">
        <w:trPr>
          <w:trHeight w:val="147"/>
        </w:trPr>
        <w:tc>
          <w:tcPr>
            <w:tcW w:w="636" w:type="dxa"/>
            <w:shd w:val="clear" w:color="auto" w:fill="auto"/>
          </w:tcPr>
          <w:p w:rsidR="007C13F9" w:rsidRPr="00BE4186" w:rsidRDefault="007C13F9" w:rsidP="000F6EA8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>3</w:t>
            </w:r>
          </w:p>
        </w:tc>
        <w:tc>
          <w:tcPr>
            <w:tcW w:w="1740" w:type="dxa"/>
          </w:tcPr>
          <w:p w:rsidR="007C13F9" w:rsidRPr="00BE4186" w:rsidRDefault="00ED0B04" w:rsidP="00ED0B0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read</w:t>
            </w:r>
            <w:r w:rsidR="00AC4D5A" w:rsidRPr="00BE4186">
              <w:rPr>
                <w:b/>
                <w:bCs/>
                <w:sz w:val="20"/>
              </w:rPr>
              <w:t xml:space="preserve"> - </w:t>
            </w:r>
          </w:p>
          <w:p w:rsidR="00ED0B04" w:rsidRPr="00BE4186" w:rsidRDefault="00ED0B04" w:rsidP="00EE05B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Получение </w:t>
            </w:r>
            <w:r w:rsidR="00AC4D5A" w:rsidRPr="00BE4186">
              <w:rPr>
                <w:bCs/>
                <w:sz w:val="20"/>
              </w:rPr>
              <w:t xml:space="preserve">записи </w:t>
            </w:r>
            <w:r w:rsidRPr="00BE4186">
              <w:rPr>
                <w:bCs/>
                <w:sz w:val="20"/>
              </w:rPr>
              <w:t>о регистровой записи</w:t>
            </w:r>
            <w:r w:rsidR="00AC4D5A" w:rsidRPr="00BE4186">
              <w:rPr>
                <w:bCs/>
                <w:sz w:val="20"/>
              </w:rPr>
              <w:t xml:space="preserve"> пациента</w:t>
            </w:r>
            <w:r w:rsidR="00EE05B9" w:rsidRPr="00BE4186">
              <w:rPr>
                <w:bCs/>
                <w:sz w:val="20"/>
              </w:rPr>
              <w:t xml:space="preserve">  </w:t>
            </w:r>
          </w:p>
        </w:tc>
        <w:tc>
          <w:tcPr>
            <w:tcW w:w="3686" w:type="dxa"/>
            <w:shd w:val="clear" w:color="auto" w:fill="auto"/>
          </w:tcPr>
          <w:p w:rsidR="007C13F9" w:rsidRPr="00BE4186" w:rsidRDefault="007C13F9" w:rsidP="00ED0B0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</w:t>
            </w:r>
            <w:r w:rsidR="00AC4D5A" w:rsidRPr="00BE4186">
              <w:rPr>
                <w:b/>
                <w:bCs/>
                <w:sz w:val="20"/>
              </w:rPr>
              <w:t>для</w:t>
            </w:r>
            <w:r w:rsidRPr="00BE4186">
              <w:rPr>
                <w:b/>
                <w:bCs/>
                <w:sz w:val="20"/>
              </w:rPr>
              <w:t xml:space="preserve"> </w:t>
            </w:r>
            <w:r w:rsidR="00AC4D5A" w:rsidRPr="00BE4186">
              <w:rPr>
                <w:b/>
                <w:bCs/>
                <w:sz w:val="20"/>
              </w:rPr>
              <w:t>чтения</w:t>
            </w:r>
            <w:r w:rsidR="00AD2080">
              <w:rPr>
                <w:b/>
                <w:bCs/>
                <w:sz w:val="20"/>
              </w:rPr>
              <w:t xml:space="preserve"> </w:t>
            </w:r>
            <w:r w:rsidR="001C5215" w:rsidRPr="00BE4186">
              <w:rPr>
                <w:b/>
                <w:bCs/>
                <w:sz w:val="20"/>
              </w:rPr>
              <w:t>регистровой</w:t>
            </w:r>
            <w:r w:rsidRPr="00BE4186">
              <w:rPr>
                <w:b/>
                <w:bCs/>
                <w:sz w:val="20"/>
              </w:rPr>
              <w:t xml:space="preserve"> записи</w:t>
            </w:r>
            <w:r w:rsidR="00AC4D5A" w:rsidRPr="00BE4186">
              <w:rPr>
                <w:b/>
                <w:bCs/>
                <w:sz w:val="20"/>
              </w:rPr>
              <w:t xml:space="preserve"> пациента</w:t>
            </w:r>
            <w:r w:rsidR="00ED0B04" w:rsidRPr="00BE4186">
              <w:rPr>
                <w:b/>
                <w:bCs/>
                <w:sz w:val="20"/>
              </w:rPr>
              <w:t>:</w:t>
            </w:r>
          </w:p>
          <w:p w:rsidR="00AC16DE" w:rsidRPr="00BE4186" w:rsidRDefault="00AC16DE" w:rsidP="00ED0B04">
            <w:pPr>
              <w:keepNext/>
              <w:rPr>
                <w:b/>
                <w:bCs/>
                <w:sz w:val="20"/>
              </w:rPr>
            </w:pPr>
          </w:p>
          <w:p w:rsidR="00F235C2" w:rsidRPr="00BE4186" w:rsidRDefault="00F235C2" w:rsidP="00AC4D5A">
            <w:pPr>
              <w:pStyle w:val="affffffb"/>
              <w:keepNext/>
              <w:spacing w:before="0" w:after="0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&lt;tubKey&gt;</w:t>
            </w:r>
          </w:p>
          <w:p w:rsidR="00F235C2" w:rsidRPr="00BE4186" w:rsidRDefault="00F235C2" w:rsidP="00AC4D5A">
            <w:pPr>
              <w:pStyle w:val="affffffb"/>
              <w:keepNext/>
              <w:spacing w:before="0" w:after="0"/>
              <w:rPr>
                <w:bCs/>
                <w:szCs w:val="20"/>
              </w:rPr>
            </w:pPr>
            <w:r w:rsidRPr="00BE4186">
              <w:rPr>
                <w:bCs/>
                <w:szCs w:val="20"/>
                <w:lang w:val="en-US"/>
              </w:rPr>
              <w:t xml:space="preserve"> </w:t>
            </w:r>
            <w:r w:rsidRPr="00BE4186">
              <w:rPr>
                <w:bCs/>
                <w:szCs w:val="20"/>
              </w:rPr>
              <w:t>&lt;patientCard&gt;1</w:t>
            </w:r>
            <w:r w:rsidR="00D1595E" w:rsidRPr="00BE4186">
              <w:rPr>
                <w:bCs/>
                <w:szCs w:val="20"/>
              </w:rPr>
              <w:t>9</w:t>
            </w:r>
            <w:r w:rsidRPr="00BE4186">
              <w:rPr>
                <w:bCs/>
                <w:szCs w:val="20"/>
              </w:rPr>
              <w:t>.000</w:t>
            </w:r>
            <w:r w:rsidR="00D1595E" w:rsidRPr="00BE4186">
              <w:rPr>
                <w:bCs/>
                <w:szCs w:val="20"/>
              </w:rPr>
              <w:t>22</w:t>
            </w:r>
            <w:r w:rsidRPr="00BE4186">
              <w:rPr>
                <w:bCs/>
                <w:szCs w:val="20"/>
              </w:rPr>
              <w:t>.</w:t>
            </w:r>
            <w:r w:rsidR="00D1595E" w:rsidRPr="00BE4186">
              <w:rPr>
                <w:bCs/>
                <w:szCs w:val="20"/>
              </w:rPr>
              <w:t>01</w:t>
            </w:r>
            <w:r w:rsidRPr="00BE4186">
              <w:rPr>
                <w:bCs/>
                <w:szCs w:val="20"/>
              </w:rPr>
              <w:t>&lt;/patientCard&gt;</w:t>
            </w:r>
          </w:p>
          <w:p w:rsidR="007C13F9" w:rsidRPr="00BE4186" w:rsidRDefault="00F235C2" w:rsidP="00AC4D5A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t>&lt;/tubKey&gt;</w:t>
            </w:r>
          </w:p>
        </w:tc>
        <w:tc>
          <w:tcPr>
            <w:tcW w:w="3544" w:type="dxa"/>
            <w:shd w:val="clear" w:color="auto" w:fill="auto"/>
          </w:tcPr>
          <w:p w:rsidR="007C13F9" w:rsidRPr="00BE4186" w:rsidRDefault="007C13F9" w:rsidP="009B049D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Если </w:t>
            </w:r>
            <w:r w:rsidR="001C5215" w:rsidRPr="00BE4186">
              <w:rPr>
                <w:b/>
                <w:bCs/>
                <w:sz w:val="20"/>
              </w:rPr>
              <w:t xml:space="preserve"> регистровая </w:t>
            </w:r>
            <w:r w:rsidRPr="00BE4186">
              <w:rPr>
                <w:b/>
                <w:bCs/>
                <w:sz w:val="20"/>
              </w:rPr>
              <w:t>запись не найдена:</w:t>
            </w:r>
          </w:p>
          <w:p w:rsidR="00AC16DE" w:rsidRPr="00BE4186" w:rsidRDefault="00AC16DE" w:rsidP="009B049D">
            <w:pPr>
              <w:keepNext/>
              <w:rPr>
                <w:b/>
                <w:bCs/>
                <w:sz w:val="20"/>
              </w:rPr>
            </w:pPr>
          </w:p>
          <w:p w:rsidR="007C13F9" w:rsidRPr="00BE4186" w:rsidRDefault="00F04D11" w:rsidP="009B049D">
            <w:pPr>
              <w:keepNext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 &lt;code&gt;NOT_FOUND&lt;/code&gt; &lt;detail&gt;</w:t>
            </w:r>
            <w:r w:rsidRPr="00BE4186">
              <w:rPr>
                <w:sz w:val="20"/>
              </w:rPr>
              <w:t>Не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найдена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регистровая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запись</w:t>
            </w:r>
            <w:r w:rsidRPr="00BE4186">
              <w:rPr>
                <w:sz w:val="20"/>
                <w:lang w:val="en-US"/>
              </w:rPr>
              <w:t>&lt;/detail&gt; &lt;/error&gt;</w:t>
            </w:r>
          </w:p>
          <w:p w:rsidR="00C544A9" w:rsidRPr="00BE4186" w:rsidRDefault="00C544A9" w:rsidP="009B049D">
            <w:pPr>
              <w:keepNext/>
              <w:rPr>
                <w:bCs/>
                <w:sz w:val="20"/>
                <w:lang w:val="en-US"/>
              </w:rPr>
            </w:pPr>
          </w:p>
          <w:p w:rsidR="00EE4654" w:rsidRPr="00BE4186" w:rsidRDefault="007C13F9" w:rsidP="009B049D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Если запись найдена: </w:t>
            </w:r>
          </w:p>
          <w:p w:rsidR="00AC16DE" w:rsidRPr="00BE4186" w:rsidRDefault="00AC16DE" w:rsidP="009B049D">
            <w:pPr>
              <w:keepNext/>
              <w:rPr>
                <w:b/>
                <w:bCs/>
                <w:sz w:val="20"/>
              </w:rPr>
            </w:pPr>
          </w:p>
          <w:p w:rsidR="007C13F9" w:rsidRPr="00BE4186" w:rsidRDefault="007C13F9" w:rsidP="009B049D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аналогично </w:t>
            </w:r>
            <w:r w:rsidRPr="00BE4186">
              <w:rPr>
                <w:bCs/>
                <w:sz w:val="20"/>
                <w:lang w:val="en-US"/>
              </w:rPr>
              <w:t>tub</w:t>
            </w:r>
            <w:r w:rsidRPr="00BE4186">
              <w:rPr>
                <w:bCs/>
                <w:sz w:val="20"/>
              </w:rPr>
              <w:t>.</w:t>
            </w:r>
            <w:r w:rsidRPr="00BE4186">
              <w:rPr>
                <w:bCs/>
                <w:sz w:val="20"/>
                <w:lang w:val="en-US"/>
              </w:rPr>
              <w:t>create</w:t>
            </w:r>
          </w:p>
        </w:tc>
      </w:tr>
      <w:tr w:rsidR="007C13F9" w:rsidRPr="00E52521" w:rsidTr="00103013">
        <w:trPr>
          <w:trHeight w:val="147"/>
        </w:trPr>
        <w:tc>
          <w:tcPr>
            <w:tcW w:w="636" w:type="dxa"/>
            <w:shd w:val="clear" w:color="auto" w:fill="auto"/>
          </w:tcPr>
          <w:p w:rsidR="007C13F9" w:rsidRPr="00BE4186" w:rsidRDefault="007C13F9" w:rsidP="000F6EA8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4</w:t>
            </w:r>
          </w:p>
        </w:tc>
        <w:tc>
          <w:tcPr>
            <w:tcW w:w="1740" w:type="dxa"/>
          </w:tcPr>
          <w:p w:rsidR="007C13F9" w:rsidRPr="00BE4186" w:rsidRDefault="00ED0B04" w:rsidP="00ED0B0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update</w:t>
            </w:r>
            <w:r w:rsidR="00AC4D5A" w:rsidRPr="00BE4186">
              <w:rPr>
                <w:b/>
                <w:bCs/>
                <w:sz w:val="20"/>
              </w:rPr>
              <w:t xml:space="preserve"> - </w:t>
            </w:r>
          </w:p>
          <w:p w:rsidR="00ED0B04" w:rsidRPr="00BE4186" w:rsidRDefault="00ED0B04" w:rsidP="00EE05B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Изменение </w:t>
            </w:r>
            <w:r w:rsidR="00AC4D5A" w:rsidRPr="00BE4186">
              <w:rPr>
                <w:bCs/>
                <w:sz w:val="20"/>
              </w:rPr>
              <w:t xml:space="preserve">записи </w:t>
            </w:r>
            <w:r w:rsidRPr="00BE4186">
              <w:rPr>
                <w:bCs/>
                <w:sz w:val="20"/>
              </w:rPr>
              <w:t>регистровой записи</w:t>
            </w:r>
            <w:r w:rsidR="00AC4D5A" w:rsidRPr="00BE4186">
              <w:rPr>
                <w:bCs/>
                <w:sz w:val="20"/>
              </w:rPr>
              <w:t xml:space="preserve"> пациента</w:t>
            </w:r>
            <w:r w:rsidR="00EE05B9" w:rsidRPr="00BE4186">
              <w:rPr>
                <w:bCs/>
                <w:sz w:val="20"/>
              </w:rPr>
              <w:t xml:space="preserve"> </w:t>
            </w:r>
          </w:p>
        </w:tc>
        <w:tc>
          <w:tcPr>
            <w:tcW w:w="3686" w:type="dxa"/>
            <w:shd w:val="clear" w:color="auto" w:fill="auto"/>
          </w:tcPr>
          <w:p w:rsidR="007C13F9" w:rsidRPr="00BE4186" w:rsidRDefault="007C13F9" w:rsidP="00ED0B0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</w:t>
            </w:r>
            <w:r w:rsidR="00ED0B04" w:rsidRPr="00BE4186">
              <w:rPr>
                <w:b/>
                <w:bCs/>
                <w:sz w:val="20"/>
              </w:rPr>
              <w:t>для</w:t>
            </w:r>
            <w:r w:rsidRPr="00BE4186">
              <w:rPr>
                <w:b/>
                <w:bCs/>
                <w:sz w:val="20"/>
              </w:rPr>
              <w:t xml:space="preserve"> обновлени</w:t>
            </w:r>
            <w:r w:rsidR="00ED0B04" w:rsidRPr="00BE4186">
              <w:rPr>
                <w:b/>
                <w:bCs/>
                <w:sz w:val="20"/>
              </w:rPr>
              <w:t>я</w:t>
            </w:r>
            <w:r w:rsidR="00AC4D5A" w:rsidRPr="00BE4186">
              <w:rPr>
                <w:b/>
                <w:bCs/>
                <w:sz w:val="20"/>
              </w:rPr>
              <w:t xml:space="preserve"> </w:t>
            </w:r>
            <w:r w:rsidR="001C5215" w:rsidRPr="00BE4186">
              <w:rPr>
                <w:b/>
                <w:bCs/>
                <w:sz w:val="20"/>
              </w:rPr>
              <w:t xml:space="preserve">регистровой </w:t>
            </w:r>
            <w:r w:rsidRPr="00BE4186">
              <w:rPr>
                <w:b/>
                <w:bCs/>
                <w:sz w:val="20"/>
              </w:rPr>
              <w:t>записи</w:t>
            </w:r>
            <w:r w:rsidR="00AC4D5A" w:rsidRPr="00BE4186">
              <w:rPr>
                <w:b/>
                <w:bCs/>
                <w:sz w:val="20"/>
              </w:rPr>
              <w:t xml:space="preserve"> </w:t>
            </w:r>
            <w:r w:rsidR="004A1C14" w:rsidRPr="00BE4186">
              <w:rPr>
                <w:b/>
                <w:bCs/>
                <w:sz w:val="20"/>
              </w:rPr>
              <w:t xml:space="preserve">идентифицированного </w:t>
            </w:r>
            <w:r w:rsidR="00AC4D5A" w:rsidRPr="00BE4186">
              <w:rPr>
                <w:b/>
                <w:bCs/>
                <w:sz w:val="20"/>
              </w:rPr>
              <w:t>пациенат</w:t>
            </w:r>
            <w:r w:rsidR="00AD2080">
              <w:rPr>
                <w:b/>
                <w:bCs/>
                <w:sz w:val="20"/>
              </w:rPr>
              <w:t>а</w:t>
            </w:r>
            <w:r w:rsidR="00ED0B04" w:rsidRPr="00BE4186">
              <w:rPr>
                <w:b/>
                <w:bCs/>
                <w:sz w:val="20"/>
              </w:rPr>
              <w:t>:</w:t>
            </w:r>
          </w:p>
          <w:p w:rsidR="00AC16DE" w:rsidRPr="00BE4186" w:rsidRDefault="00AC16DE" w:rsidP="00ED0B04">
            <w:pPr>
              <w:keepNext/>
              <w:rPr>
                <w:b/>
                <w:bCs/>
                <w:sz w:val="20"/>
              </w:rPr>
            </w:pPr>
          </w:p>
          <w:p w:rsidR="00294672" w:rsidRPr="00BE4186" w:rsidRDefault="00294672" w:rsidP="00294672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&lt;updateTub&gt;</w:t>
            </w:r>
          </w:p>
          <w:p w:rsidR="00294672" w:rsidRPr="00BE4186" w:rsidRDefault="00294672" w:rsidP="00294672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&lt;key&gt;</w:t>
            </w:r>
          </w:p>
          <w:p w:rsidR="00294672" w:rsidRPr="00BE4186" w:rsidRDefault="00AC4D5A" w:rsidP="00294672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</w:t>
            </w:r>
            <w:r w:rsidR="00294672" w:rsidRPr="00BE4186">
              <w:rPr>
                <w:sz w:val="20"/>
                <w:lang w:val="en-US"/>
              </w:rPr>
              <w:t>&lt;patientCard&gt;</w:t>
            </w:r>
            <w:r w:rsidR="00294672" w:rsidRPr="00BE4186">
              <w:rPr>
                <w:bCs/>
                <w:sz w:val="20"/>
                <w:lang w:val="en-US"/>
              </w:rPr>
              <w:t>19.00022.01</w:t>
            </w:r>
            <w:r w:rsidR="00294672" w:rsidRPr="00BE4186">
              <w:rPr>
                <w:sz w:val="20"/>
                <w:lang w:val="en-US"/>
              </w:rPr>
              <w:t>patientCard&gt;</w:t>
            </w:r>
          </w:p>
          <w:p w:rsidR="001C5215" w:rsidRPr="00BE4186" w:rsidRDefault="001C5215" w:rsidP="001C5215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&lt;/key&gt;</w:t>
            </w:r>
            <w:r w:rsidR="00294672"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  <w:lang w:val="en-US"/>
              </w:rPr>
              <w:t>&lt;moId&gt;1.2.643.5.1.13.13.12.2.1.27&lt;/moId&gt;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&lt;includeDate&gt;2016-03-01&lt;/includeDate&gt;</w:t>
            </w:r>
          </w:p>
          <w:p w:rsidR="001C5215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&lt;registry&gt;</w:t>
            </w:r>
          </w:p>
          <w:p w:rsidR="00173EF7" w:rsidRPr="00173EF7" w:rsidRDefault="00173EF7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9C46FF">
              <w:rPr>
                <w:rStyle w:val="HTML4"/>
                <w:rFonts w:ascii="Times New Roman" w:hAnsi="Times New Roman" w:cs="Times New Roman"/>
                <w:bdr w:val="none" w:sz="0" w:space="0" w:color="auto" w:frame="1"/>
                <w:lang w:val="en-US"/>
              </w:rPr>
              <w:t>&lt;patientCard&gt;19.00022.01&lt;/patientCard&gt;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&lt;approvedDate&gt;2016-03-19&lt;/approvedDate&gt;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&lt;firstTreatment&gt;2016-02-01&lt;/firstTreatment&gt;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&lt;drugDispencary&gt;1&lt;/drugDispencary&gt;</w:t>
            </w:r>
          </w:p>
          <w:p w:rsidR="001C5215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&lt;hiv&gt;true&lt;/hiv&gt;</w:t>
            </w:r>
          </w:p>
          <w:p w:rsidR="00602B0D" w:rsidRPr="00BE4186" w:rsidRDefault="00602B0D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602B0D">
              <w:rPr>
                <w:sz w:val="20"/>
                <w:lang w:val="en-US"/>
              </w:rPr>
              <w:t>&lt;hivDate&gt;2016-04-23&lt;/hivDate&gt;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&lt;disability&gt;true&lt;/disability&gt;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&lt;deseaseApproved&gt;1&lt;/deseaseApproved&gt;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&lt;dispRegistration&gt;2016-03-25&lt;/dispRegistration&gt;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&lt;decay&gt;false&lt;/decay&gt;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&lt;note&gt;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&lt;categoryId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&lt;housingId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&lt;detectPlaceId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&lt;detectCurcId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&lt;tubDetectMethodId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&lt;tubInitGroupId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&lt;tubBactExcretionMethodId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&lt;tubMultidrugResistenceId id="3"/&gt;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id="3"/&gt;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&lt;/resistenceMethods&gt;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&lt;tubIllnessAtt&gt;B97&lt;/tubIllnessAtt&gt;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&lt;/tubIllnessAtts&gt;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&lt;regCode&gt;</w:t>
            </w:r>
            <w:r w:rsidRPr="00BE4186">
              <w:rPr>
                <w:sz w:val="20"/>
              </w:rPr>
              <w:t>тест</w:t>
            </w:r>
            <w:r w:rsidRPr="00BE4186">
              <w:rPr>
                <w:sz w:val="20"/>
                <w:lang w:val="en-US"/>
              </w:rPr>
              <w:t>&lt;/regCode&gt;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&lt;/registry</w:t>
            </w:r>
          </w:p>
          <w:p w:rsidR="004A1C14" w:rsidRPr="00BE4186" w:rsidRDefault="00294672" w:rsidP="00294672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&lt;/updateTub&gt;</w:t>
            </w:r>
          </w:p>
        </w:tc>
        <w:tc>
          <w:tcPr>
            <w:tcW w:w="3544" w:type="dxa"/>
            <w:shd w:val="clear" w:color="auto" w:fill="auto"/>
          </w:tcPr>
          <w:p w:rsidR="00ED0B04" w:rsidRPr="00BE4186" w:rsidRDefault="00ED0B04" w:rsidP="00ED0B04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lastRenderedPageBreak/>
              <w:t xml:space="preserve">Если </w:t>
            </w:r>
            <w:r w:rsidR="001C5215" w:rsidRPr="00BE4186">
              <w:rPr>
                <w:b/>
                <w:bCs/>
                <w:sz w:val="20"/>
              </w:rPr>
              <w:t xml:space="preserve"> регистровая </w:t>
            </w:r>
            <w:r w:rsidRPr="00BE4186">
              <w:rPr>
                <w:b/>
                <w:bCs/>
                <w:sz w:val="20"/>
              </w:rPr>
              <w:t xml:space="preserve">запись </w:t>
            </w:r>
            <w:r w:rsidR="00EE05B9" w:rsidRPr="00BE4186">
              <w:rPr>
                <w:bCs/>
                <w:sz w:val="20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успешно обновлена:</w:t>
            </w:r>
          </w:p>
          <w:p w:rsidR="00ED0B04" w:rsidRPr="00BE4186" w:rsidRDefault="00ED0B04" w:rsidP="00ED0B04">
            <w:pPr>
              <w:keepNext/>
              <w:rPr>
                <w:bCs/>
                <w:sz w:val="20"/>
              </w:rPr>
            </w:pPr>
          </w:p>
          <w:p w:rsidR="009D01AE" w:rsidRPr="00BE4186" w:rsidRDefault="009D01AE" w:rsidP="000B7B90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&lt;?xml version="1.0" encoding="UTF-8" standalone="yes"?&gt;</w:t>
            </w:r>
          </w:p>
          <w:p w:rsidR="009D01AE" w:rsidRPr="00BE4186" w:rsidRDefault="009D01AE" w:rsidP="000B7B90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&lt;tub&gt;</w:t>
            </w:r>
          </w:p>
          <w:p w:rsidR="001C5215" w:rsidRPr="00BE4186" w:rsidRDefault="001C5215" w:rsidP="001C5215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&lt;moId&gt;1.2.643.5.1.13.13.12.2.1.27&lt;/moId&gt;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&lt;includeDate&gt;2016-03-01&lt;/includeDate&gt;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&lt;registry&gt;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&lt;approvedDate&gt;2016-03-19&lt;/approvedDate&gt;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&lt;firstTreatment&gt;2016-02-01&lt;/firstTreatment&gt;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&lt;drugDispencary&gt;1&lt;/drugDispencary&gt;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&lt;hiv&gt;true&lt;/hiv&gt;</w:t>
            </w:r>
            <w:r w:rsidR="00602B0D">
              <w:rPr>
                <w:sz w:val="20"/>
                <w:lang w:val="en-US"/>
              </w:rPr>
              <w:br/>
            </w:r>
            <w:r w:rsidR="00602B0D" w:rsidRPr="00602B0D">
              <w:rPr>
                <w:sz w:val="20"/>
                <w:lang w:val="en-US"/>
              </w:rPr>
              <w:t>&lt;hivDate&gt;2016-04-23&lt;/hivDate&gt;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&lt;disability&gt;true&lt;/disability&gt;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&lt;deseaseApproved&gt;1&lt;/deseaseApproved&gt;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&lt;dispRegistration&gt;2016-03-25&lt;/dispRegistration&gt;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&lt;decay&gt;false&lt;/decay&gt;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&lt;categoryId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&lt;housingId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&lt;detectPlaceId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&lt;detectCurcId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&lt;tubDetectMethodId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&lt;tubInitGroupId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&lt;tubBactExcretionMethodId id="2"/&gt;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&lt;sampleId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&lt;tubMultidrugResistenceId id="3"/&gt;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id="1"/&gt;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&lt;resistenceMethod id="3"/&gt;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&lt;/resistenceMethods&gt;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&lt;tubIllnessAtt&gt;B97&lt;/tubIllnessAtt&gt;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&lt;/tubIllnessAtts&gt;</w:t>
            </w:r>
          </w:p>
          <w:p w:rsidR="001C5215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&lt;regCode&gt;</w:t>
            </w:r>
            <w:r w:rsidRPr="00BE4186">
              <w:rPr>
                <w:sz w:val="20"/>
              </w:rPr>
              <w:t>тест</w:t>
            </w:r>
            <w:r w:rsidRPr="00BE4186">
              <w:rPr>
                <w:sz w:val="20"/>
                <w:lang w:val="en-US"/>
              </w:rPr>
              <w:t>&lt;/regCode&gt;</w:t>
            </w:r>
          </w:p>
          <w:p w:rsidR="00294672" w:rsidRPr="00BE4186" w:rsidRDefault="001C5215" w:rsidP="001C52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&lt;/registry</w:t>
            </w:r>
          </w:p>
          <w:p w:rsidR="007C13F9" w:rsidRPr="00BE4186" w:rsidRDefault="009D01AE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&lt;/tub&gt;</w:t>
            </w:r>
          </w:p>
        </w:tc>
      </w:tr>
      <w:tr w:rsidR="003C5197" w:rsidRPr="00E52521" w:rsidTr="00817C12">
        <w:trPr>
          <w:trHeight w:val="147"/>
        </w:trPr>
        <w:tc>
          <w:tcPr>
            <w:tcW w:w="636" w:type="dxa"/>
            <w:shd w:val="clear" w:color="auto" w:fill="auto"/>
          </w:tcPr>
          <w:p w:rsidR="003C5197" w:rsidRPr="00BE4186" w:rsidRDefault="003C5197" w:rsidP="00817C12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>5</w:t>
            </w:r>
          </w:p>
        </w:tc>
        <w:tc>
          <w:tcPr>
            <w:tcW w:w="1740" w:type="dxa"/>
          </w:tcPr>
          <w:p w:rsidR="003C5197" w:rsidRPr="00BE4186" w:rsidRDefault="003C5197" w:rsidP="00817C12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="00E07F4E" w:rsidRPr="00BE4186">
              <w:rPr>
                <w:b/>
                <w:bCs/>
                <w:sz w:val="20"/>
                <w:lang w:val="en-US"/>
              </w:rPr>
              <w:t>delete</w:t>
            </w:r>
            <w:r w:rsidR="00AC4D5A" w:rsidRPr="00BE4186">
              <w:rPr>
                <w:b/>
                <w:bCs/>
                <w:sz w:val="20"/>
              </w:rPr>
              <w:t xml:space="preserve"> - </w:t>
            </w:r>
          </w:p>
          <w:p w:rsidR="003C5197" w:rsidRPr="00BE4186" w:rsidRDefault="00E07F4E" w:rsidP="00EE05B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Удаление </w:t>
            </w:r>
            <w:r w:rsidR="00AC4D5A" w:rsidRPr="00BE4186">
              <w:rPr>
                <w:bCs/>
                <w:sz w:val="20"/>
              </w:rPr>
              <w:t>записи</w:t>
            </w:r>
            <w:r w:rsidR="003C5197" w:rsidRPr="00BE4186">
              <w:rPr>
                <w:bCs/>
                <w:sz w:val="20"/>
              </w:rPr>
              <w:t xml:space="preserve"> регистровой записи</w:t>
            </w:r>
            <w:r w:rsidR="00AC4D5A" w:rsidRPr="00BE4186">
              <w:rPr>
                <w:bCs/>
                <w:sz w:val="20"/>
              </w:rPr>
              <w:t xml:space="preserve"> пациента</w:t>
            </w:r>
            <w:r w:rsidR="00EE05B9" w:rsidRPr="00BE4186">
              <w:rPr>
                <w:bCs/>
                <w:sz w:val="20"/>
              </w:rPr>
              <w:t xml:space="preserve">  </w:t>
            </w:r>
          </w:p>
        </w:tc>
        <w:tc>
          <w:tcPr>
            <w:tcW w:w="3686" w:type="dxa"/>
            <w:shd w:val="clear" w:color="auto" w:fill="auto"/>
          </w:tcPr>
          <w:p w:rsidR="003C5197" w:rsidRPr="00BE4186" w:rsidRDefault="003C5197" w:rsidP="00817C12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</w:t>
            </w:r>
            <w:r w:rsidR="00EE05B9" w:rsidRPr="00BE4186">
              <w:rPr>
                <w:b/>
                <w:bCs/>
                <w:sz w:val="20"/>
              </w:rPr>
              <w:t xml:space="preserve">для </w:t>
            </w:r>
            <w:r w:rsidR="009C46FF">
              <w:rPr>
                <w:b/>
                <w:bCs/>
                <w:sz w:val="20"/>
              </w:rPr>
              <w:t>удаления</w:t>
            </w:r>
            <w:r w:rsidRPr="00BE4186">
              <w:rPr>
                <w:b/>
                <w:bCs/>
                <w:sz w:val="20"/>
              </w:rPr>
              <w:t xml:space="preserve"> </w:t>
            </w:r>
            <w:r w:rsidR="001C5215" w:rsidRPr="00BE4186">
              <w:rPr>
                <w:b/>
                <w:bCs/>
                <w:sz w:val="20"/>
              </w:rPr>
              <w:t xml:space="preserve">регистровой </w:t>
            </w:r>
            <w:r w:rsidRPr="00BE4186">
              <w:rPr>
                <w:b/>
                <w:bCs/>
                <w:sz w:val="20"/>
              </w:rPr>
              <w:t>записи:</w:t>
            </w:r>
          </w:p>
          <w:p w:rsidR="003C5197" w:rsidRPr="00BE4186" w:rsidRDefault="003C5197" w:rsidP="00817C12">
            <w:pPr>
              <w:keepNext/>
              <w:rPr>
                <w:b/>
                <w:bCs/>
                <w:sz w:val="20"/>
              </w:rPr>
            </w:pPr>
          </w:p>
          <w:p w:rsidR="003C5197" w:rsidRPr="00BE4186" w:rsidRDefault="003C5197" w:rsidP="00AC4D5A">
            <w:pPr>
              <w:pStyle w:val="affffffb"/>
              <w:keepNext/>
              <w:spacing w:before="0" w:after="0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&lt;tubKey&gt;</w:t>
            </w:r>
          </w:p>
          <w:p w:rsidR="003C5197" w:rsidRPr="00BE4186" w:rsidRDefault="003C5197" w:rsidP="00AC4D5A">
            <w:pPr>
              <w:pStyle w:val="affffffb"/>
              <w:keepNext/>
              <w:spacing w:before="0" w:after="0"/>
              <w:rPr>
                <w:bCs/>
                <w:szCs w:val="20"/>
              </w:rPr>
            </w:pPr>
            <w:r w:rsidRPr="00BE4186">
              <w:rPr>
                <w:bCs/>
                <w:szCs w:val="20"/>
                <w:lang w:val="en-US"/>
              </w:rPr>
              <w:t xml:space="preserve"> </w:t>
            </w:r>
            <w:r w:rsidRPr="00BE4186">
              <w:rPr>
                <w:bCs/>
                <w:szCs w:val="20"/>
              </w:rPr>
              <w:t>&lt;patientCard&gt;19.00022.01&lt;/patientCard&gt;</w:t>
            </w:r>
          </w:p>
          <w:p w:rsidR="003C5197" w:rsidRPr="00BE4186" w:rsidRDefault="003C5197" w:rsidP="00AC4D5A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t>&lt;/tubKey&gt;</w:t>
            </w:r>
          </w:p>
        </w:tc>
        <w:tc>
          <w:tcPr>
            <w:tcW w:w="3544" w:type="dxa"/>
            <w:shd w:val="clear" w:color="auto" w:fill="auto"/>
          </w:tcPr>
          <w:p w:rsidR="003C5197" w:rsidRPr="00BE4186" w:rsidRDefault="003C5197" w:rsidP="00817C12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Если </w:t>
            </w:r>
            <w:r w:rsidR="001C5215" w:rsidRPr="00BE4186">
              <w:rPr>
                <w:b/>
                <w:bCs/>
                <w:sz w:val="20"/>
              </w:rPr>
              <w:t xml:space="preserve"> регистровая </w:t>
            </w:r>
            <w:r w:rsidRPr="00BE4186">
              <w:rPr>
                <w:b/>
                <w:bCs/>
                <w:sz w:val="20"/>
              </w:rPr>
              <w:t>запись не найдена:</w:t>
            </w:r>
          </w:p>
          <w:p w:rsidR="003C5197" w:rsidRPr="00BE4186" w:rsidRDefault="003C5197" w:rsidP="00817C12">
            <w:pPr>
              <w:keepNext/>
              <w:rPr>
                <w:b/>
                <w:bCs/>
                <w:sz w:val="20"/>
              </w:rPr>
            </w:pPr>
          </w:p>
          <w:p w:rsidR="003C5197" w:rsidRPr="00BE4186" w:rsidRDefault="003C5197" w:rsidP="00817C12">
            <w:pPr>
              <w:keepNext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 &lt;code&gt;NOT_FOUND&lt;/code&gt; &lt;detail&gt;</w:t>
            </w:r>
            <w:r w:rsidRPr="00BE4186">
              <w:rPr>
                <w:sz w:val="20"/>
              </w:rPr>
              <w:t>Не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найдена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регистровая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запись</w:t>
            </w:r>
            <w:r w:rsidRPr="00BE4186">
              <w:rPr>
                <w:sz w:val="20"/>
                <w:lang w:val="en-US"/>
              </w:rPr>
              <w:t>&lt;/detail&gt; &lt;/error&gt;</w:t>
            </w:r>
          </w:p>
          <w:p w:rsidR="003C5197" w:rsidRPr="00BE4186" w:rsidRDefault="003C5197" w:rsidP="00817C12">
            <w:pPr>
              <w:keepNext/>
              <w:rPr>
                <w:bCs/>
                <w:sz w:val="20"/>
                <w:lang w:val="en-US"/>
              </w:rPr>
            </w:pPr>
          </w:p>
          <w:p w:rsidR="003C5197" w:rsidRPr="00BE4186" w:rsidRDefault="003C5197" w:rsidP="00817C12">
            <w:pPr>
              <w:keepNext/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="001C5215"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="001C5215" w:rsidRPr="00BE4186">
              <w:rPr>
                <w:b/>
                <w:bCs/>
                <w:sz w:val="20"/>
              </w:rPr>
              <w:t>регистровая</w:t>
            </w:r>
            <w:r w:rsidR="001C5215"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найдена</w:t>
            </w:r>
            <w:r w:rsidRPr="00BE4186">
              <w:rPr>
                <w:b/>
                <w:bCs/>
                <w:sz w:val="20"/>
                <w:lang w:val="en-US"/>
              </w:rPr>
              <w:t xml:space="preserve">: </w:t>
            </w:r>
          </w:p>
          <w:p w:rsidR="00E07F4E" w:rsidRPr="00BE4186" w:rsidRDefault="00E07F4E" w:rsidP="00E07F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standalone="yes"?&gt;&lt;result&gt;ok&lt;/result&gt;</w:t>
            </w:r>
          </w:p>
          <w:p w:rsidR="003C5197" w:rsidRPr="00BE4186" w:rsidRDefault="003C5197" w:rsidP="00817C12">
            <w:pPr>
              <w:keepNext/>
              <w:rPr>
                <w:bCs/>
                <w:sz w:val="20"/>
                <w:lang w:val="en-US"/>
              </w:rPr>
            </w:pPr>
          </w:p>
        </w:tc>
      </w:tr>
    </w:tbl>
    <w:p w:rsidR="002F2A4C" w:rsidRPr="00BE4186" w:rsidRDefault="002F2A4C" w:rsidP="00140134">
      <w:pPr>
        <w:rPr>
          <w:sz w:val="20"/>
          <w:lang w:val="en-US"/>
        </w:rPr>
      </w:pPr>
    </w:p>
    <w:p w:rsidR="00AC4D5A" w:rsidRPr="00BE4186" w:rsidRDefault="00AC4D5A" w:rsidP="005C5BB2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 xml:space="preserve">ИС </w:t>
      </w:r>
      <w:r w:rsidRPr="00BE4186">
        <w:rPr>
          <w:szCs w:val="28"/>
        </w:rPr>
        <w:t>с Системой в части чтения, создания, редактирования и удаления данных о регистровых записях пациента посмертного выявления туберкулеза приведены в таблице 33.</w:t>
      </w:r>
    </w:p>
    <w:p w:rsidR="005C5BB2" w:rsidRPr="00BE4186" w:rsidRDefault="005C5BB2" w:rsidP="005C5BB2">
      <w:pPr>
        <w:pStyle w:val="afd"/>
        <w:ind w:firstLine="0"/>
      </w:pPr>
      <w:r w:rsidRPr="00BE4186">
        <w:rPr>
          <w:rFonts w:eastAsia="Calibri"/>
        </w:rPr>
        <w:t xml:space="preserve">Таблица </w:t>
      </w:r>
      <w:r w:rsidR="005E0795" w:rsidRPr="00BE4186">
        <w:rPr>
          <w:rFonts w:eastAsia="Calibri"/>
        </w:rPr>
        <w:t>3</w:t>
      </w:r>
      <w:r w:rsidR="00AC4D5A" w:rsidRPr="00BE4186">
        <w:rPr>
          <w:rFonts w:eastAsia="Calibri"/>
        </w:rPr>
        <w:t>3</w:t>
      </w:r>
      <w:r w:rsidR="000D4686" w:rsidRPr="00BE4186">
        <w:rPr>
          <w:rFonts w:eastAsia="Calibri"/>
        </w:rPr>
        <w:t xml:space="preserve"> </w:t>
      </w:r>
      <w:r w:rsidRPr="00BE4186">
        <w:rPr>
          <w:rFonts w:eastAsia="Calibri"/>
        </w:rPr>
        <w:t>– Примеры сообщений и ответов</w:t>
      </w:r>
      <w:r w:rsidR="00EE05B9" w:rsidRPr="00BE4186">
        <w:rPr>
          <w:bCs/>
          <w:sz w:val="20"/>
        </w:rPr>
        <w:t xml:space="preserve"> </w:t>
      </w:r>
      <w:r w:rsidR="00EE05B9" w:rsidRPr="00BE4186">
        <w:rPr>
          <w:bCs/>
          <w:lang w:val="en-US"/>
        </w:rPr>
        <w:t>tub</w:t>
      </w:r>
      <w:r w:rsidR="00EE05B9" w:rsidRPr="00BE4186">
        <w:rPr>
          <w:bCs/>
        </w:rPr>
        <w:t xml:space="preserve"> для посмертного выявления</w:t>
      </w:r>
    </w:p>
    <w:tbl>
      <w:tblPr>
        <w:tblpPr w:leftFromText="180" w:rightFromText="180" w:vertAnchor="text" w:horzAnchor="margin" w:tblpY="5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740"/>
        <w:gridCol w:w="3828"/>
        <w:gridCol w:w="3260"/>
      </w:tblGrid>
      <w:tr w:rsidR="005C5BB2" w:rsidRPr="00BE4186" w:rsidTr="00E07F4E">
        <w:trPr>
          <w:trHeight w:val="147"/>
          <w:tblHeader/>
        </w:trPr>
        <w:tc>
          <w:tcPr>
            <w:tcW w:w="636" w:type="dxa"/>
            <w:shd w:val="clear" w:color="auto" w:fill="auto"/>
          </w:tcPr>
          <w:p w:rsidR="005C5BB2" w:rsidRPr="00BE4186" w:rsidRDefault="005C5BB2" w:rsidP="00D14E41">
            <w:pPr>
              <w:pStyle w:val="affffffa"/>
            </w:pPr>
            <w:r w:rsidRPr="00BE4186">
              <w:t>№ п/п</w:t>
            </w:r>
          </w:p>
        </w:tc>
        <w:tc>
          <w:tcPr>
            <w:tcW w:w="1740" w:type="dxa"/>
          </w:tcPr>
          <w:p w:rsidR="005C5BB2" w:rsidRPr="00BE4186" w:rsidRDefault="005C5BB2" w:rsidP="00D14E41">
            <w:pPr>
              <w:pStyle w:val="affffffa"/>
            </w:pPr>
          </w:p>
        </w:tc>
        <w:tc>
          <w:tcPr>
            <w:tcW w:w="3828" w:type="dxa"/>
            <w:shd w:val="clear" w:color="auto" w:fill="auto"/>
          </w:tcPr>
          <w:p w:rsidR="005C5BB2" w:rsidRPr="00BE4186" w:rsidRDefault="005C5BB2" w:rsidP="00D14E41">
            <w:pPr>
              <w:pStyle w:val="affffffa"/>
            </w:pPr>
            <w:r w:rsidRPr="00BE4186">
              <w:t>Действие</w:t>
            </w:r>
          </w:p>
        </w:tc>
        <w:tc>
          <w:tcPr>
            <w:tcW w:w="3260" w:type="dxa"/>
            <w:shd w:val="clear" w:color="auto" w:fill="auto"/>
          </w:tcPr>
          <w:p w:rsidR="005C5BB2" w:rsidRPr="00BE4186" w:rsidRDefault="005C5BB2" w:rsidP="00D14E41">
            <w:pPr>
              <w:pStyle w:val="affffffa"/>
            </w:pPr>
            <w:r w:rsidRPr="00BE4186">
              <w:t>Результат</w:t>
            </w:r>
          </w:p>
        </w:tc>
      </w:tr>
      <w:tr w:rsidR="005C5BB2" w:rsidRPr="00BE4186" w:rsidTr="00E07F4E">
        <w:trPr>
          <w:trHeight w:val="147"/>
        </w:trPr>
        <w:tc>
          <w:tcPr>
            <w:tcW w:w="636" w:type="dxa"/>
            <w:shd w:val="clear" w:color="auto" w:fill="auto"/>
          </w:tcPr>
          <w:p w:rsidR="005C5BB2" w:rsidRPr="00BE4186" w:rsidRDefault="000D4686" w:rsidP="000F6EA8">
            <w:pPr>
              <w:keepNext/>
              <w:jc w:val="center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</w:t>
            </w:r>
          </w:p>
        </w:tc>
        <w:tc>
          <w:tcPr>
            <w:tcW w:w="1740" w:type="dxa"/>
          </w:tcPr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create</w:t>
            </w:r>
            <w:r w:rsidR="00EE05B9" w:rsidRPr="00BE4186">
              <w:rPr>
                <w:b/>
                <w:bCs/>
                <w:sz w:val="20"/>
              </w:rPr>
              <w:t xml:space="preserve"> - </w:t>
            </w:r>
          </w:p>
          <w:p w:rsidR="005C5BB2" w:rsidRPr="00BE4186" w:rsidRDefault="005C5BB2" w:rsidP="00EE05B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Создание </w:t>
            </w:r>
            <w:r w:rsidR="00EE05B9" w:rsidRPr="00BE4186">
              <w:rPr>
                <w:bCs/>
                <w:sz w:val="20"/>
              </w:rPr>
              <w:t>записи ренистровой записи</w:t>
            </w:r>
            <w:r w:rsidR="000D4686" w:rsidRPr="00BE4186">
              <w:rPr>
                <w:bCs/>
                <w:sz w:val="20"/>
              </w:rPr>
              <w:t xml:space="preserve"> посмертного выявления</w:t>
            </w:r>
          </w:p>
        </w:tc>
        <w:tc>
          <w:tcPr>
            <w:tcW w:w="3828" w:type="dxa"/>
            <w:shd w:val="clear" w:color="auto" w:fill="auto"/>
          </w:tcPr>
          <w:p w:rsidR="009A2977" w:rsidRPr="00BE4186" w:rsidRDefault="005C5BB2" w:rsidP="009A2977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для создания </w:t>
            </w:r>
            <w:r w:rsidR="00EE05B9" w:rsidRPr="00BE4186">
              <w:rPr>
                <w:b/>
                <w:bCs/>
                <w:sz w:val="20"/>
              </w:rPr>
              <w:t>регистровой записи посмертного выявления идентифицированного пациента</w:t>
            </w:r>
            <w:r w:rsidR="00964776" w:rsidRPr="00BE4186">
              <w:rPr>
                <w:b/>
                <w:bCs/>
                <w:sz w:val="20"/>
              </w:rPr>
              <w:t>:</w:t>
            </w:r>
          </w:p>
          <w:p w:rsidR="00EE05B9" w:rsidRPr="00BE4186" w:rsidRDefault="00EE05B9" w:rsidP="009A2977">
            <w:pPr>
              <w:keepNext/>
              <w:rPr>
                <w:b/>
                <w:bCs/>
                <w:sz w:val="20"/>
              </w:rPr>
            </w:pPr>
          </w:p>
          <w:p w:rsidR="000D4686" w:rsidRPr="00473D4A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473D4A">
              <w:rPr>
                <w:bCs/>
                <w:sz w:val="20"/>
                <w:lang w:val="en-US"/>
              </w:rPr>
              <w:t>&lt;</w:t>
            </w:r>
            <w:r w:rsidRPr="00BE4186">
              <w:rPr>
                <w:bCs/>
                <w:sz w:val="20"/>
                <w:lang w:val="en-US"/>
              </w:rPr>
              <w:t>createTub</w:t>
            </w:r>
            <w:r w:rsidRPr="00473D4A">
              <w:rPr>
                <w:bCs/>
                <w:sz w:val="20"/>
                <w:lang w:val="en-US"/>
              </w:rPr>
              <w:t>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473D4A">
              <w:rPr>
                <w:bCs/>
                <w:sz w:val="20"/>
                <w:lang w:val="en-US"/>
              </w:rPr>
              <w:t xml:space="preserve">  </w:t>
            </w:r>
            <w:r w:rsidR="000D4686" w:rsidRPr="00BE4186">
              <w:rPr>
                <w:bCs/>
                <w:sz w:val="20"/>
                <w:lang w:val="en-US"/>
              </w:rPr>
              <w:t>&lt;key&gt;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</w:t>
            </w:r>
            <w:r w:rsidR="000D4686" w:rsidRPr="00BE4186">
              <w:rPr>
                <w:bCs/>
                <w:sz w:val="20"/>
                <w:lang w:val="en-US"/>
              </w:rPr>
              <w:t>&lt;snils&gt;9999999991&lt;/snils&gt;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</w:t>
            </w:r>
            <w:r w:rsidR="000D4686" w:rsidRPr="00BE4186">
              <w:rPr>
                <w:bCs/>
                <w:sz w:val="20"/>
                <w:lang w:val="en-US"/>
              </w:rPr>
              <w:t>&lt;/key&gt;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&lt;moId&gt;1.2.643.5.1.13.13.12.2.1.27&lt;/moId&gt;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&lt;includeDate&gt;2017-06-20&lt;/includeDate&gt;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</w:t>
            </w:r>
            <w:r w:rsidR="000D4686" w:rsidRPr="00BE4186">
              <w:rPr>
                <w:bCs/>
                <w:sz w:val="20"/>
                <w:lang w:val="en-US"/>
              </w:rPr>
              <w:t>&lt;deathDate&gt;2017-06-14&lt;/deathDate&gt;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&lt;deathCauseId id="1"/&gt;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&lt;deathGroupId id="1"/&gt;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</w:t>
            </w:r>
            <w:r w:rsidR="000D4686" w:rsidRPr="00BE4186">
              <w:rPr>
                <w:bCs/>
                <w:sz w:val="20"/>
                <w:lang w:val="en-US"/>
              </w:rPr>
              <w:t>&lt;deseases&gt;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&lt;desease&gt;A15&lt;/desease&gt;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&lt;desease&gt;A15.1&lt;/desease&gt;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&lt;desease&gt;A16.2&lt;/desease&gt;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&lt;desease&gt;Z03.0&lt;/desease&gt;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</w:t>
            </w:r>
            <w:r w:rsidR="000D4686" w:rsidRPr="00BE4186">
              <w:rPr>
                <w:bCs/>
                <w:sz w:val="20"/>
                <w:lang w:val="en-US"/>
              </w:rPr>
              <w:t>&lt;/deseases&gt;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</w:t>
            </w:r>
            <w:r w:rsidR="000D4686" w:rsidRPr="00BE4186">
              <w:rPr>
                <w:bCs/>
                <w:sz w:val="20"/>
                <w:lang w:val="en-US"/>
              </w:rPr>
              <w:t>&lt;tubClinicFormId id="1"/&gt;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&lt;deseaseDescription&gt;Текст&lt;/deseaseDescription&gt;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</w:t>
            </w:r>
            <w:r w:rsidR="000D4686" w:rsidRPr="00BE4186">
              <w:rPr>
                <w:bCs/>
                <w:sz w:val="20"/>
                <w:lang w:val="en-US"/>
              </w:rPr>
              <w:t xml:space="preserve"> &lt;deathMoTypeId id="1"/&gt;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&lt;autopsy&gt;false&lt;/autopsy&gt;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</w:t>
            </w:r>
            <w:r w:rsidR="000D4686" w:rsidRPr="00BE4186">
              <w:rPr>
                <w:bCs/>
                <w:sz w:val="20"/>
                <w:lang w:val="en-US"/>
              </w:rPr>
              <w:t>&lt;analysDate&gt;2017-06-15&lt;/analysDate&gt;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</w:t>
            </w:r>
            <w:r w:rsidR="000D4686" w:rsidRPr="00BE4186">
              <w:rPr>
                <w:bCs/>
                <w:sz w:val="20"/>
                <w:lang w:val="en-US"/>
              </w:rPr>
              <w:t>&lt;decisionId id="1"/&gt;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</w:t>
            </w:r>
            <w:r w:rsidR="000D4686" w:rsidRPr="00BE4186">
              <w:rPr>
                <w:bCs/>
                <w:sz w:val="20"/>
                <w:lang w:val="en-US"/>
              </w:rPr>
              <w:t>&lt;approvedMethodId id="1"/&gt;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</w:t>
            </w:r>
            <w:r w:rsidR="000D4686" w:rsidRPr="00BE4186">
              <w:rPr>
                <w:bCs/>
                <w:sz w:val="20"/>
                <w:lang w:val="en-US"/>
              </w:rPr>
              <w:t>&lt;detectMethodId id="1"/&gt;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</w:t>
            </w:r>
            <w:r w:rsidR="000D4686" w:rsidRPr="00BE4186">
              <w:rPr>
                <w:bCs/>
                <w:sz w:val="20"/>
                <w:lang w:val="en-US"/>
              </w:rPr>
              <w:t>&lt;decay&gt;false&lt;/decay&gt;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</w:t>
            </w:r>
            <w:r w:rsidR="000D4686" w:rsidRPr="00BE4186">
              <w:rPr>
                <w:bCs/>
                <w:sz w:val="20"/>
                <w:lang w:val="en-US"/>
              </w:rPr>
              <w:t>&lt;examResult&gt;Текст&lt;/examResult&gt;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</w:t>
            </w:r>
            <w:r w:rsidR="000D4686" w:rsidRPr="00BE4186">
              <w:rPr>
                <w:bCs/>
                <w:sz w:val="20"/>
                <w:lang w:val="en-US"/>
              </w:rPr>
              <w:t>&lt;bactExcretionId id="1"/&gt;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&lt;tubBactExcretionMethods&gt;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</w:t>
            </w:r>
            <w:r w:rsidR="000D4686" w:rsidRPr="00BE4186">
              <w:rPr>
                <w:bCs/>
                <w:sz w:val="20"/>
                <w:lang w:val="en-US"/>
              </w:rPr>
              <w:t>&lt;tubBactExcretionMethod id="1"/&gt;</w:t>
            </w:r>
          </w:p>
          <w:p w:rsidR="000D4686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</w:t>
            </w:r>
            <w:r w:rsidR="000D4686" w:rsidRPr="00BE4186">
              <w:rPr>
                <w:bCs/>
                <w:sz w:val="20"/>
                <w:lang w:val="en-US"/>
              </w:rPr>
              <w:t>&lt;tubBactExcretionMethod id="2"/&gt;</w:t>
            </w:r>
          </w:p>
          <w:p w:rsidR="000D4686" w:rsidRPr="00473D4A" w:rsidRDefault="009A2977" w:rsidP="009A2977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lang w:val="en-US"/>
              </w:rPr>
              <w:t xml:space="preserve">     </w:t>
            </w:r>
            <w:r w:rsidR="000D4686" w:rsidRPr="00473D4A">
              <w:rPr>
                <w:bCs/>
                <w:sz w:val="20"/>
              </w:rPr>
              <w:t>&lt;/</w:t>
            </w:r>
            <w:r w:rsidR="000D4686" w:rsidRPr="00BE4186">
              <w:rPr>
                <w:bCs/>
                <w:sz w:val="20"/>
                <w:lang w:val="en-US"/>
              </w:rPr>
              <w:t>tubBactExcretionMethods</w:t>
            </w:r>
            <w:r w:rsidR="000D4686" w:rsidRPr="00473D4A">
              <w:rPr>
                <w:bCs/>
                <w:sz w:val="20"/>
              </w:rPr>
              <w:t>&gt;</w:t>
            </w:r>
          </w:p>
          <w:p w:rsidR="009A2977" w:rsidRPr="00473D4A" w:rsidRDefault="009A2977" w:rsidP="009A2977">
            <w:pPr>
              <w:keepNext/>
              <w:rPr>
                <w:bCs/>
                <w:sz w:val="20"/>
              </w:rPr>
            </w:pPr>
            <w:r w:rsidRPr="00473D4A">
              <w:rPr>
                <w:bCs/>
                <w:sz w:val="20"/>
              </w:rPr>
              <w:t xml:space="preserve"> &lt;/</w:t>
            </w:r>
            <w:r w:rsidRPr="00BE4186">
              <w:rPr>
                <w:bCs/>
                <w:sz w:val="20"/>
                <w:lang w:val="en-US"/>
              </w:rPr>
              <w:t>death</w:t>
            </w:r>
            <w:r w:rsidRPr="00473D4A">
              <w:rPr>
                <w:bCs/>
                <w:sz w:val="20"/>
              </w:rPr>
              <w:t>&gt;</w:t>
            </w:r>
          </w:p>
          <w:p w:rsidR="005C5BB2" w:rsidRPr="00473D4A" w:rsidRDefault="000D4686" w:rsidP="009A2977">
            <w:pPr>
              <w:keepNext/>
              <w:rPr>
                <w:bCs/>
                <w:sz w:val="20"/>
              </w:rPr>
            </w:pPr>
            <w:r w:rsidRPr="00473D4A">
              <w:rPr>
                <w:bCs/>
                <w:sz w:val="20"/>
              </w:rPr>
              <w:t>&lt;/</w:t>
            </w:r>
            <w:r w:rsidRPr="00BE4186">
              <w:rPr>
                <w:bCs/>
                <w:sz w:val="20"/>
                <w:lang w:val="en-US"/>
              </w:rPr>
              <w:t>createTub</w:t>
            </w:r>
            <w:r w:rsidRPr="00473D4A">
              <w:rPr>
                <w:bCs/>
                <w:sz w:val="20"/>
              </w:rPr>
              <w:t>&gt;</w:t>
            </w:r>
          </w:p>
          <w:p w:rsidR="00EE05B9" w:rsidRPr="00473D4A" w:rsidRDefault="00EE05B9" w:rsidP="009A2977">
            <w:pPr>
              <w:keepNext/>
              <w:rPr>
                <w:bCs/>
                <w:sz w:val="20"/>
              </w:rPr>
            </w:pPr>
          </w:p>
          <w:p w:rsidR="00EE05B9" w:rsidRPr="00BE4186" w:rsidRDefault="00EE05B9" w:rsidP="00EE05B9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Пример для создания регистровой записи посмертного выявления идентифицированного пациента:</w:t>
            </w:r>
          </w:p>
          <w:p w:rsidR="00EE05B9" w:rsidRPr="00BE4186" w:rsidRDefault="00EE05B9" w:rsidP="009A2977">
            <w:pPr>
              <w:keepNext/>
              <w:rPr>
                <w:bCs/>
                <w:sz w:val="20"/>
              </w:rPr>
            </w:pP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&lt;createTub&gt;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&lt;key&gt;</w:t>
            </w:r>
          </w:p>
          <w:p w:rsidR="004A1C14" w:rsidRPr="00BE4186" w:rsidRDefault="00EE05B9" w:rsidP="004A1C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</w:t>
            </w:r>
            <w:r w:rsidR="004A1C14" w:rsidRPr="00BE4186">
              <w:rPr>
                <w:sz w:val="20"/>
                <w:lang w:val="en-US"/>
              </w:rPr>
              <w:t>&lt;unidentified&gt;</w:t>
            </w:r>
          </w:p>
          <w:p w:rsidR="004A1C14" w:rsidRPr="00BE4186" w:rsidRDefault="004A1C14" w:rsidP="004A1C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&lt;lastName&gt;</w:t>
            </w:r>
            <w:r w:rsidRPr="00BE4186">
              <w:rPr>
                <w:sz w:val="20"/>
              </w:rPr>
              <w:t>Иванов</w:t>
            </w:r>
            <w:r w:rsidRPr="00BE4186">
              <w:rPr>
                <w:sz w:val="20"/>
                <w:lang w:val="en-US"/>
              </w:rPr>
              <w:t xml:space="preserve">&lt;/lastName&gt;       </w:t>
            </w:r>
          </w:p>
          <w:p w:rsidR="004A1C14" w:rsidRPr="00BE4186" w:rsidRDefault="004A1C14" w:rsidP="004A1C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&lt;firstName&gt;</w:t>
            </w:r>
            <w:r w:rsidRPr="00BE4186">
              <w:rPr>
                <w:sz w:val="20"/>
              </w:rPr>
              <w:t>Иван</w:t>
            </w:r>
            <w:r w:rsidRPr="00BE4186">
              <w:rPr>
                <w:sz w:val="20"/>
                <w:lang w:val="en-US"/>
              </w:rPr>
              <w:t xml:space="preserve">&lt;/firstName&gt;  </w:t>
            </w:r>
          </w:p>
          <w:p w:rsidR="004A1C14" w:rsidRPr="00BE4186" w:rsidRDefault="004A1C14" w:rsidP="004A1C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&lt;patronymic&gt;</w:t>
            </w:r>
            <w:r w:rsidRPr="00BE4186">
              <w:rPr>
                <w:sz w:val="20"/>
              </w:rPr>
              <w:t>Иванович</w:t>
            </w:r>
            <w:r w:rsidRPr="00BE4186">
              <w:rPr>
                <w:sz w:val="20"/>
                <w:lang w:val="en-US"/>
              </w:rPr>
              <w:t xml:space="preserve">&lt;/patronymic&gt; </w:t>
            </w:r>
          </w:p>
          <w:p w:rsidR="004A1C14" w:rsidRPr="00BE4186" w:rsidRDefault="004A1C14" w:rsidP="004A1C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&lt;birthDate&gt;2003-02-01&lt;/birthDate&gt;</w:t>
            </w:r>
          </w:p>
          <w:p w:rsidR="004A1C14" w:rsidRPr="00BE4186" w:rsidRDefault="004A1C14" w:rsidP="004A1C1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&lt;/unidentified&gt;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&lt;/key&gt;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&lt;moId&gt;1.2.643.5.1.13.13.12.2.1.27&lt;/moId&gt;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&lt;includeDate&gt;2017-06-20&lt;/includeDate&gt;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&lt;deathDate&gt;2017-06-14&lt;/deathDate&gt;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&lt;deathCauseId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&lt;deathGroupId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&lt;deseases&gt;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&lt;desease&gt;A15&lt;/desease&gt;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&lt;desease&gt;A15.1&lt;/desease&gt;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&lt;desease&gt;A16.2&lt;/desease&gt;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&lt;desease&gt;Z03.0&lt;/desease&gt;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&lt;/deseases&gt;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&lt;tubClinicFormId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&lt;deseaseDescription&gt;Текст&lt;/deseaseDescription&gt;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&lt;deathMoTypeId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&lt;autopsy&gt;false&lt;/autopsy&gt;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&lt;analysDate&gt;2017-06-15&lt;/analysDate&gt;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&lt;decisionId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&lt;approvedMethodId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&lt;detectMethodId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&lt;decay&gt;false&lt;/decay&gt;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&lt;examResult&gt;Текст&lt;/examResult&gt;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 xml:space="preserve">     &lt;bactExcretionId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&lt;tubBactExcretionMethods&gt;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&lt;tubBactExcretionMethod id="1"/&gt;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&lt;tubBactExcretionMethod id="2"/&gt;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&lt;/tubBactExcretionMethods&gt;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&lt;/death&gt;</w:t>
            </w:r>
          </w:p>
          <w:p w:rsidR="00EE05B9" w:rsidRPr="00BE4186" w:rsidRDefault="00EE05B9" w:rsidP="00EE05B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&lt;/createTub&gt;</w:t>
            </w:r>
          </w:p>
          <w:p w:rsidR="00EE05B9" w:rsidRPr="00BE4186" w:rsidRDefault="00EE05B9" w:rsidP="009A2977">
            <w:pPr>
              <w:keepNext/>
              <w:rPr>
                <w:bCs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5C5BB2" w:rsidRPr="00473D4A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lastRenderedPageBreak/>
              <w:t>Если</w:t>
            </w:r>
            <w:r w:rsidRPr="00473D4A">
              <w:rPr>
                <w:b/>
                <w:bCs/>
                <w:sz w:val="20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473D4A">
              <w:rPr>
                <w:b/>
                <w:bCs/>
                <w:sz w:val="20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уже</w:t>
            </w:r>
            <w:r w:rsidRPr="00473D4A">
              <w:rPr>
                <w:b/>
                <w:bCs/>
                <w:sz w:val="20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существует</w:t>
            </w:r>
            <w:r w:rsidRPr="00473D4A">
              <w:rPr>
                <w:b/>
                <w:bCs/>
                <w:sz w:val="20"/>
              </w:rPr>
              <w:t>:</w:t>
            </w:r>
          </w:p>
          <w:p w:rsidR="005C5BB2" w:rsidRPr="00473D4A" w:rsidRDefault="005C5BB2" w:rsidP="00D14E41">
            <w:pPr>
              <w:keepNext/>
              <w:rPr>
                <w:bCs/>
                <w:sz w:val="20"/>
              </w:rPr>
            </w:pPr>
          </w:p>
          <w:p w:rsidR="005C5BB2" w:rsidRPr="00473D4A" w:rsidRDefault="0036260C" w:rsidP="00D14E41">
            <w:pPr>
              <w:keepNext/>
              <w:rPr>
                <w:sz w:val="20"/>
              </w:rPr>
            </w:pPr>
            <w:r w:rsidRPr="00473D4A">
              <w:rPr>
                <w:sz w:val="20"/>
              </w:rPr>
              <w:t>&lt;?</w:t>
            </w:r>
            <w:r w:rsidRPr="00BE4186">
              <w:rPr>
                <w:sz w:val="20"/>
                <w:lang w:val="en-US"/>
              </w:rPr>
              <w:t>xml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  <w:lang w:val="en-US"/>
              </w:rPr>
              <w:t>version</w:t>
            </w:r>
            <w:r w:rsidRPr="00473D4A">
              <w:rPr>
                <w:sz w:val="20"/>
              </w:rPr>
              <w:t xml:space="preserve">="1.0" </w:t>
            </w:r>
            <w:r w:rsidRPr="00BE4186">
              <w:rPr>
                <w:sz w:val="20"/>
                <w:lang w:val="en-US"/>
              </w:rPr>
              <w:t>encoding</w:t>
            </w:r>
            <w:r w:rsidRPr="00473D4A">
              <w:rPr>
                <w:sz w:val="20"/>
              </w:rPr>
              <w:t>="</w:t>
            </w:r>
            <w:r w:rsidRPr="00BE4186">
              <w:rPr>
                <w:sz w:val="20"/>
                <w:lang w:val="en-US"/>
              </w:rPr>
              <w:t>UTF</w:t>
            </w:r>
            <w:r w:rsidRPr="00473D4A">
              <w:rPr>
                <w:sz w:val="20"/>
              </w:rPr>
              <w:t>-8"?&gt;&lt;</w:t>
            </w:r>
            <w:r w:rsidRPr="00BE4186">
              <w:rPr>
                <w:sz w:val="20"/>
                <w:lang w:val="en-US"/>
              </w:rPr>
              <w:t>error</w:t>
            </w:r>
            <w:r w:rsidRPr="00473D4A">
              <w:rPr>
                <w:sz w:val="20"/>
              </w:rPr>
              <w:t>&gt; &lt;</w:t>
            </w:r>
            <w:r w:rsidRPr="00BE4186">
              <w:rPr>
                <w:sz w:val="20"/>
                <w:lang w:val="en-US"/>
              </w:rPr>
              <w:t>code</w:t>
            </w:r>
            <w:r w:rsidRPr="00473D4A">
              <w:rPr>
                <w:sz w:val="20"/>
              </w:rPr>
              <w:t>&gt;</w:t>
            </w:r>
            <w:r w:rsidRPr="00BE4186">
              <w:rPr>
                <w:sz w:val="20"/>
                <w:lang w:val="en-US"/>
              </w:rPr>
              <w:t>VALIDATION</w:t>
            </w:r>
            <w:r w:rsidRPr="00473D4A">
              <w:rPr>
                <w:sz w:val="20"/>
              </w:rPr>
              <w:t>_</w:t>
            </w:r>
            <w:r w:rsidRPr="00BE4186">
              <w:rPr>
                <w:sz w:val="20"/>
                <w:lang w:val="en-US"/>
              </w:rPr>
              <w:t>FAILED</w:t>
            </w: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code</w:t>
            </w:r>
            <w:r w:rsidRPr="00473D4A">
              <w:rPr>
                <w:sz w:val="20"/>
              </w:rPr>
              <w:t>&gt; &lt;</w:t>
            </w:r>
            <w:r w:rsidRPr="00BE4186">
              <w:rPr>
                <w:sz w:val="20"/>
                <w:lang w:val="en-US"/>
              </w:rPr>
              <w:t>detail</w:t>
            </w:r>
            <w:r w:rsidRPr="00473D4A">
              <w:rPr>
                <w:sz w:val="20"/>
              </w:rPr>
              <w:t>&gt;</w:t>
            </w:r>
            <w:r w:rsidRPr="00BE4186">
              <w:rPr>
                <w:sz w:val="20"/>
              </w:rPr>
              <w:t>Невозможно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создать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карту</w:t>
            </w:r>
            <w:r w:rsidRPr="00473D4A">
              <w:rPr>
                <w:sz w:val="20"/>
              </w:rPr>
              <w:t xml:space="preserve">, </w:t>
            </w:r>
            <w:r w:rsidRPr="00BE4186">
              <w:rPr>
                <w:sz w:val="20"/>
              </w:rPr>
              <w:t>так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как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у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пациента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существует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карта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посмертного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</w:rPr>
              <w:t>выявления</w:t>
            </w: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detail</w:t>
            </w:r>
            <w:r w:rsidRPr="00473D4A">
              <w:rPr>
                <w:sz w:val="20"/>
              </w:rPr>
              <w:t>&gt; &lt;/</w:t>
            </w:r>
            <w:r w:rsidRPr="00BE4186">
              <w:rPr>
                <w:sz w:val="20"/>
                <w:lang w:val="en-US"/>
              </w:rPr>
              <w:t>error</w:t>
            </w:r>
            <w:r w:rsidRPr="00473D4A">
              <w:rPr>
                <w:sz w:val="20"/>
              </w:rPr>
              <w:t>&gt;</w:t>
            </w:r>
          </w:p>
          <w:p w:rsidR="0036260C" w:rsidRPr="00473D4A" w:rsidRDefault="0036260C" w:rsidP="00D14E41">
            <w:pPr>
              <w:keepNext/>
              <w:rPr>
                <w:bCs/>
                <w:sz w:val="20"/>
              </w:rPr>
            </w:pP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Если запись создана успешно:</w:t>
            </w: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</w:p>
          <w:p w:rsidR="000D4686" w:rsidRPr="00BE4186" w:rsidRDefault="000D4686" w:rsidP="000D4686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&lt;?</w:t>
            </w:r>
            <w:r w:rsidRPr="00BE4186">
              <w:rPr>
                <w:bCs/>
                <w:sz w:val="20"/>
                <w:lang w:val="en-US"/>
              </w:rPr>
              <w:t>xml</w:t>
            </w:r>
            <w:r w:rsidRPr="00BE4186"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  <w:lang w:val="en-US"/>
              </w:rPr>
              <w:t>version</w:t>
            </w:r>
            <w:r w:rsidRPr="00BE4186">
              <w:rPr>
                <w:bCs/>
                <w:sz w:val="20"/>
              </w:rPr>
              <w:t xml:space="preserve">="1.0" </w:t>
            </w:r>
            <w:r w:rsidRPr="00BE4186">
              <w:rPr>
                <w:bCs/>
                <w:sz w:val="20"/>
                <w:lang w:val="en-US"/>
              </w:rPr>
              <w:t>encoding</w:t>
            </w:r>
            <w:r w:rsidRPr="00BE4186">
              <w:rPr>
                <w:bCs/>
                <w:sz w:val="20"/>
              </w:rPr>
              <w:t>="</w:t>
            </w:r>
            <w:r w:rsidRPr="00BE4186">
              <w:rPr>
                <w:bCs/>
                <w:sz w:val="20"/>
                <w:lang w:val="en-US"/>
              </w:rPr>
              <w:t>UTF</w:t>
            </w:r>
            <w:r w:rsidRPr="00BE4186">
              <w:rPr>
                <w:bCs/>
                <w:sz w:val="20"/>
              </w:rPr>
              <w:t>-8"?&gt;&lt;</w:t>
            </w:r>
            <w:r w:rsidRPr="00BE4186">
              <w:rPr>
                <w:bCs/>
                <w:sz w:val="20"/>
                <w:lang w:val="en-US"/>
              </w:rPr>
              <w:t>tub</w:t>
            </w:r>
            <w:r w:rsidRPr="00BE4186">
              <w:rPr>
                <w:bCs/>
                <w:sz w:val="20"/>
              </w:rPr>
              <w:t>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lastRenderedPageBreak/>
              <w:t xml:space="preserve">    </w:t>
            </w:r>
            <w:r w:rsidRPr="00BE4186">
              <w:rPr>
                <w:bCs/>
                <w:sz w:val="20"/>
                <w:lang w:val="en-US"/>
              </w:rPr>
              <w:t>&lt;moId&gt;1.2.643.5.1.13.13.12.2.1.27&lt;/moId&gt;</w:t>
            </w:r>
          </w:p>
          <w:p w:rsidR="009A2977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&lt;inclu</w:t>
            </w:r>
            <w:r w:rsidR="009A2977" w:rsidRPr="00BE4186">
              <w:rPr>
                <w:bCs/>
                <w:sz w:val="20"/>
                <w:lang w:val="en-US"/>
              </w:rPr>
              <w:t>deDate&gt;2017-06-20&lt;/includeDate&gt;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&lt;blocked&gt;false&lt;/blocked&gt;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&lt;death&gt;</w:t>
            </w:r>
          </w:p>
          <w:p w:rsidR="000D4686" w:rsidRPr="00BE4186" w:rsidRDefault="009A2977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</w:t>
            </w:r>
            <w:r w:rsidR="000D4686" w:rsidRPr="00BE4186">
              <w:rPr>
                <w:bCs/>
                <w:sz w:val="20"/>
                <w:lang w:val="en-US"/>
              </w:rPr>
              <w:t>&lt;deathDate&gt;2017-06-14&lt;/deathDate&gt;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&lt;deseaseDescription&gt;Текст&lt;/deseaseDescription&gt;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&lt;autopsy&gt;false&lt;/autopsy&gt;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&lt;analysDate&gt;2017-09-19&lt;/analysDate&gt;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&lt;decay&gt;false&lt;/decay&gt;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&lt;bactExcretionId id="1"/&gt;</w:t>
            </w:r>
          </w:p>
          <w:p w:rsidR="000D4686" w:rsidRPr="00BE4186" w:rsidRDefault="009A2977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</w:t>
            </w:r>
            <w:r w:rsidR="000D4686" w:rsidRPr="00BE4186">
              <w:rPr>
                <w:bCs/>
                <w:sz w:val="20"/>
                <w:lang w:val="en-US"/>
              </w:rPr>
              <w:t>&lt;examResult&gt;Текст&lt;/examResult&gt;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&lt;deathMoTypeId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&lt;tubClinicFormId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&lt;deathCauseId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&lt;decisionId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&lt;deathGroupId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&lt;approvedMethodId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&lt;detectMethodId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&lt;tubBactExcretionMethods&gt;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&lt;tubBactExcretionMethod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&lt;tubBactExcretionMethod id="2"/&gt;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&lt;/tubBactExcretionMethods&gt;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&lt;deseases&gt;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&lt;desease&gt;A15.4&lt;/desease&gt;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&lt;desease&gt;A16.2&lt;/desease&gt;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&lt;desease&gt;A15.3&lt;/desease&gt;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&lt;desease&gt;A15.2&lt;/desease&gt;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&lt;desease&gt;A15.1&lt;/desease&gt;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&lt;desease&gt;A15.8&lt;/desease&gt;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&lt;desease&gt;A15.7&lt;/desease&gt;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&lt;desease&gt;A15.6&lt;/desease&gt;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&lt;desease&gt;A15.5&lt;/desease&gt;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&lt;desease&gt;A15.0&lt;/desease&gt;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&lt;desease&gt;Z03.0&lt;/desease&gt;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&lt;desease&gt;A15.9&lt;/desease&gt;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    &lt;desease&gt;Z03&lt;/desease&gt;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&lt;/deseases&gt;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&lt;patientCard&gt;17.00013.01&lt;/patientCard&gt;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 &lt;tubDeptId id="1"/&gt;</w:t>
            </w:r>
          </w:p>
          <w:p w:rsidR="000D4686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&lt;/death&gt;</w:t>
            </w:r>
          </w:p>
          <w:p w:rsidR="005C5BB2" w:rsidRPr="00BE4186" w:rsidRDefault="000D4686" w:rsidP="000D4686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&lt;/tub&gt;</w:t>
            </w:r>
          </w:p>
        </w:tc>
      </w:tr>
      <w:tr w:rsidR="005C5BB2" w:rsidRPr="00BE4186" w:rsidTr="00E07F4E">
        <w:trPr>
          <w:trHeight w:val="147"/>
        </w:trPr>
        <w:tc>
          <w:tcPr>
            <w:tcW w:w="636" w:type="dxa"/>
            <w:shd w:val="clear" w:color="auto" w:fill="auto"/>
          </w:tcPr>
          <w:p w:rsidR="005C5BB2" w:rsidRPr="00BE4186" w:rsidRDefault="005C5BB2" w:rsidP="000F6EA8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>3</w:t>
            </w:r>
          </w:p>
        </w:tc>
        <w:tc>
          <w:tcPr>
            <w:tcW w:w="1740" w:type="dxa"/>
          </w:tcPr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read</w:t>
            </w:r>
            <w:r w:rsidR="004A1C14" w:rsidRPr="00BE4186">
              <w:rPr>
                <w:b/>
                <w:bCs/>
                <w:sz w:val="20"/>
              </w:rPr>
              <w:t xml:space="preserve"> - </w:t>
            </w:r>
          </w:p>
          <w:p w:rsidR="005C5BB2" w:rsidRPr="00BE4186" w:rsidRDefault="005C5BB2" w:rsidP="004A1C14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Получение сведений </w:t>
            </w:r>
            <w:r w:rsidR="004A1C14" w:rsidRPr="00BE4186">
              <w:rPr>
                <w:bCs/>
                <w:sz w:val="20"/>
              </w:rPr>
              <w:t>о регистровой записи</w:t>
            </w:r>
            <w:r w:rsidR="000D4686" w:rsidRPr="00BE4186">
              <w:rPr>
                <w:bCs/>
                <w:sz w:val="20"/>
              </w:rPr>
              <w:t xml:space="preserve"> посмертного выявления</w:t>
            </w:r>
          </w:p>
        </w:tc>
        <w:tc>
          <w:tcPr>
            <w:tcW w:w="3828" w:type="dxa"/>
            <w:shd w:val="clear" w:color="auto" w:fill="auto"/>
          </w:tcPr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</w:t>
            </w:r>
            <w:r w:rsidR="004A1C14" w:rsidRPr="00BE4186">
              <w:rPr>
                <w:b/>
                <w:bCs/>
                <w:sz w:val="20"/>
              </w:rPr>
              <w:t>для</w:t>
            </w:r>
            <w:r w:rsidRPr="00BE4186">
              <w:rPr>
                <w:b/>
                <w:bCs/>
                <w:sz w:val="20"/>
              </w:rPr>
              <w:t xml:space="preserve"> чтени</w:t>
            </w:r>
            <w:r w:rsidR="004A1C14" w:rsidRPr="00BE4186">
              <w:rPr>
                <w:b/>
                <w:bCs/>
                <w:sz w:val="20"/>
              </w:rPr>
              <w:t>я</w:t>
            </w:r>
            <w:r w:rsidRPr="00BE4186">
              <w:rPr>
                <w:b/>
                <w:bCs/>
                <w:sz w:val="20"/>
              </w:rPr>
              <w:t xml:space="preserve"> </w:t>
            </w:r>
            <w:r w:rsidR="004A1C14" w:rsidRPr="00BE4186">
              <w:rPr>
                <w:b/>
                <w:bCs/>
                <w:sz w:val="20"/>
              </w:rPr>
              <w:t>регистровой записи посмертного выявления</w:t>
            </w:r>
            <w:r w:rsidRPr="00BE4186">
              <w:rPr>
                <w:b/>
                <w:bCs/>
                <w:sz w:val="20"/>
              </w:rPr>
              <w:t>:</w:t>
            </w: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</w:rPr>
            </w:pPr>
            <w:r w:rsidRPr="00BE4186">
              <w:rPr>
                <w:bCs/>
                <w:szCs w:val="20"/>
              </w:rPr>
              <w:t>&lt;</w:t>
            </w:r>
            <w:r w:rsidRPr="00BE4186">
              <w:rPr>
                <w:bCs/>
                <w:szCs w:val="20"/>
                <w:lang w:val="en-US"/>
              </w:rPr>
              <w:t>tubKey</w:t>
            </w:r>
            <w:r w:rsidRPr="00BE4186">
              <w:rPr>
                <w:bCs/>
                <w:szCs w:val="20"/>
              </w:rPr>
              <w:t>&gt;</w:t>
            </w:r>
          </w:p>
          <w:p w:rsidR="000D4686" w:rsidRPr="00BE4186" w:rsidRDefault="000D4686" w:rsidP="00C544A9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&lt;patientCard&gt;17.00013.01&lt;/patientCard&gt;</w:t>
            </w:r>
          </w:p>
          <w:p w:rsidR="005C5BB2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&lt;/tubKey&gt;</w:t>
            </w:r>
            <w:r w:rsidR="005C5BB2" w:rsidRPr="00BE4186">
              <w:rPr>
                <w:bCs/>
                <w:szCs w:val="20"/>
                <w:lang w:val="en-US"/>
              </w:rPr>
              <w:t xml:space="preserve"> </w:t>
            </w:r>
          </w:p>
          <w:p w:rsidR="005C5BB2" w:rsidRPr="00BE4186" w:rsidRDefault="005C5BB2" w:rsidP="00D14E41">
            <w:pPr>
              <w:keepNext/>
              <w:ind w:firstLine="454"/>
              <w:rPr>
                <w:bCs/>
                <w:sz w:val="20"/>
                <w:lang w:val="en-US"/>
              </w:rPr>
            </w:pPr>
          </w:p>
        </w:tc>
        <w:tc>
          <w:tcPr>
            <w:tcW w:w="3260" w:type="dxa"/>
            <w:shd w:val="clear" w:color="auto" w:fill="auto"/>
          </w:tcPr>
          <w:p w:rsidR="005C5BB2" w:rsidRPr="00BE4186" w:rsidRDefault="005C5BB2" w:rsidP="00D14E41">
            <w:pPr>
              <w:keepNext/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не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найдена</w:t>
            </w:r>
            <w:r w:rsidRPr="00BE4186">
              <w:rPr>
                <w:b/>
                <w:bCs/>
                <w:sz w:val="20"/>
                <w:lang w:val="en-US"/>
              </w:rPr>
              <w:t>:</w:t>
            </w: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  <w:lang w:val="en-US"/>
              </w:rPr>
            </w:pPr>
          </w:p>
          <w:p w:rsidR="0036260C" w:rsidRPr="00BE4186" w:rsidRDefault="0036260C" w:rsidP="0036260C">
            <w:pPr>
              <w:keepNext/>
              <w:tabs>
                <w:tab w:val="left" w:pos="923"/>
              </w:tabs>
              <w:rPr>
                <w:bCs/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 &lt;code&gt;NOT_FOUND&lt;/code&gt; &lt;detail&gt;</w:t>
            </w:r>
            <w:r w:rsidRPr="00BE4186">
              <w:rPr>
                <w:sz w:val="20"/>
              </w:rPr>
              <w:t>Не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найдена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регистровая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запись</w:t>
            </w:r>
            <w:r w:rsidRPr="00BE4186">
              <w:rPr>
                <w:sz w:val="20"/>
                <w:lang w:val="en-US"/>
              </w:rPr>
              <w:t>&lt;/detail&gt; &lt;/error&gt;</w:t>
            </w:r>
          </w:p>
          <w:p w:rsidR="005C5BB2" w:rsidRPr="00BE4186" w:rsidRDefault="005C5BB2" w:rsidP="00D14E41">
            <w:pPr>
              <w:keepNext/>
              <w:rPr>
                <w:bCs/>
                <w:sz w:val="20"/>
                <w:lang w:val="en-US"/>
              </w:rPr>
            </w:pP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Если запись найдена: </w:t>
            </w: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</w:p>
          <w:p w:rsidR="005C5BB2" w:rsidRPr="00BE4186" w:rsidRDefault="005C5BB2" w:rsidP="00D14E41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аналогично tub.create</w:t>
            </w:r>
          </w:p>
        </w:tc>
      </w:tr>
      <w:tr w:rsidR="005C5BB2" w:rsidRPr="00BE4186" w:rsidTr="00E07F4E">
        <w:trPr>
          <w:trHeight w:val="147"/>
        </w:trPr>
        <w:tc>
          <w:tcPr>
            <w:tcW w:w="636" w:type="dxa"/>
            <w:shd w:val="clear" w:color="auto" w:fill="auto"/>
          </w:tcPr>
          <w:p w:rsidR="005C5BB2" w:rsidRPr="00BE4186" w:rsidRDefault="005C5BB2" w:rsidP="000F6EA8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4</w:t>
            </w:r>
          </w:p>
        </w:tc>
        <w:tc>
          <w:tcPr>
            <w:tcW w:w="1740" w:type="dxa"/>
          </w:tcPr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update</w:t>
            </w:r>
            <w:r w:rsidR="004A1C14" w:rsidRPr="00BE4186">
              <w:rPr>
                <w:b/>
                <w:bCs/>
                <w:sz w:val="20"/>
              </w:rPr>
              <w:t xml:space="preserve"> - </w:t>
            </w:r>
          </w:p>
          <w:p w:rsidR="005C5BB2" w:rsidRPr="00BE4186" w:rsidRDefault="005C5BB2" w:rsidP="004A1C14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Изменение </w:t>
            </w:r>
            <w:r w:rsidR="004A1C14" w:rsidRPr="00BE4186">
              <w:rPr>
                <w:bCs/>
                <w:sz w:val="20"/>
              </w:rPr>
              <w:t>записи регистровой записи</w:t>
            </w:r>
            <w:r w:rsidR="009A2977" w:rsidRPr="00BE4186">
              <w:rPr>
                <w:bCs/>
                <w:sz w:val="20"/>
              </w:rPr>
              <w:t xml:space="preserve"> посмертного выявления</w:t>
            </w:r>
          </w:p>
        </w:tc>
        <w:tc>
          <w:tcPr>
            <w:tcW w:w="3828" w:type="dxa"/>
            <w:shd w:val="clear" w:color="auto" w:fill="auto"/>
          </w:tcPr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Пример для обновления записи:</w:t>
            </w:r>
          </w:p>
          <w:p w:rsidR="005C5BB2" w:rsidRPr="00BE4186" w:rsidRDefault="005C5BB2" w:rsidP="00D14E41">
            <w:pPr>
              <w:keepNext/>
              <w:rPr>
                <w:b/>
                <w:bCs/>
                <w:sz w:val="20"/>
              </w:rPr>
            </w:pP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</w:rPr>
            </w:pPr>
            <w:r w:rsidRPr="00BE4186">
              <w:rPr>
                <w:bCs/>
                <w:szCs w:val="20"/>
              </w:rPr>
              <w:t>&lt;</w:t>
            </w:r>
            <w:r w:rsidRPr="00BE4186">
              <w:rPr>
                <w:bCs/>
                <w:szCs w:val="20"/>
                <w:lang w:val="en-US"/>
              </w:rPr>
              <w:t>updateTub</w:t>
            </w:r>
            <w:r w:rsidRPr="00BE4186">
              <w:rPr>
                <w:bCs/>
                <w:szCs w:val="20"/>
              </w:rPr>
              <w:t>&gt;</w:t>
            </w: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&lt;key&gt;</w:t>
            </w: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&lt;patientCard&gt;17.00013.01&lt;/patientCard&gt;</w:t>
            </w: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&lt;/key&gt;</w:t>
            </w: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&lt;moId&gt;1.2.643.5.1.13.13.12.2.1.27&lt;/moId&gt;</w:t>
            </w:r>
          </w:p>
          <w:p w:rsidR="000D4686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&lt;includeDate&gt;2017-06-20&lt;/includeDate&gt; &lt;death&gt;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&lt;deathDate&gt;2017-06-14&lt;/deathDate&gt;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&lt;deathCauseId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&lt;deathGroupId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&lt;deseases&gt;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    &lt;desease&gt;A15&lt;/desease&gt;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    &lt;desease&gt;A15.1&lt;/desease&gt;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    &lt;desease&gt;A16.2&lt;/desease&gt;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&lt;/deseases&gt;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&lt;tubClinicFormId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&lt;deseaseDescription&gt;</w:t>
            </w:r>
            <w:r w:rsidRPr="00BE4186">
              <w:rPr>
                <w:bCs/>
                <w:szCs w:val="20"/>
              </w:rPr>
              <w:t>Текст</w:t>
            </w:r>
            <w:r w:rsidRPr="00BE4186">
              <w:rPr>
                <w:bCs/>
                <w:szCs w:val="20"/>
                <w:lang w:val="en-US"/>
              </w:rPr>
              <w:t>&lt;/deseaseDescription&gt;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&lt;deathMoTypeId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&lt;autopsy&gt;false&lt;/autopsy&gt;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&lt;analysDate&gt;2017-06-16&lt;/analysDate&gt;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&lt;decisionId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&lt;approvedMethodId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&lt;detectMethodId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&lt;decay&gt;false&lt;/decay&gt;</w:t>
            </w:r>
          </w:p>
          <w:p w:rsidR="000D4686" w:rsidRPr="00BE4186" w:rsidRDefault="009A2977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</w:t>
            </w:r>
            <w:r w:rsidR="000D4686" w:rsidRPr="00BE4186">
              <w:rPr>
                <w:bCs/>
                <w:szCs w:val="20"/>
                <w:lang w:val="en-US"/>
              </w:rPr>
              <w:t>&lt;examResult&gt;</w:t>
            </w:r>
            <w:r w:rsidR="000D4686" w:rsidRPr="00BE4186">
              <w:rPr>
                <w:bCs/>
                <w:szCs w:val="20"/>
              </w:rPr>
              <w:t>Текст</w:t>
            </w:r>
            <w:r w:rsidR="000D4686" w:rsidRPr="00BE4186">
              <w:rPr>
                <w:bCs/>
                <w:szCs w:val="20"/>
                <w:lang w:val="en-US"/>
              </w:rPr>
              <w:t>&lt;/examResult&gt;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&lt;bactExcretionId id="1"/&gt;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&lt;tubBactExcretionMethods&gt;</w:t>
            </w:r>
          </w:p>
          <w:p w:rsidR="000D4686" w:rsidRPr="00BE4186" w:rsidRDefault="004A1C14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</w:t>
            </w:r>
            <w:r w:rsidR="000D4686" w:rsidRPr="00BE4186">
              <w:rPr>
                <w:bCs/>
                <w:szCs w:val="20"/>
                <w:lang w:val="en-US"/>
              </w:rPr>
              <w:t xml:space="preserve"> &lt;tubBactExcretionMethod id="1"/&gt;</w:t>
            </w:r>
          </w:p>
          <w:p w:rsidR="000D4686" w:rsidRPr="00BE4186" w:rsidRDefault="004A1C14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</w:t>
            </w:r>
            <w:r w:rsidR="000D4686" w:rsidRPr="00BE4186">
              <w:rPr>
                <w:bCs/>
                <w:szCs w:val="20"/>
                <w:lang w:val="en-US"/>
              </w:rPr>
              <w:t xml:space="preserve"> &lt;tubBactExcretionMethod id="2"/&gt;</w:t>
            </w:r>
          </w:p>
          <w:p w:rsidR="000D4686" w:rsidRPr="00BE4186" w:rsidRDefault="000D4686" w:rsidP="000D4686">
            <w:pPr>
              <w:pStyle w:val="affffffb"/>
              <w:keepNext/>
              <w:ind w:firstLine="454"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 xml:space="preserve">        &lt;/tubBactExcretionMethods&gt;</w:t>
            </w:r>
          </w:p>
          <w:p w:rsidR="009A2977" w:rsidRPr="00BE4186" w:rsidRDefault="009A2977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&lt;/death&gt;</w:t>
            </w:r>
          </w:p>
          <w:p w:rsidR="005C5BB2" w:rsidRPr="00BE4186" w:rsidRDefault="000D4686" w:rsidP="009A2977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lang w:val="en-US"/>
              </w:rPr>
              <w:t>&lt;/updateTub&gt;</w:t>
            </w:r>
          </w:p>
        </w:tc>
        <w:tc>
          <w:tcPr>
            <w:tcW w:w="3260" w:type="dxa"/>
            <w:shd w:val="clear" w:color="auto" w:fill="auto"/>
          </w:tcPr>
          <w:p w:rsidR="005C5BB2" w:rsidRPr="00473D4A" w:rsidRDefault="005C5BB2" w:rsidP="00D14E41">
            <w:pPr>
              <w:keepNext/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473D4A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473D4A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успешно</w:t>
            </w:r>
            <w:r w:rsidRPr="00473D4A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обновлена</w:t>
            </w:r>
            <w:r w:rsidRPr="00473D4A">
              <w:rPr>
                <w:b/>
                <w:bCs/>
                <w:sz w:val="20"/>
                <w:lang w:val="en-US"/>
              </w:rPr>
              <w:t>:</w:t>
            </w:r>
          </w:p>
          <w:p w:rsidR="005C5BB2" w:rsidRPr="00473D4A" w:rsidRDefault="005C5BB2" w:rsidP="00D14E41">
            <w:pPr>
              <w:keepNext/>
              <w:rPr>
                <w:bCs/>
                <w:sz w:val="20"/>
                <w:lang w:val="en-US"/>
              </w:rPr>
            </w:pPr>
          </w:p>
          <w:p w:rsidR="000D4686" w:rsidRPr="00BE4186" w:rsidRDefault="000D4686" w:rsidP="004A1C14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&lt;?xml version="1.0" encoding="UTF-8"?&gt;&lt;tub</w:t>
            </w:r>
            <w:r w:rsidR="004A1C14" w:rsidRPr="00BE4186">
              <w:rPr>
                <w:bCs/>
                <w:sz w:val="20"/>
                <w:lang w:val="en-US"/>
              </w:rPr>
              <w:t>&gt;</w:t>
            </w:r>
            <w:r w:rsidRPr="00BE4186">
              <w:rPr>
                <w:bCs/>
                <w:sz w:val="20"/>
                <w:lang w:val="en-US"/>
              </w:rPr>
              <w:t xml:space="preserve">    &lt;moId&gt;1.2.643.5.1.13.13.12.2.1.27&lt;/moId&gt;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&lt;includeDate&gt;2017-06-20&lt;/includeDate&gt;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&lt;blocked&gt;false&lt;/blocked&gt;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&lt;deathDate&gt;2017-06-14&lt;/deathDate&gt;</w:t>
            </w:r>
          </w:p>
          <w:p w:rsidR="009A2977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&lt;deseaseDescription&gt;Текст&lt;/deseaseDescription&gt;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&lt;autopsy&gt;false&lt;/autopsy&gt;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&lt;analysDate&gt;2017-06-16&lt;/analysDate&gt;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&lt;decay&gt;false&lt;/decay&gt;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&lt;bactExcretionId id="1"/&gt;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&lt;examResult&gt;Текст&lt;/examResult&gt;</w:t>
            </w:r>
          </w:p>
          <w:p w:rsidR="009A2977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&lt;deathMoTypeId id=</w:t>
            </w:r>
            <w:r w:rsidR="009A2977" w:rsidRPr="00BE4186">
              <w:rPr>
                <w:bCs/>
                <w:sz w:val="20"/>
                <w:lang w:val="en-US"/>
              </w:rPr>
              <w:t>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&lt;tubClinicFormId id="1"/&gt;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&lt;deathCauseId id="1"/&gt;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&lt;decisionId id="1"/&gt;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&lt;deathGroupId id="1"/&gt;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&lt;approvedMethodId id="1"/&gt;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&lt;detectMethodId id="1"/&gt;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&lt;tubBactExcretionMethods&gt;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</w:t>
            </w:r>
            <w:r w:rsidR="000D4686" w:rsidRPr="00BE4186">
              <w:rPr>
                <w:bCs/>
                <w:sz w:val="20"/>
                <w:lang w:val="en-US"/>
              </w:rPr>
              <w:t>&lt;tubBactExcretionMethod id="1"/&gt;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 </w:t>
            </w:r>
            <w:r w:rsidR="000D4686" w:rsidRPr="00BE4186">
              <w:rPr>
                <w:bCs/>
                <w:sz w:val="20"/>
                <w:lang w:val="en-US"/>
              </w:rPr>
              <w:t>&lt;tubBactExcretionMethod id="2"/&gt;</w:t>
            </w:r>
          </w:p>
          <w:p w:rsidR="009A2977" w:rsidRPr="00BE4186" w:rsidRDefault="009A2977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&lt;/tubBactExcretionMethods&gt;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&lt;deseases&gt;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&lt;desease&gt;A15.4&lt;/desease&gt;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&lt;desease&gt;A16.2&lt;/desease&gt;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&lt;desease&gt;A15.3&lt;/desease&gt;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&lt;desease&gt;A15.2&lt;/desease&gt;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&lt;desease&gt;A15.1&lt;/desease&gt;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&lt;desease&gt;A15.8&lt;/desease&gt;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&lt;desease&gt;A15.7&lt;/desease&gt;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&lt;desease&gt;A15.6&lt;/desease&gt;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&lt;desease&gt;A15.5&lt;/desease&gt;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&lt;desease&gt;A15.9&lt;/desease&gt;</w:t>
            </w:r>
          </w:p>
          <w:p w:rsidR="000D4686" w:rsidRPr="00BE4186" w:rsidRDefault="009A2977" w:rsidP="000D4686">
            <w:pPr>
              <w:keepNext/>
              <w:ind w:firstLine="454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 xml:space="preserve">      </w:t>
            </w:r>
            <w:r w:rsidR="000D4686" w:rsidRPr="00BE4186">
              <w:rPr>
                <w:bCs/>
                <w:sz w:val="20"/>
                <w:lang w:val="en-US"/>
              </w:rPr>
              <w:t>&lt;desease&gt;A15.0&lt;/desease&gt;</w:t>
            </w:r>
          </w:p>
          <w:p w:rsidR="000D4686" w:rsidRPr="00BE4186" w:rsidRDefault="000D4686" w:rsidP="009A2977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&lt;/deseases&gt;</w:t>
            </w:r>
          </w:p>
          <w:p w:rsidR="004A77F9" w:rsidRPr="00BE4186" w:rsidRDefault="000D4686" w:rsidP="004A77F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&lt;patientCard&gt;17.00013.01&lt;/patientCard&gt;</w:t>
            </w:r>
          </w:p>
          <w:p w:rsidR="004A77F9" w:rsidRPr="00BE4186" w:rsidRDefault="004A77F9" w:rsidP="004A77F9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  <w:lang w:val="en-US"/>
              </w:rPr>
              <w:t>&lt;tubDeptId id="1"/&gt;</w:t>
            </w:r>
          </w:p>
          <w:p w:rsidR="000D4686" w:rsidRPr="00BE4186" w:rsidRDefault="000D4686" w:rsidP="004A77F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&lt;/death&gt;</w:t>
            </w:r>
          </w:p>
          <w:p w:rsidR="005C5BB2" w:rsidRPr="00BE4186" w:rsidRDefault="000D4686" w:rsidP="004A77F9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&lt;/tub&gt;</w:t>
            </w:r>
          </w:p>
        </w:tc>
      </w:tr>
      <w:tr w:rsidR="00E07F4E" w:rsidRPr="00E52521" w:rsidTr="004A1C14">
        <w:trPr>
          <w:trHeight w:val="147"/>
        </w:trPr>
        <w:tc>
          <w:tcPr>
            <w:tcW w:w="636" w:type="dxa"/>
            <w:shd w:val="clear" w:color="auto" w:fill="auto"/>
          </w:tcPr>
          <w:p w:rsidR="00E07F4E" w:rsidRPr="00BE4186" w:rsidRDefault="00E07F4E" w:rsidP="00817C12">
            <w:pPr>
              <w:keepNext/>
              <w:jc w:val="center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>5</w:t>
            </w:r>
          </w:p>
        </w:tc>
        <w:tc>
          <w:tcPr>
            <w:tcW w:w="1740" w:type="dxa"/>
          </w:tcPr>
          <w:p w:rsidR="00E07F4E" w:rsidRPr="00BE4186" w:rsidRDefault="00E07F4E" w:rsidP="00817C12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  <w:lang w:val="en-US"/>
              </w:rPr>
              <w:t>tub</w:t>
            </w:r>
            <w:r w:rsidRPr="00BE4186">
              <w:rPr>
                <w:b/>
                <w:bCs/>
                <w:sz w:val="20"/>
              </w:rPr>
              <w:t>.</w:t>
            </w:r>
            <w:r w:rsidRPr="00BE4186">
              <w:rPr>
                <w:b/>
                <w:bCs/>
                <w:sz w:val="20"/>
                <w:lang w:val="en-US"/>
              </w:rPr>
              <w:t>delete</w:t>
            </w:r>
            <w:r w:rsidR="004A1C14" w:rsidRPr="00BE4186">
              <w:rPr>
                <w:b/>
                <w:bCs/>
                <w:sz w:val="20"/>
              </w:rPr>
              <w:t xml:space="preserve"> - </w:t>
            </w:r>
          </w:p>
          <w:p w:rsidR="00E07F4E" w:rsidRPr="00BE4186" w:rsidRDefault="00E07F4E" w:rsidP="004A1C14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Удаление </w:t>
            </w:r>
            <w:r w:rsidR="004A1C14" w:rsidRPr="00BE4186">
              <w:rPr>
                <w:bCs/>
                <w:sz w:val="20"/>
              </w:rPr>
              <w:t>записи</w:t>
            </w:r>
            <w:r w:rsidRPr="00BE4186">
              <w:rPr>
                <w:bCs/>
                <w:sz w:val="20"/>
              </w:rPr>
              <w:t xml:space="preserve"> о регистровой записи</w:t>
            </w:r>
            <w:r w:rsidR="004A1C14" w:rsidRPr="00BE4186">
              <w:rPr>
                <w:bCs/>
                <w:sz w:val="20"/>
              </w:rPr>
              <w:t xml:space="preserve"> посметрного выявления</w:t>
            </w:r>
          </w:p>
        </w:tc>
        <w:tc>
          <w:tcPr>
            <w:tcW w:w="3828" w:type="dxa"/>
            <w:shd w:val="clear" w:color="auto" w:fill="auto"/>
          </w:tcPr>
          <w:p w:rsidR="00E07F4E" w:rsidRPr="00BE4186" w:rsidRDefault="00E07F4E" w:rsidP="00817C12">
            <w:pPr>
              <w:keepNext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Пример </w:t>
            </w:r>
            <w:r w:rsidR="004A1C14" w:rsidRPr="00BE4186">
              <w:rPr>
                <w:b/>
                <w:bCs/>
                <w:sz w:val="20"/>
              </w:rPr>
              <w:t>для удаления</w:t>
            </w:r>
            <w:r w:rsidRPr="00BE4186">
              <w:rPr>
                <w:b/>
                <w:bCs/>
                <w:sz w:val="20"/>
              </w:rPr>
              <w:t xml:space="preserve"> </w:t>
            </w:r>
            <w:r w:rsidR="00CD1999">
              <w:rPr>
                <w:b/>
                <w:bCs/>
                <w:sz w:val="20"/>
              </w:rPr>
              <w:t>рег</w:t>
            </w:r>
            <w:r w:rsidR="004A1C14" w:rsidRPr="00BE4186">
              <w:rPr>
                <w:b/>
                <w:bCs/>
                <w:sz w:val="20"/>
              </w:rPr>
              <w:t>и</w:t>
            </w:r>
            <w:r w:rsidR="00CD1999">
              <w:rPr>
                <w:b/>
                <w:bCs/>
                <w:sz w:val="20"/>
              </w:rPr>
              <w:t>с</w:t>
            </w:r>
            <w:r w:rsidR="004A1C14" w:rsidRPr="00BE4186">
              <w:rPr>
                <w:b/>
                <w:bCs/>
                <w:sz w:val="20"/>
              </w:rPr>
              <w:t>тровой записи посмертного выявления</w:t>
            </w:r>
            <w:r w:rsidRPr="00BE4186">
              <w:rPr>
                <w:b/>
                <w:bCs/>
                <w:sz w:val="20"/>
              </w:rPr>
              <w:t>:</w:t>
            </w:r>
          </w:p>
          <w:p w:rsidR="00E07F4E" w:rsidRPr="00BE4186" w:rsidRDefault="00E07F4E" w:rsidP="00817C12">
            <w:pPr>
              <w:keepNext/>
              <w:rPr>
                <w:b/>
                <w:bCs/>
                <w:sz w:val="20"/>
              </w:rPr>
            </w:pPr>
          </w:p>
          <w:p w:rsidR="00E07F4E" w:rsidRPr="00BE4186" w:rsidRDefault="00E07F4E" w:rsidP="00817C12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&lt;?xml version="1.0" encoding="UTF-8" standalone="yes"?&gt;</w:t>
            </w:r>
          </w:p>
          <w:p w:rsidR="00E07F4E" w:rsidRPr="00BE4186" w:rsidRDefault="00E07F4E" w:rsidP="00817C12">
            <w:pPr>
              <w:pStyle w:val="affffffb"/>
              <w:keepNext/>
              <w:rPr>
                <w:bCs/>
                <w:szCs w:val="20"/>
                <w:lang w:val="en-US"/>
              </w:rPr>
            </w:pPr>
            <w:r w:rsidRPr="00BE4186">
              <w:rPr>
                <w:bCs/>
                <w:szCs w:val="20"/>
                <w:lang w:val="en-US"/>
              </w:rPr>
              <w:t>&lt;tubKey&gt;</w:t>
            </w:r>
          </w:p>
          <w:p w:rsidR="00E07F4E" w:rsidRPr="00BE4186" w:rsidRDefault="00E07F4E" w:rsidP="00817C12">
            <w:pPr>
              <w:pStyle w:val="affffffb"/>
              <w:keepNext/>
              <w:rPr>
                <w:bCs/>
                <w:szCs w:val="20"/>
              </w:rPr>
            </w:pPr>
            <w:r w:rsidRPr="00BE4186">
              <w:rPr>
                <w:bCs/>
                <w:szCs w:val="20"/>
                <w:lang w:val="en-US"/>
              </w:rPr>
              <w:t xml:space="preserve"> </w:t>
            </w:r>
            <w:r w:rsidRPr="00BE4186">
              <w:rPr>
                <w:bCs/>
                <w:szCs w:val="20"/>
              </w:rPr>
              <w:t>&lt;patientCard&gt;19.00022.01&lt;/patientCard&gt;</w:t>
            </w:r>
          </w:p>
          <w:p w:rsidR="00E07F4E" w:rsidRPr="00BE4186" w:rsidRDefault="00E07F4E" w:rsidP="00817C12">
            <w:pPr>
              <w:keepNext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t>&lt;/tubKey&gt;</w:t>
            </w:r>
          </w:p>
        </w:tc>
        <w:tc>
          <w:tcPr>
            <w:tcW w:w="3260" w:type="dxa"/>
            <w:shd w:val="clear" w:color="auto" w:fill="auto"/>
          </w:tcPr>
          <w:p w:rsidR="00E07F4E" w:rsidRPr="00BE4186" w:rsidRDefault="00E07F4E" w:rsidP="00817C12">
            <w:pPr>
              <w:keepNext/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не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найдена</w:t>
            </w:r>
            <w:r w:rsidRPr="00BE4186">
              <w:rPr>
                <w:b/>
                <w:bCs/>
                <w:sz w:val="20"/>
                <w:lang w:val="en-US"/>
              </w:rPr>
              <w:t>:</w:t>
            </w:r>
          </w:p>
          <w:p w:rsidR="00E07F4E" w:rsidRPr="00BE4186" w:rsidRDefault="00E07F4E" w:rsidP="00817C12">
            <w:pPr>
              <w:keepNext/>
              <w:rPr>
                <w:b/>
                <w:bCs/>
                <w:sz w:val="20"/>
                <w:lang w:val="en-US"/>
              </w:rPr>
            </w:pPr>
          </w:p>
          <w:p w:rsidR="00E07F4E" w:rsidRPr="00BE4186" w:rsidRDefault="00E07F4E" w:rsidP="00817C12">
            <w:pPr>
              <w:keepNext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 &lt;code&gt;NOT_FOUND&lt;/code&gt; &lt;detail&gt;</w:t>
            </w:r>
            <w:r w:rsidRPr="00BE4186">
              <w:rPr>
                <w:sz w:val="20"/>
              </w:rPr>
              <w:t>Не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найдена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регистровая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запись</w:t>
            </w:r>
            <w:r w:rsidRPr="00BE4186">
              <w:rPr>
                <w:sz w:val="20"/>
                <w:lang w:val="en-US"/>
              </w:rPr>
              <w:t>&lt;/detail&gt; &lt;/error&gt;</w:t>
            </w:r>
          </w:p>
          <w:p w:rsidR="00E07F4E" w:rsidRPr="00BE4186" w:rsidRDefault="00E07F4E" w:rsidP="00817C12">
            <w:pPr>
              <w:keepNext/>
              <w:rPr>
                <w:bCs/>
                <w:sz w:val="20"/>
                <w:lang w:val="en-US"/>
              </w:rPr>
            </w:pPr>
          </w:p>
          <w:p w:rsidR="00E07F4E" w:rsidRPr="00BE4186" w:rsidRDefault="00E07F4E" w:rsidP="00817C12">
            <w:pPr>
              <w:keepNext/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Если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запись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найдена</w:t>
            </w:r>
            <w:r w:rsidRPr="00BE4186">
              <w:rPr>
                <w:b/>
                <w:bCs/>
                <w:sz w:val="20"/>
                <w:lang w:val="en-US"/>
              </w:rPr>
              <w:t xml:space="preserve">: </w:t>
            </w:r>
          </w:p>
          <w:p w:rsidR="00E07F4E" w:rsidRPr="00BE4186" w:rsidRDefault="00E07F4E" w:rsidP="00817C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A566BA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standalone="yes"?&gt;&lt;result&gt;ok&lt;/result&gt;</w:t>
            </w:r>
          </w:p>
          <w:p w:rsidR="00E07F4E" w:rsidRPr="00BE4186" w:rsidRDefault="00E07F4E" w:rsidP="00817C12">
            <w:pPr>
              <w:keepNext/>
              <w:rPr>
                <w:bCs/>
                <w:sz w:val="20"/>
                <w:lang w:val="en-US"/>
              </w:rPr>
            </w:pPr>
          </w:p>
        </w:tc>
      </w:tr>
    </w:tbl>
    <w:p w:rsidR="005579CB" w:rsidRPr="00BE4186" w:rsidRDefault="005579CB" w:rsidP="007C335B">
      <w:pPr>
        <w:pStyle w:val="3"/>
        <w:numPr>
          <w:ilvl w:val="0"/>
          <w:numId w:val="0"/>
        </w:numPr>
        <w:rPr>
          <w:b/>
          <w:i w:val="0"/>
        </w:rPr>
      </w:pPr>
      <w:bookmarkStart w:id="62" w:name="_Toc54014097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lang w:val="en-US"/>
        </w:rPr>
        <w:t>tub</w:t>
      </w:r>
      <w:r w:rsidRPr="00BE4186">
        <w:rPr>
          <w:b/>
          <w:i w:val="0"/>
        </w:rPr>
        <w:t>_</w:t>
      </w:r>
      <w:r w:rsidRPr="00BE4186">
        <w:rPr>
          <w:b/>
          <w:i w:val="0"/>
          <w:lang w:val="en-US"/>
        </w:rPr>
        <w:t>address</w:t>
      </w:r>
      <w:bookmarkEnd w:id="62"/>
    </w:p>
    <w:p w:rsidR="005579CB" w:rsidRPr="00BE4186" w:rsidRDefault="005579CB" w:rsidP="005579CB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</w:t>
      </w:r>
      <w:r w:rsidR="002261D6" w:rsidRPr="00BE4186">
        <w:rPr>
          <w:szCs w:val="28"/>
        </w:rPr>
        <w:t xml:space="preserve"> чтения, создания, редактирования и удаления</w:t>
      </w:r>
      <w:r w:rsidRPr="00BE4186">
        <w:rPr>
          <w:szCs w:val="28"/>
        </w:rPr>
        <w:t xml:space="preserve"> адрес</w:t>
      </w:r>
      <w:r w:rsidR="002261D6" w:rsidRPr="00BE4186">
        <w:rPr>
          <w:szCs w:val="28"/>
        </w:rPr>
        <w:t>ов</w:t>
      </w:r>
      <w:r w:rsidRPr="00BE4186">
        <w:rPr>
          <w:szCs w:val="28"/>
        </w:rPr>
        <w:t xml:space="preserve"> пациент</w:t>
      </w:r>
      <w:r w:rsidR="002261D6" w:rsidRPr="00BE4186">
        <w:rPr>
          <w:szCs w:val="28"/>
        </w:rPr>
        <w:t>а</w:t>
      </w:r>
      <w:r w:rsidRPr="00BE4186">
        <w:rPr>
          <w:szCs w:val="28"/>
        </w:rPr>
        <w:t xml:space="preserve"> приведены в таблице </w:t>
      </w:r>
      <w:r w:rsidR="005D0F92" w:rsidRPr="00BE4186">
        <w:rPr>
          <w:szCs w:val="28"/>
        </w:rPr>
        <w:t>34</w:t>
      </w:r>
      <w:r w:rsidRPr="00BE4186">
        <w:rPr>
          <w:szCs w:val="28"/>
        </w:rPr>
        <w:t>.</w:t>
      </w:r>
    </w:p>
    <w:p w:rsidR="005579CB" w:rsidRPr="00BE4186" w:rsidRDefault="005579CB" w:rsidP="005579CB">
      <w:pPr>
        <w:pStyle w:val="afffffff8"/>
        <w:ind w:firstLine="0"/>
        <w:rPr>
          <w:szCs w:val="28"/>
        </w:rPr>
      </w:pPr>
      <w:r w:rsidRPr="00BE4186">
        <w:rPr>
          <w:rFonts w:eastAsia="Calibri"/>
        </w:rPr>
        <w:t>Таблица 3</w:t>
      </w:r>
      <w:r w:rsidR="002261D6" w:rsidRPr="00BE4186">
        <w:rPr>
          <w:rFonts w:eastAsia="Calibri"/>
        </w:rPr>
        <w:t xml:space="preserve">4 </w:t>
      </w:r>
      <w:r w:rsidRPr="00BE4186">
        <w:rPr>
          <w:rFonts w:eastAsia="Calibri"/>
        </w:rPr>
        <w:t xml:space="preserve">– </w:t>
      </w:r>
      <w:r w:rsidRPr="00BE4186">
        <w:t>Примеры сообщений и ответов</w:t>
      </w:r>
      <w:r w:rsidR="002261D6" w:rsidRPr="00BE4186">
        <w:t xml:space="preserve"> подсистемы </w:t>
      </w:r>
      <w:r w:rsidR="002261D6" w:rsidRPr="00BE4186">
        <w:rPr>
          <w:lang w:val="en-US"/>
        </w:rPr>
        <w:t>tub</w:t>
      </w:r>
      <w:r w:rsidR="002261D6" w:rsidRPr="00BE4186">
        <w:t>_</w:t>
      </w:r>
      <w:r w:rsidR="002261D6" w:rsidRPr="00BE4186">
        <w:rPr>
          <w:lang w:val="en-US"/>
        </w:rPr>
        <w:t>address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5579CB" w:rsidRPr="00BE4186" w:rsidTr="002544FB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79CB" w:rsidRPr="00BE4186" w:rsidRDefault="005579CB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79CB" w:rsidRPr="00BE4186" w:rsidRDefault="005579CB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579CB" w:rsidRPr="00BE4186" w:rsidRDefault="005579CB" w:rsidP="002544F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5579CB" w:rsidRPr="00BE4186" w:rsidTr="002544F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9CB" w:rsidRPr="00BE4186" w:rsidRDefault="005579CB" w:rsidP="002544FB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tub_address. </w:t>
            </w:r>
            <w:r w:rsidR="002261D6" w:rsidRPr="00BE4186">
              <w:rPr>
                <w:b/>
                <w:szCs w:val="20"/>
                <w:shd w:val="clear" w:color="auto" w:fill="FFFFFF"/>
                <w:lang w:val="en-US"/>
              </w:rPr>
              <w:t>r</w:t>
            </w:r>
            <w:r w:rsidRPr="00BE4186">
              <w:rPr>
                <w:b/>
                <w:szCs w:val="20"/>
                <w:shd w:val="clear" w:color="auto" w:fill="FFFFFF"/>
              </w:rPr>
              <w:t>ead</w:t>
            </w:r>
            <w:r w:rsidR="002261D6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5579CB" w:rsidRPr="00BE4186" w:rsidRDefault="005579CB" w:rsidP="002261D6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2261D6" w:rsidRPr="00BE4186">
              <w:rPr>
                <w:szCs w:val="20"/>
              </w:rPr>
              <w:t>записи об адресе пациента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261D6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</w:t>
            </w:r>
            <w:r w:rsidR="002261D6" w:rsidRPr="00BE4186">
              <w:rPr>
                <w:b/>
                <w:szCs w:val="20"/>
              </w:rPr>
              <w:t xml:space="preserve">записи </w:t>
            </w:r>
            <w:r w:rsidRPr="00BE4186">
              <w:rPr>
                <w:b/>
                <w:szCs w:val="20"/>
              </w:rPr>
              <w:t>адреса</w:t>
            </w:r>
            <w:r w:rsidR="002261D6" w:rsidRPr="00BE4186">
              <w:rPr>
                <w:b/>
                <w:szCs w:val="20"/>
              </w:rPr>
              <w:t xml:space="preserve"> пациента</w:t>
            </w:r>
            <w:r w:rsidRPr="00BE4186">
              <w:rPr>
                <w:b/>
                <w:szCs w:val="20"/>
              </w:rPr>
              <w:t>: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579CB" w:rsidRPr="00473D4A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473D4A">
              <w:rPr>
                <w:szCs w:val="20"/>
                <w:lang w:val="en-US"/>
              </w:rPr>
              <w:t>&lt;tubAddressKey&gt;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473D4A">
              <w:rPr>
                <w:szCs w:val="20"/>
                <w:lang w:val="en-US"/>
              </w:rPr>
              <w:t xml:space="preserve">    </w:t>
            </w:r>
            <w:r w:rsidRPr="00BE4186">
              <w:rPr>
                <w:szCs w:val="20"/>
                <w:lang w:val="en-US"/>
              </w:rPr>
              <w:t>&lt;patientCard&gt;17.00007.01&lt;/patientCard&gt;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&lt;addressTypeId id="1"/&gt;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&lt;/tubAddressKey&gt;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br/>
              <w:t>&lt;?xml version="1.0" encoding="UTF-8"?&gt;&lt;tubAddress&gt;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&lt;addressTypeId id="1"/&gt;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&lt;aoidArea&gt;59acd8d7-f3c3-449c-aa94-d49009611e4f&lt;/aoidArea&gt;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&lt;aoidStreet&gt;794c7bb9-c154-4fc3-a036-f48339fed903&lt;/aoidStreet&gt;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&lt;region id="1"/&gt;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&lt;areaName&gt;</w:t>
            </w:r>
            <w:r w:rsidRPr="00BE4186">
              <w:rPr>
                <w:szCs w:val="20"/>
              </w:rPr>
              <w:t>Адыгея</w:t>
            </w:r>
            <w:r w:rsidRPr="00BE4186">
              <w:rPr>
                <w:szCs w:val="20"/>
                <w:lang w:val="en-US"/>
              </w:rPr>
              <w:t>&lt;/areaName&gt;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&lt;prefixArea&gt;</w:t>
            </w:r>
            <w:r w:rsidRPr="00BE4186">
              <w:rPr>
                <w:szCs w:val="20"/>
              </w:rPr>
              <w:t>снт</w:t>
            </w:r>
            <w:r w:rsidRPr="00BE4186">
              <w:rPr>
                <w:szCs w:val="20"/>
                <w:lang w:val="en-US"/>
              </w:rPr>
              <w:t>&lt;/prefixArea&gt;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&lt;streetName&gt;</w:t>
            </w:r>
            <w:r w:rsidRPr="00BE4186">
              <w:rPr>
                <w:szCs w:val="20"/>
              </w:rPr>
              <w:t>Новоселов</w:t>
            </w:r>
            <w:r w:rsidRPr="00BE4186">
              <w:rPr>
                <w:szCs w:val="20"/>
                <w:lang w:val="en-US"/>
              </w:rPr>
              <w:t>&lt;/streetName&gt;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&lt;prefixStreet&gt;</w:t>
            </w:r>
            <w:r w:rsidRPr="00BE4186">
              <w:rPr>
                <w:szCs w:val="20"/>
              </w:rPr>
              <w:t>ул</w:t>
            </w:r>
            <w:r w:rsidRPr="00BE4186">
              <w:rPr>
                <w:szCs w:val="20"/>
                <w:lang w:val="en-US"/>
              </w:rPr>
              <w:t>&lt;/prefixStreet&gt;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&lt;house&gt;12&lt;/house&gt;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        </w:t>
            </w:r>
            <w:r w:rsidRPr="00BE4186">
              <w:rPr>
                <w:szCs w:val="20"/>
              </w:rPr>
              <w:t>&lt;flat&gt;23&lt;/flat&gt;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   &lt;/address&gt;</w:t>
            </w:r>
          </w:p>
          <w:p w:rsidR="005579CB" w:rsidRPr="00BE4186" w:rsidRDefault="005579CB" w:rsidP="002261D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&lt;/tubAddress&gt;</w:t>
            </w:r>
          </w:p>
        </w:tc>
      </w:tr>
      <w:tr w:rsidR="005579CB" w:rsidRPr="00BE4186" w:rsidTr="002544F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9CB" w:rsidRPr="00BE4186" w:rsidRDefault="005579CB" w:rsidP="002544FB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tub_address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create</w:t>
            </w:r>
            <w:r w:rsidR="002261D6" w:rsidRPr="00BE4186">
              <w:rPr>
                <w:b/>
                <w:szCs w:val="20"/>
              </w:rPr>
              <w:t xml:space="preserve"> - </w:t>
            </w:r>
          </w:p>
          <w:p w:rsidR="005579CB" w:rsidRPr="00BE4186" w:rsidRDefault="005579CB" w:rsidP="002544F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2261D6" w:rsidRPr="00BE4186">
              <w:rPr>
                <w:szCs w:val="20"/>
              </w:rPr>
              <w:t xml:space="preserve">записи об </w:t>
            </w:r>
            <w:r w:rsidRPr="00BE4186">
              <w:rPr>
                <w:szCs w:val="20"/>
              </w:rPr>
              <w:t>адреса пациента</w:t>
            </w:r>
          </w:p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2261D6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об адресе пациента:</w:t>
            </w:r>
          </w:p>
          <w:p w:rsidR="002261D6" w:rsidRPr="00BE4186" w:rsidRDefault="002261D6" w:rsidP="002544FB">
            <w:pPr>
              <w:pStyle w:val="affffffb"/>
              <w:rPr>
                <w:b/>
                <w:szCs w:val="20"/>
              </w:rPr>
            </w:pPr>
          </w:p>
          <w:p w:rsidR="005579CB" w:rsidRPr="00473D4A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</w:t>
            </w:r>
            <w:r w:rsidRPr="00BE4186">
              <w:rPr>
                <w:sz w:val="20"/>
                <w:lang w:val="en-US"/>
              </w:rPr>
              <w:t>createTubAddress</w:t>
            </w:r>
            <w:r w:rsidRPr="00473D4A">
              <w:rPr>
                <w:sz w:val="20"/>
                <w:lang w:val="en-US"/>
              </w:rPr>
              <w:t>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&lt;key&gt;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&lt;patientCard&gt;17.00008.01&lt;/patientCard&gt;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&lt;/key&gt;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&lt;tubAddress&gt;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&lt;addressTypeId id="2"/&gt;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&lt;aoidArea&gt;51c885c1-9750-4245-b25e-61673b776a10&lt;/aoidArea&gt;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&lt;aoidStreet&gt;2cd6d76f-196c-4b25-a8dc-59517f6b8450&lt;/aoidStreet&gt;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&lt;houseid&gt;289648c2-5c75-45b5-a105-cd1ef93a506b&lt;/houseid&gt;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&lt;region id="75"/&gt;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&lt;areaName&gt;</w:t>
            </w:r>
            <w:r w:rsidRPr="00BE4186">
              <w:rPr>
                <w:sz w:val="20"/>
              </w:rPr>
              <w:t>Чита</w:t>
            </w:r>
            <w:r w:rsidRPr="00BE4186">
              <w:rPr>
                <w:sz w:val="20"/>
                <w:lang w:val="en-US"/>
              </w:rPr>
              <w:t>&lt;/areaName&gt;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&lt;prefixArea&gt;</w:t>
            </w:r>
            <w:r w:rsidRPr="00BE4186">
              <w:rPr>
                <w:sz w:val="20"/>
              </w:rPr>
              <w:t>г</w:t>
            </w:r>
            <w:r w:rsidRPr="00BE4186">
              <w:rPr>
                <w:sz w:val="20"/>
                <w:lang w:val="en-US"/>
              </w:rPr>
              <w:t>&lt;/prefixArea&gt;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&lt;streetName&gt;</w:t>
            </w:r>
            <w:r w:rsidRPr="00BE4186">
              <w:rPr>
                <w:sz w:val="20"/>
              </w:rPr>
              <w:t>Ленина</w:t>
            </w:r>
            <w:r w:rsidRPr="00BE4186">
              <w:rPr>
                <w:sz w:val="20"/>
                <w:lang w:val="en-US"/>
              </w:rPr>
              <w:t>&lt;/streetName&gt;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&lt;prefixStreet&gt;</w:t>
            </w:r>
            <w:r w:rsidRPr="00BE4186">
              <w:rPr>
                <w:sz w:val="20"/>
              </w:rPr>
              <w:t>ул</w:t>
            </w:r>
            <w:r w:rsidRPr="00BE4186">
              <w:rPr>
                <w:sz w:val="20"/>
                <w:lang w:val="en-US"/>
              </w:rPr>
              <w:t>&lt;/prefixStreet&gt;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&lt;house&gt;111&lt;/house&gt;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&lt;flat&gt;35&lt;/flat&gt;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&lt;/address&gt;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&lt;phone&gt;+79998887766&lt;/phone&gt;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Pr="00BE4186">
              <w:rPr>
                <w:sz w:val="20"/>
              </w:rPr>
              <w:t>&lt;/tubAddress&gt;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&lt;/createTubAddress&gt;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345BB4" w:rsidRPr="00BE4186">
              <w:rPr>
                <w:b/>
                <w:szCs w:val="20"/>
              </w:rPr>
              <w:t>создание записи</w:t>
            </w:r>
            <w:r w:rsidR="002261D6" w:rsidRPr="00BE4186">
              <w:rPr>
                <w:b/>
                <w:szCs w:val="20"/>
              </w:rPr>
              <w:t xml:space="preserve"> об </w:t>
            </w:r>
            <w:r w:rsidRPr="00BE4186">
              <w:rPr>
                <w:b/>
                <w:szCs w:val="20"/>
              </w:rPr>
              <w:t>адрес</w:t>
            </w:r>
            <w:r w:rsidR="002261D6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</w:t>
            </w:r>
            <w:r w:rsidR="00345BB4" w:rsidRPr="00BE4186">
              <w:rPr>
                <w:b/>
                <w:szCs w:val="20"/>
              </w:rPr>
              <w:t>прошло успешно</w:t>
            </w:r>
            <w:r w:rsidRPr="00BE4186">
              <w:rPr>
                <w:b/>
                <w:szCs w:val="20"/>
              </w:rPr>
              <w:t>:</w:t>
            </w:r>
          </w:p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</w:p>
          <w:p w:rsidR="002261D6" w:rsidRPr="00473D4A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473D4A">
              <w:rPr>
                <w:szCs w:val="20"/>
                <w:lang w:val="en-US"/>
              </w:rPr>
              <w:t>&lt;?</w:t>
            </w:r>
            <w:r w:rsidRPr="00BE4186">
              <w:rPr>
                <w:szCs w:val="20"/>
                <w:lang w:val="en-US"/>
              </w:rPr>
              <w:t>xml</w:t>
            </w:r>
            <w:r w:rsidRPr="00473D4A">
              <w:rPr>
                <w:szCs w:val="20"/>
                <w:lang w:val="en-US"/>
              </w:rPr>
              <w:t xml:space="preserve"> </w:t>
            </w:r>
            <w:r w:rsidRPr="00BE4186">
              <w:rPr>
                <w:szCs w:val="20"/>
                <w:lang w:val="en-US"/>
              </w:rPr>
              <w:t>version</w:t>
            </w:r>
            <w:r w:rsidRPr="00473D4A">
              <w:rPr>
                <w:szCs w:val="20"/>
                <w:lang w:val="en-US"/>
              </w:rPr>
              <w:t xml:space="preserve">="1.0" </w:t>
            </w:r>
            <w:r w:rsidRPr="00BE4186">
              <w:rPr>
                <w:szCs w:val="20"/>
                <w:lang w:val="en-US"/>
              </w:rPr>
              <w:t>encoding</w:t>
            </w:r>
            <w:r w:rsidRPr="00473D4A">
              <w:rPr>
                <w:szCs w:val="20"/>
                <w:lang w:val="en-US"/>
              </w:rPr>
              <w:t>="</w:t>
            </w:r>
            <w:r w:rsidRPr="00BE4186">
              <w:rPr>
                <w:szCs w:val="20"/>
                <w:lang w:val="en-US"/>
              </w:rPr>
              <w:t>UTF</w:t>
            </w:r>
            <w:r w:rsidRPr="00473D4A">
              <w:rPr>
                <w:szCs w:val="20"/>
                <w:lang w:val="en-US"/>
              </w:rPr>
              <w:t>-8"?&gt;</w:t>
            </w:r>
          </w:p>
          <w:p w:rsidR="005579CB" w:rsidRPr="00473D4A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473D4A">
              <w:rPr>
                <w:szCs w:val="20"/>
                <w:lang w:val="en-US"/>
              </w:rPr>
              <w:t>&lt;</w:t>
            </w:r>
            <w:r w:rsidRPr="00BE4186">
              <w:rPr>
                <w:szCs w:val="20"/>
                <w:lang w:val="en-US"/>
              </w:rPr>
              <w:t>tubAddress</w:t>
            </w:r>
            <w:r w:rsidRPr="00473D4A">
              <w:rPr>
                <w:szCs w:val="20"/>
                <w:lang w:val="en-US"/>
              </w:rPr>
              <w:t>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473D4A">
              <w:rPr>
                <w:szCs w:val="20"/>
                <w:lang w:val="en-US"/>
              </w:rPr>
              <w:t xml:space="preserve">    </w:t>
            </w:r>
            <w:r w:rsidRPr="00BE4186">
              <w:rPr>
                <w:szCs w:val="20"/>
                <w:lang w:val="en-US"/>
              </w:rPr>
              <w:t>&lt;phone&gt;+79998887766&lt;/phone&gt;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&lt;addressTypeId id="2"/&gt;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&lt;aoidArea&gt;51c885c1-9750-4245-b25e-61673b776a10&lt;/aoidArea&gt;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&lt;aoidStreet&gt;2cd6d76f-196c-4b25-a8dc-59517f6b8450&lt;/aoidStreet&gt;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&lt;houseid&gt;289648c2-5c75-45b5-a105-cd1ef93a506b&lt;/houseid&gt;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&lt;region id="75"/&gt;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&lt;areaName&gt;Чита&lt;/areaName&gt;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&lt;prefixArea&gt;г&lt;/prefixArea&gt;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&lt;streetName&gt;Ленина&lt;/streetName&gt;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&lt;prefixStreet&gt;ул&lt;/prefixStreet&gt;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&lt;house&gt;111&lt;/house&gt;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&lt;flat&gt;35&lt;/flat&gt;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&lt;/address&gt;</w:t>
            </w:r>
          </w:p>
          <w:p w:rsidR="005579CB" w:rsidRPr="00BE4186" w:rsidRDefault="005579CB" w:rsidP="002261D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адрес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уже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существует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</w:t>
            </w:r>
            <w:r w:rsidRPr="00BE4186">
              <w:rPr>
                <w:sz w:val="20"/>
              </w:rPr>
              <w:t>Адрес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с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типом</w:t>
            </w:r>
            <w:r w:rsidRPr="00BE4186">
              <w:rPr>
                <w:sz w:val="20"/>
                <w:lang w:val="en-US"/>
              </w:rPr>
              <w:t xml:space="preserve"> addressTypeId = 2 </w:t>
            </w:r>
            <w:r w:rsidRPr="00BE4186">
              <w:rPr>
                <w:sz w:val="20"/>
              </w:rPr>
              <w:t>уже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существует</w:t>
            </w:r>
            <w:r w:rsidRPr="00BE4186">
              <w:rPr>
                <w:sz w:val="20"/>
                <w:lang w:val="en-US"/>
              </w:rPr>
              <w:t>&lt;/detail&gt;</w:t>
            </w:r>
          </w:p>
          <w:p w:rsidR="005579CB" w:rsidRPr="00BE4186" w:rsidRDefault="005579CB" w:rsidP="002544F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>&lt;/error&gt;</w:t>
            </w:r>
          </w:p>
        </w:tc>
      </w:tr>
      <w:tr w:rsidR="005579CB" w:rsidRPr="00BE4186" w:rsidTr="002544F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9CB" w:rsidRPr="00BE4186" w:rsidRDefault="005579CB" w:rsidP="002544FB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tub_address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update</w:t>
            </w:r>
            <w:r w:rsidR="002261D6" w:rsidRPr="00BE4186">
              <w:rPr>
                <w:b/>
                <w:szCs w:val="20"/>
              </w:rPr>
              <w:t xml:space="preserve"> - </w:t>
            </w:r>
          </w:p>
          <w:p w:rsidR="005579CB" w:rsidRPr="00BE4186" w:rsidRDefault="005579CB" w:rsidP="002261D6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2261D6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адресе пациента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</w:t>
            </w:r>
            <w:r w:rsidR="002261D6" w:rsidRPr="00BE4186">
              <w:rPr>
                <w:b/>
                <w:szCs w:val="20"/>
              </w:rPr>
              <w:t xml:space="preserve"> записи об</w:t>
            </w:r>
            <w:r w:rsidRPr="00BE4186">
              <w:rPr>
                <w:b/>
                <w:szCs w:val="20"/>
              </w:rPr>
              <w:t xml:space="preserve"> адрес</w:t>
            </w:r>
            <w:r w:rsidR="002261D6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пациента:</w:t>
            </w:r>
          </w:p>
          <w:p w:rsidR="005579CB" w:rsidRPr="00BE4186" w:rsidRDefault="005579CB" w:rsidP="002544FB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&lt;key&gt;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&lt;patientCard&gt;17.00008.01&lt;/patientCard&gt;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&lt;addressTypeId id="2"/&gt;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&lt;/key&gt;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&lt;tubAddress&gt;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&lt;addressTypeId id="1"/&gt;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&lt;address&gt;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&lt;aoidArea&gt;51c885c1-9750-4245-b25e-61673b776a10&lt;/aoidArea&gt;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&lt;aoidStreet&gt;2cd6d76f-196c-4b25-a8dc-59517f6b8450&lt;/aoidStreet&gt;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&lt;houseid&gt;289648c2-5c75-45b5-a105-cd1ef93a506b&lt;/houseid&gt;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&lt;region id="75"/&gt;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&lt;areaName&gt;Чита&lt;/areaName&gt; &lt;prefixArea&gt;г&lt;/prefixArea&gt;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&lt;streetName&gt;Ленина&lt;/streetName&gt;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   &lt;prefixStreet&gt;ул&lt;/prefixStreet&gt;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&lt;house&gt;111&lt;/house&gt;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&lt;flat&gt;35&lt;/flat&gt;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&lt;/address&gt; 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&lt;phone&gt;+79998887766&lt;/phone&gt;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&lt;/tubAddress&gt;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&lt;/updateTubAddress&gt;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2261D6" w:rsidRPr="00BE4186">
              <w:rPr>
                <w:b/>
                <w:szCs w:val="20"/>
              </w:rPr>
              <w:t xml:space="preserve">запись об </w:t>
            </w:r>
            <w:r w:rsidRPr="00BE4186">
              <w:rPr>
                <w:b/>
                <w:szCs w:val="20"/>
              </w:rPr>
              <w:t>адрес</w:t>
            </w:r>
            <w:r w:rsidR="002261D6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успешно</w:t>
            </w:r>
            <w:r w:rsidR="002261D6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</w:p>
          <w:p w:rsidR="002261D6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&lt;?xml version="1.0" encoding="UTF-8"?&gt;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&lt;tubAddress&gt;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&lt;phone&gt;+79998887766&lt;/phone&gt;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&lt;addressTypeId id="1"/&gt;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&lt;aoidArea&gt;51c885c1-9750-4245-b25e-61673b776a10&lt;/aoidArea&gt;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&lt;aoidStreet&gt;2cd6d76f-196c-4b25-a8dc-59517f6b8450&lt;/aoidStreet&gt;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&lt;houseid&gt;289648c2-5c75-45b5-a105-cd1ef93a506b&lt;/houseid&gt;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&lt;region id="75"/&gt;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&lt;areaName&gt;</w:t>
            </w:r>
            <w:r w:rsidRPr="00BE4186">
              <w:rPr>
                <w:szCs w:val="20"/>
              </w:rPr>
              <w:t>Чита</w:t>
            </w:r>
            <w:r w:rsidRPr="00BE4186">
              <w:rPr>
                <w:szCs w:val="20"/>
                <w:lang w:val="en-US"/>
              </w:rPr>
              <w:t>&lt;/areaName&gt;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&lt;prefixArea&gt;</w:t>
            </w:r>
            <w:r w:rsidRPr="00BE4186">
              <w:rPr>
                <w:szCs w:val="20"/>
              </w:rPr>
              <w:t>г</w:t>
            </w:r>
            <w:r w:rsidRPr="00BE4186">
              <w:rPr>
                <w:szCs w:val="20"/>
                <w:lang w:val="en-US"/>
              </w:rPr>
              <w:t>&lt;/prefixArea&gt;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&lt;streetName&gt;</w:t>
            </w:r>
            <w:r w:rsidRPr="00BE4186">
              <w:rPr>
                <w:szCs w:val="20"/>
              </w:rPr>
              <w:t>Ленина</w:t>
            </w:r>
            <w:r w:rsidRPr="00BE4186">
              <w:rPr>
                <w:szCs w:val="20"/>
                <w:lang w:val="en-US"/>
              </w:rPr>
              <w:t>&lt;/streetName&gt;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    &lt;prefixStreet&gt;</w:t>
            </w:r>
            <w:r w:rsidRPr="00BE4186">
              <w:rPr>
                <w:szCs w:val="20"/>
              </w:rPr>
              <w:t>ул</w:t>
            </w:r>
            <w:r w:rsidRPr="00BE4186">
              <w:rPr>
                <w:szCs w:val="20"/>
                <w:lang w:val="en-US"/>
              </w:rPr>
              <w:t>&lt;/prefixStreet&gt;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 xml:space="preserve">        &lt;house&gt;111&lt;/house&gt;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        </w:t>
            </w:r>
            <w:r w:rsidRPr="00BE4186">
              <w:rPr>
                <w:szCs w:val="20"/>
              </w:rPr>
              <w:t>&lt;flat&gt;35&lt;/flat&gt;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   &lt;/address&gt;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&lt;/tubAddress&gt;</w:t>
            </w:r>
          </w:p>
        </w:tc>
      </w:tr>
      <w:tr w:rsidR="005579CB" w:rsidRPr="00E52521" w:rsidTr="002544F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579CB" w:rsidRPr="00BE4186" w:rsidRDefault="005579CB" w:rsidP="002544FB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tub_address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list</w:t>
            </w:r>
            <w:r w:rsidR="002261D6" w:rsidRPr="00BE4186">
              <w:rPr>
                <w:b/>
                <w:szCs w:val="20"/>
              </w:rPr>
              <w:t xml:space="preserve"> - </w:t>
            </w:r>
          </w:p>
          <w:p w:rsidR="005579CB" w:rsidRPr="00BE4186" w:rsidRDefault="005579CB" w:rsidP="002261D6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списка </w:t>
            </w:r>
            <w:r w:rsidR="002261D6" w:rsidRPr="00BE4186">
              <w:rPr>
                <w:szCs w:val="20"/>
              </w:rPr>
              <w:t xml:space="preserve">записей об </w:t>
            </w:r>
            <w:r w:rsidRPr="00BE4186">
              <w:rPr>
                <w:szCs w:val="20"/>
              </w:rPr>
              <w:t>адрес</w:t>
            </w:r>
            <w:r w:rsidR="002261D6" w:rsidRPr="00BE4186">
              <w:rPr>
                <w:szCs w:val="20"/>
              </w:rPr>
              <w:t xml:space="preserve">ах </w:t>
            </w:r>
            <w:r w:rsidRPr="00BE4186">
              <w:rPr>
                <w:szCs w:val="20"/>
              </w:rPr>
              <w:t>пациент</w:t>
            </w:r>
            <w:r w:rsidR="002261D6" w:rsidRPr="00BE4186">
              <w:rPr>
                <w:szCs w:val="20"/>
              </w:rPr>
              <w:t>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получения запис</w:t>
            </w:r>
            <w:r w:rsidR="002261D6" w:rsidRPr="00BE4186">
              <w:rPr>
                <w:b/>
                <w:szCs w:val="20"/>
              </w:rPr>
              <w:t>ей об адресах пациента</w:t>
            </w:r>
            <w:r w:rsidRPr="00BE4186">
              <w:rPr>
                <w:b/>
                <w:szCs w:val="20"/>
              </w:rPr>
              <w:t>:</w:t>
            </w:r>
          </w:p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43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&lt;tubPatientRegistryKey&gt;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43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&lt;patientCard&gt;17.00008.01&lt;/patientCard&gt;</w:t>
            </w:r>
          </w:p>
          <w:p w:rsidR="005579CB" w:rsidRPr="00BE4186" w:rsidRDefault="005579CB" w:rsidP="002544F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&lt;/tubPatientRegistryKey&gt;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Информация о списке </w:t>
            </w:r>
            <w:r w:rsidR="002261D6" w:rsidRPr="00BE4186">
              <w:rPr>
                <w:b/>
                <w:szCs w:val="20"/>
              </w:rPr>
              <w:t xml:space="preserve">записей </w:t>
            </w:r>
            <w:r w:rsidRPr="00BE4186">
              <w:rPr>
                <w:b/>
                <w:szCs w:val="20"/>
              </w:rPr>
              <w:t>адресов пациентов:</w:t>
            </w:r>
          </w:p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</w:p>
          <w:p w:rsidR="002261D6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&lt;?xml version="1.0" encoding="UTF-8"?&gt;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&lt;tubAddresses&gt;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&lt;tubAddress&gt;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&lt;phone&gt;+79998887766&lt;/phone&gt;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&lt;addressTypeId id="1"/&gt;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&lt;aoidArea&gt;51c885c1-9750-4245-b25e-61673b776a10&lt;/aoidArea&gt;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&lt;aoidStreet&gt;2cd6d76f-196c-4b25-a8dc-59517f6b8450&lt;/aoidStreet&gt;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&lt;houseid&gt;289648c2-5c75-45b5-a105-cd1ef93a506b&lt;/houseid&gt;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&lt;region id="75"/&gt;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&lt;areaName&gt;</w:t>
            </w:r>
            <w:r w:rsidRPr="00BE4186">
              <w:rPr>
                <w:szCs w:val="20"/>
                <w:shd w:val="clear" w:color="auto" w:fill="FFFFFF"/>
              </w:rPr>
              <w:t>Чита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&lt;/areaName&gt;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&lt;prefixArea&gt;</w:t>
            </w:r>
            <w:r w:rsidRPr="00BE4186">
              <w:rPr>
                <w:szCs w:val="20"/>
                <w:shd w:val="clear" w:color="auto" w:fill="FFFFFF"/>
              </w:rPr>
              <w:t>г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&lt;/prefixArea&gt;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&lt;streetName&gt;</w:t>
            </w:r>
            <w:r w:rsidRPr="00BE4186">
              <w:rPr>
                <w:szCs w:val="20"/>
                <w:shd w:val="clear" w:color="auto" w:fill="FFFFFF"/>
              </w:rPr>
              <w:t>Ленина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&lt;/streetName&gt;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&lt;prefixStreet&gt;</w:t>
            </w:r>
            <w:r w:rsidRPr="00BE4186">
              <w:rPr>
                <w:szCs w:val="20"/>
                <w:shd w:val="clear" w:color="auto" w:fill="FFFFFF"/>
              </w:rPr>
              <w:t>ул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&lt;/prefixStreet&gt;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&lt;house&gt;111&lt;/house&gt;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&lt;flat&gt;35&lt;/flat&gt;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&lt;/address&gt;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&lt;/tubAddress&gt;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&lt;tubAddress&gt;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&lt;addressTypeId id="2"/&gt;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&lt;aoidArea&gt;51c885c1-9750-4245-b25e-61673b776a10&lt;/aoidArea&gt;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&lt;aoidStreet&gt;2cd6d76f-196c-4b25-a8dc-59517f6b8450&lt;/aoidStreet&gt;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&lt;houseid&gt;289648c2-5c75-45b5-a105-cd1ef93a506b&lt;/houseid&gt;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&lt;region id="75"/&gt;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&lt;areaName&gt;</w:t>
            </w:r>
            <w:r w:rsidRPr="00BE4186">
              <w:rPr>
                <w:szCs w:val="20"/>
                <w:shd w:val="clear" w:color="auto" w:fill="FFFFFF"/>
              </w:rPr>
              <w:t>Чита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&lt;/areaName&gt;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&lt;prefixArea&gt;</w:t>
            </w:r>
            <w:r w:rsidRPr="00BE4186">
              <w:rPr>
                <w:szCs w:val="20"/>
                <w:shd w:val="clear" w:color="auto" w:fill="FFFFFF"/>
              </w:rPr>
              <w:t>г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&lt;/prefixArea&gt;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&lt;streetName&gt;</w:t>
            </w:r>
            <w:r w:rsidRPr="00BE4186">
              <w:rPr>
                <w:szCs w:val="20"/>
                <w:shd w:val="clear" w:color="auto" w:fill="FFFFFF"/>
              </w:rPr>
              <w:t>Ленина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&lt;/streetName&gt;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&lt;prefixStreet&gt;</w:t>
            </w:r>
            <w:r w:rsidRPr="00BE4186">
              <w:rPr>
                <w:szCs w:val="20"/>
                <w:shd w:val="clear" w:color="auto" w:fill="FFFFFF"/>
              </w:rPr>
              <w:t>ул</w:t>
            </w:r>
            <w:r w:rsidRPr="00BE4186">
              <w:rPr>
                <w:szCs w:val="20"/>
                <w:shd w:val="clear" w:color="auto" w:fill="FFFFFF"/>
                <w:lang w:val="en-US"/>
              </w:rPr>
              <w:t>&lt;/prefixStreet&gt;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&lt;house&gt;111&lt;/house&gt;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    &lt;flat&gt;35&lt;/flat&gt;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    &lt;/address&gt;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   &lt;/tubAddress&gt;</w:t>
            </w:r>
          </w:p>
          <w:p w:rsidR="005579CB" w:rsidRPr="00BE4186" w:rsidRDefault="005579CB" w:rsidP="002261D6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&lt;/tubAddresses&gt;</w:t>
            </w:r>
          </w:p>
        </w:tc>
      </w:tr>
      <w:tr w:rsidR="005579CB" w:rsidRPr="00E52521" w:rsidTr="002544F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579CB" w:rsidRPr="00BE4186" w:rsidRDefault="005579CB" w:rsidP="002544FB">
            <w:pPr>
              <w:pStyle w:val="affffffb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tub_address</w:t>
            </w:r>
            <w:r w:rsidRPr="00BE4186">
              <w:rPr>
                <w:b/>
                <w:szCs w:val="20"/>
              </w:rPr>
              <w:t>.</w:t>
            </w:r>
            <w:r w:rsidRPr="00BE4186">
              <w:rPr>
                <w:b/>
                <w:szCs w:val="20"/>
                <w:lang w:val="en-US"/>
              </w:rPr>
              <w:t>delete</w:t>
            </w:r>
          </w:p>
          <w:p w:rsidR="005579CB" w:rsidRPr="00BE4186" w:rsidRDefault="005579CB" w:rsidP="009E5BA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Удаление </w:t>
            </w:r>
            <w:r w:rsidR="009E5BAB" w:rsidRPr="00BE4186">
              <w:rPr>
                <w:b/>
                <w:szCs w:val="20"/>
              </w:rPr>
              <w:t>записей</w:t>
            </w:r>
            <w:r w:rsidRPr="00BE4186">
              <w:rPr>
                <w:b/>
                <w:szCs w:val="20"/>
              </w:rPr>
              <w:t xml:space="preserve"> об адресе пациент</w:t>
            </w:r>
            <w:r w:rsidR="009E5BAB" w:rsidRPr="00BE4186">
              <w:rPr>
                <w:b/>
                <w:szCs w:val="20"/>
              </w:rPr>
              <w:t>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Пример для удаления </w:t>
            </w:r>
            <w:r w:rsidR="009E5BAB" w:rsidRPr="00BE4186">
              <w:rPr>
                <w:b/>
                <w:szCs w:val="20"/>
              </w:rPr>
              <w:t xml:space="preserve">записи об </w:t>
            </w:r>
            <w:r w:rsidRPr="00BE4186">
              <w:rPr>
                <w:b/>
                <w:szCs w:val="20"/>
              </w:rPr>
              <w:t>адрес</w:t>
            </w:r>
            <w:r w:rsidR="009E5BAB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пациента:</w:t>
            </w:r>
          </w:p>
          <w:p w:rsidR="005579CB" w:rsidRPr="00BE4186" w:rsidRDefault="005579CB" w:rsidP="002544FB">
            <w:pPr>
              <w:pStyle w:val="affffffb"/>
              <w:rPr>
                <w:szCs w:val="20"/>
              </w:rPr>
            </w:pPr>
          </w:p>
          <w:p w:rsidR="005579CB" w:rsidRPr="00BE4186" w:rsidRDefault="005579CB" w:rsidP="009E5BAB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&lt;tubAddressKey&gt;</w:t>
            </w:r>
          </w:p>
          <w:p w:rsidR="005579CB" w:rsidRPr="00BE4186" w:rsidRDefault="005579CB" w:rsidP="009E5BAB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 xml:space="preserve">    &lt;patientCard&gt;17.00008.01&lt;/patientCard&gt;</w:t>
            </w:r>
          </w:p>
          <w:p w:rsidR="005579CB" w:rsidRPr="00BE4186" w:rsidRDefault="005579CB" w:rsidP="009E5BAB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&lt;addressTypeId id="1"/&gt;</w:t>
            </w:r>
          </w:p>
          <w:p w:rsidR="005579CB" w:rsidRPr="00BE4186" w:rsidRDefault="005579CB" w:rsidP="009E5BA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&lt;/tubAddressKey&gt;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CB" w:rsidRPr="00BE4186" w:rsidRDefault="005579CB" w:rsidP="002544FB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lastRenderedPageBreak/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адрес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9E5BAB" w:rsidRPr="00BE4186">
              <w:rPr>
                <w:b/>
                <w:szCs w:val="20"/>
              </w:rPr>
              <w:t>успешно</w:t>
            </w:r>
            <w:r w:rsidR="009E5BAB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удален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5579CB" w:rsidRPr="00BE4186" w:rsidRDefault="005579CB" w:rsidP="002544FB">
            <w:pPr>
              <w:pStyle w:val="affffffb"/>
              <w:rPr>
                <w:szCs w:val="20"/>
                <w:lang w:val="en-US"/>
              </w:rPr>
            </w:pPr>
          </w:p>
          <w:p w:rsidR="005579CB" w:rsidRPr="00BE4186" w:rsidRDefault="005579CB" w:rsidP="002544FB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&lt;?xml version="1.0" encoding="UTF-8"?&gt;&lt;result&gt;ok&lt;/result&gt;</w:t>
            </w:r>
          </w:p>
        </w:tc>
      </w:tr>
    </w:tbl>
    <w:p w:rsidR="00B20523" w:rsidRPr="00BE4186" w:rsidRDefault="00B20523" w:rsidP="007C335B">
      <w:pPr>
        <w:pStyle w:val="3"/>
        <w:numPr>
          <w:ilvl w:val="0"/>
          <w:numId w:val="0"/>
        </w:numPr>
        <w:rPr>
          <w:b/>
          <w:i w:val="0"/>
        </w:rPr>
      </w:pPr>
      <w:bookmarkStart w:id="63" w:name="_Toc54014098"/>
      <w:r w:rsidRPr="00BE4186">
        <w:rPr>
          <w:b/>
          <w:i w:val="0"/>
        </w:rPr>
        <w:lastRenderedPageBreak/>
        <w:t xml:space="preserve">Примеры запросов к подсистеме </w:t>
      </w:r>
      <w:r w:rsidRPr="00BE4186">
        <w:rPr>
          <w:b/>
          <w:i w:val="0"/>
          <w:lang w:val="en-US"/>
        </w:rPr>
        <w:t>tub</w:t>
      </w:r>
      <w:r w:rsidRPr="00BE4186">
        <w:rPr>
          <w:b/>
          <w:i w:val="0"/>
        </w:rPr>
        <w:t>_</w:t>
      </w:r>
      <w:r w:rsidR="00DE7DD7" w:rsidRPr="00BE4186">
        <w:rPr>
          <w:b/>
          <w:sz w:val="20"/>
          <w:szCs w:val="20"/>
          <w:shd w:val="clear" w:color="auto" w:fill="FFFFFF"/>
        </w:rPr>
        <w:t xml:space="preserve"> </w:t>
      </w:r>
      <w:r w:rsidR="00DE7DD7" w:rsidRPr="00BE4186">
        <w:rPr>
          <w:b/>
          <w:i w:val="0"/>
          <w:shd w:val="clear" w:color="auto" w:fill="FFFFFF"/>
        </w:rPr>
        <w:t>disp</w:t>
      </w:r>
      <w:bookmarkEnd w:id="63"/>
    </w:p>
    <w:p w:rsidR="005D0F92" w:rsidRPr="00BE4186" w:rsidRDefault="005D0F92" w:rsidP="005D0F92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карт диспансерного наблюдения пациента приведены в таблице 35.</w:t>
      </w:r>
    </w:p>
    <w:p w:rsidR="005D0F92" w:rsidRPr="00BE4186" w:rsidRDefault="005D0F92" w:rsidP="00B20523">
      <w:pPr>
        <w:pStyle w:val="afffffff8"/>
        <w:rPr>
          <w:szCs w:val="28"/>
        </w:rPr>
      </w:pPr>
    </w:p>
    <w:p w:rsidR="00B20523" w:rsidRPr="00BE4186" w:rsidRDefault="00B20523" w:rsidP="005D0F92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A6466B" w:rsidRPr="00BE4186">
        <w:rPr>
          <w:rFonts w:eastAsia="Calibri"/>
        </w:rPr>
        <w:t>3</w:t>
      </w:r>
      <w:r w:rsidR="005D0F92" w:rsidRPr="00BE4186">
        <w:rPr>
          <w:rFonts w:eastAsia="Calibri"/>
        </w:rPr>
        <w:t>5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5D0F92" w:rsidRPr="00BE4186">
        <w:t xml:space="preserve"> подсистемы </w:t>
      </w:r>
      <w:r w:rsidR="005D0F92" w:rsidRPr="00BE4186">
        <w:rPr>
          <w:lang w:val="en-US"/>
        </w:rPr>
        <w:t>tub</w:t>
      </w:r>
      <w:r w:rsidR="005D0F92" w:rsidRPr="00BE4186">
        <w:t>_</w:t>
      </w:r>
      <w:r w:rsidR="005D0F92" w:rsidRPr="00BE4186">
        <w:rPr>
          <w:sz w:val="20"/>
          <w:szCs w:val="20"/>
          <w:shd w:val="clear" w:color="auto" w:fill="FFFFFF"/>
        </w:rPr>
        <w:t xml:space="preserve"> </w:t>
      </w:r>
      <w:r w:rsidR="005D0F92" w:rsidRPr="00BE4186">
        <w:rPr>
          <w:shd w:val="clear" w:color="auto" w:fill="FFFFFF"/>
        </w:rPr>
        <w:t>disp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B20523" w:rsidRPr="00BE4186" w:rsidTr="004A4BA9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523" w:rsidRPr="00BE4186" w:rsidRDefault="00B20523" w:rsidP="004A4BA9">
            <w:pPr>
              <w:pStyle w:val="affffffa"/>
            </w:pPr>
            <w:r w:rsidRPr="00BE4186"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4A4BA9">
            <w:pPr>
              <w:pStyle w:val="affffffa"/>
            </w:pPr>
            <w:r w:rsidRPr="00BE4186"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523" w:rsidRPr="00BE4186" w:rsidRDefault="00B20523" w:rsidP="004A4BA9">
            <w:pPr>
              <w:pStyle w:val="affffffa"/>
            </w:pPr>
            <w:r w:rsidRPr="00BE4186"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0523" w:rsidRPr="00BE4186" w:rsidRDefault="00B20523" w:rsidP="004A4BA9">
            <w:pPr>
              <w:pStyle w:val="affffffa"/>
            </w:pPr>
            <w:r w:rsidRPr="00BE4186">
              <w:t>Результат</w:t>
            </w:r>
          </w:p>
        </w:tc>
      </w:tr>
      <w:tr w:rsidR="002826D3" w:rsidRPr="00BE4186" w:rsidTr="004A4BA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523" w:rsidRPr="00BE4186" w:rsidRDefault="00B20523" w:rsidP="004A4BA9">
            <w:pPr>
              <w:pStyle w:val="affffffb"/>
              <w:jc w:val="center"/>
            </w:pPr>
            <w:r w:rsidRPr="00BE4186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4A4BA9">
            <w:pPr>
              <w:pStyle w:val="affffffb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tub_disp.read</w:t>
            </w:r>
            <w:r w:rsidR="005D0F9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B20523" w:rsidRPr="00BE4186" w:rsidRDefault="00B20523" w:rsidP="005D0F92">
            <w:pPr>
              <w:pStyle w:val="affffffb"/>
            </w:pPr>
            <w:r w:rsidRPr="00BE4186">
              <w:t xml:space="preserve">Получение </w:t>
            </w:r>
            <w:r w:rsidR="005D0F92" w:rsidRPr="00BE4186">
              <w:t>записи</w:t>
            </w:r>
            <w:r w:rsidRPr="00BE4186">
              <w:t xml:space="preserve"> о карте диспансерного наблюдения</w:t>
            </w:r>
            <w:r w:rsidR="005D0F92" w:rsidRPr="00BE4186">
              <w:t xml:space="preserve"> пациента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4A4BA9">
            <w:pPr>
              <w:pStyle w:val="affffffb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</w:t>
            </w:r>
            <w:r w:rsidR="005C3766" w:rsidRPr="00BE4186">
              <w:rPr>
                <w:b/>
                <w:szCs w:val="20"/>
              </w:rPr>
              <w:t>карты диспансерного наблюдения</w:t>
            </w:r>
            <w:r w:rsidR="005D0F92" w:rsidRPr="00BE4186">
              <w:rPr>
                <w:b/>
                <w:szCs w:val="20"/>
              </w:rPr>
              <w:t xml:space="preserve"> пациента</w:t>
            </w:r>
            <w:r w:rsidRPr="00BE4186">
              <w:rPr>
                <w:b/>
                <w:szCs w:val="20"/>
              </w:rPr>
              <w:t>:</w:t>
            </w:r>
          </w:p>
          <w:p w:rsidR="00B20523" w:rsidRPr="00BE4186" w:rsidRDefault="00B20523" w:rsidP="004A4BA9">
            <w:pPr>
              <w:pStyle w:val="affffffb"/>
              <w:rPr>
                <w:b/>
                <w:szCs w:val="20"/>
              </w:rPr>
            </w:pPr>
          </w:p>
          <w:p w:rsidR="00B20523" w:rsidRPr="00BE4186" w:rsidRDefault="00B20523" w:rsidP="004A4BA9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&lt;tubDispcardKey&gt;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&lt;patientCard&gt;18.00015.01&lt;/patientCard&gt;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&lt;cardNumber&gt;18.00012.01&lt;/cardNumber&gt;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23" w:rsidRPr="00BE4186" w:rsidRDefault="00B20523" w:rsidP="00B20523">
            <w:pPr>
              <w:pStyle w:val="affffffb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&lt;?xml version="1.0" encoding="UTF-8" standalone="yes"?&gt;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&lt;nrTubDispcard&gt;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&lt;records&gt;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&lt;record&gt;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&lt;inDate&gt;2018-11-21&lt;/inDate&gt;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&lt;inMoOid&gt;1.2.643.5.1.13.13.12.2.1.27&lt;/inMoOid&gt;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&lt;inTubDeptId id="1"/&gt;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&lt;visits&gt;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&lt;visit&gt;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&lt;datePlan&gt;2018-11-21&lt;/datePlan&gt;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&lt;mkbCode&gt;A16.0&lt;/mkbCode&gt;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&lt;dispGroupId id="15"/&gt;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&lt;tubClinicFormId id="6"/&gt;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&lt;tubLocationId id="12"/&gt;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&lt;dispRecomends/&gt;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&lt;illnessCompls/&gt;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&lt;tubPhases&gt;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&lt;tubPhase id="1"/&gt;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&lt;/tubPhases&gt;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&lt;/visit&gt;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&lt;/visits&gt;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&lt;/record&gt;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&lt;/records&gt;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&lt;cardNumber&gt;18.00012.01&lt;/cardNumber&gt;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&lt;probes/&gt;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&lt;xrays/&gt;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&lt;vaccines/&gt;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&lt;disabilities/&gt;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&lt;expTests/&gt;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&lt;hospitalizations/&gt;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&lt;bactExcretions/&gt;</w:t>
            </w:r>
          </w:p>
          <w:p w:rsidR="00B20523" w:rsidRPr="00BE4186" w:rsidRDefault="00B20523" w:rsidP="00B20523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&lt;hivTests/&gt;</w:t>
            </w:r>
          </w:p>
          <w:p w:rsidR="00B20523" w:rsidRPr="00BE4186" w:rsidRDefault="005D0F92" w:rsidP="005D0F92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&lt;/nrTubDispcard&gt;</w:t>
            </w:r>
          </w:p>
        </w:tc>
      </w:tr>
      <w:tr w:rsidR="002826D3" w:rsidRPr="00E52521" w:rsidTr="004A4BA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523" w:rsidRPr="00BE4186" w:rsidRDefault="00B20523" w:rsidP="004A4BA9">
            <w:pPr>
              <w:pStyle w:val="affffffb"/>
              <w:jc w:val="center"/>
            </w:pPr>
            <w:r w:rsidRPr="00BE4186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4A4BA9">
            <w:pPr>
              <w:pStyle w:val="affffffb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tub_disp.create</w:t>
            </w:r>
            <w:r w:rsidR="005D0F9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B20523" w:rsidRPr="00BE4186" w:rsidRDefault="00B20523" w:rsidP="004A4BA9">
            <w:pPr>
              <w:pStyle w:val="affffffb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5D0F92" w:rsidRPr="00BE4186">
              <w:rPr>
                <w:szCs w:val="20"/>
              </w:rPr>
              <w:t xml:space="preserve">записи </w:t>
            </w:r>
            <w:r w:rsidRPr="00BE4186">
              <w:rPr>
                <w:szCs w:val="20"/>
              </w:rPr>
              <w:t xml:space="preserve">карты </w:t>
            </w:r>
            <w:r w:rsidRPr="00BE4186">
              <w:rPr>
                <w:szCs w:val="20"/>
              </w:rPr>
              <w:lastRenderedPageBreak/>
              <w:t>диспансерного наблюдения</w:t>
            </w:r>
            <w:r w:rsidR="005D0F92" w:rsidRPr="00BE4186">
              <w:rPr>
                <w:szCs w:val="20"/>
              </w:rPr>
              <w:t xml:space="preserve"> пациента</w:t>
            </w:r>
          </w:p>
          <w:p w:rsidR="00B20523" w:rsidRPr="00BE4186" w:rsidRDefault="00B20523" w:rsidP="004A4BA9">
            <w:pPr>
              <w:pStyle w:val="affffffb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5D0F9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Пример для создания</w:t>
            </w:r>
            <w:r w:rsidR="005D0F92" w:rsidRPr="00BE4186">
              <w:rPr>
                <w:b/>
                <w:szCs w:val="20"/>
              </w:rPr>
              <w:t xml:space="preserve"> записи</w:t>
            </w:r>
            <w:r w:rsidRPr="00BE4186">
              <w:rPr>
                <w:b/>
                <w:szCs w:val="20"/>
              </w:rPr>
              <w:t xml:space="preserve"> </w:t>
            </w:r>
            <w:r w:rsidR="005C3766" w:rsidRPr="00BE4186">
              <w:rPr>
                <w:b/>
                <w:szCs w:val="20"/>
              </w:rPr>
              <w:t>карты диспансерного наблюдения</w:t>
            </w:r>
            <w:r w:rsidR="005D0F92" w:rsidRPr="00BE4186">
              <w:rPr>
                <w:b/>
                <w:szCs w:val="20"/>
              </w:rPr>
              <w:t xml:space="preserve"> пациента</w:t>
            </w:r>
            <w:r w:rsidRPr="00BE4186">
              <w:rPr>
                <w:b/>
                <w:szCs w:val="20"/>
              </w:rPr>
              <w:t>:</w:t>
            </w:r>
          </w:p>
          <w:p w:rsidR="00B20523" w:rsidRPr="00BE4186" w:rsidRDefault="00B20523" w:rsidP="005D0F92">
            <w:pPr>
              <w:pStyle w:val="affffffb"/>
              <w:spacing w:before="0" w:after="0"/>
              <w:rPr>
                <w:szCs w:val="20"/>
              </w:rPr>
            </w:pPr>
          </w:p>
          <w:p w:rsidR="00686BFC" w:rsidRPr="00BE4186" w:rsidRDefault="00686BFC" w:rsidP="005D0F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&lt;createTubDispcard&gt;</w:t>
            </w:r>
            <w:r w:rsidRPr="00BE4186">
              <w:rPr>
                <w:sz w:val="20"/>
                <w:lang w:val="en-US"/>
              </w:rPr>
              <w:br/>
              <w:t>&lt;patientCard&gt;18.00015.01&lt;/patientCard&gt;</w:t>
            </w:r>
            <w:r w:rsidRPr="00BE4186">
              <w:rPr>
                <w:sz w:val="20"/>
                <w:lang w:val="en-US"/>
              </w:rPr>
              <w:br/>
              <w:t>&lt;dispcard&gt;</w:t>
            </w:r>
            <w:r w:rsidRPr="00BE4186">
              <w:rPr>
                <w:sz w:val="20"/>
                <w:lang w:val="en-US"/>
              </w:rPr>
              <w:br/>
              <w:t>&lt;records&gt;</w:t>
            </w:r>
            <w:r w:rsidRPr="00BE4186">
              <w:rPr>
                <w:sz w:val="20"/>
                <w:lang w:val="en-US"/>
              </w:rPr>
              <w:br/>
              <w:t>&lt;record&gt;</w:t>
            </w:r>
            <w:r w:rsidRPr="00BE4186">
              <w:rPr>
                <w:sz w:val="20"/>
                <w:lang w:val="en-US"/>
              </w:rPr>
              <w:br/>
              <w:t>&lt;inDate&gt;2020-04-13&lt;/inDate&gt;</w:t>
            </w:r>
            <w:r w:rsidRPr="00BE4186">
              <w:rPr>
                <w:sz w:val="20"/>
                <w:lang w:val="en-US"/>
              </w:rPr>
              <w:br/>
              <w:t>&lt;inMoOid&gt;1.2.643.5.1.13.13.12.2.1.27&lt;/inMoOid&gt;</w:t>
            </w:r>
            <w:r w:rsidRPr="00BE4186">
              <w:rPr>
                <w:sz w:val="20"/>
                <w:lang w:val="en-US"/>
              </w:rPr>
              <w:br/>
              <w:t>&lt;visits&gt;</w:t>
            </w:r>
            <w:r w:rsidRPr="00BE4186">
              <w:rPr>
                <w:sz w:val="20"/>
                <w:lang w:val="en-US"/>
              </w:rPr>
              <w:br/>
              <w:t>&lt;visit&gt;</w:t>
            </w:r>
            <w:r w:rsidRPr="00BE4186">
              <w:rPr>
                <w:sz w:val="20"/>
                <w:lang w:val="en-US"/>
              </w:rPr>
              <w:br/>
              <w:t>&lt;datePlan&gt;2018-11-21&lt;/datePlan&gt;</w:t>
            </w:r>
            <w:r w:rsidRPr="00BE4186">
              <w:rPr>
                <w:sz w:val="20"/>
                <w:lang w:val="en-US"/>
              </w:rPr>
              <w:br/>
              <w:t>&lt;mkbCode&gt;A15.0&lt;/mkbCode&gt;</w:t>
            </w:r>
            <w:r w:rsidRPr="00BE4186">
              <w:rPr>
                <w:sz w:val="20"/>
                <w:lang w:val="en-US"/>
              </w:rPr>
              <w:br/>
              <w:t>&lt;dispGroupId id="41"/&gt;</w:t>
            </w:r>
            <w:r w:rsidRPr="00BE4186">
              <w:rPr>
                <w:sz w:val="20"/>
                <w:lang w:val="en-US"/>
              </w:rPr>
              <w:br/>
              <w:t>&lt;tubClinicFormId id="6"/&gt;</w:t>
            </w:r>
            <w:r w:rsidRPr="00BE4186">
              <w:rPr>
                <w:sz w:val="20"/>
                <w:lang w:val="en-US"/>
              </w:rPr>
              <w:br/>
              <w:t>&lt;tubLocationId id="12"/&gt;</w:t>
            </w:r>
            <w:r w:rsidRPr="00BE4186">
              <w:rPr>
                <w:sz w:val="20"/>
                <w:lang w:val="en-US"/>
              </w:rPr>
              <w:br/>
              <w:t>&lt;tubPhases&gt;</w:t>
            </w:r>
            <w:r w:rsidRPr="00BE4186">
              <w:rPr>
                <w:sz w:val="20"/>
                <w:lang w:val="en-US"/>
              </w:rPr>
              <w:br/>
              <w:t>&lt;tubPhase id="1"/&gt;</w:t>
            </w:r>
            <w:r w:rsidRPr="00BE4186">
              <w:rPr>
                <w:sz w:val="20"/>
                <w:lang w:val="en-US"/>
              </w:rPr>
              <w:br/>
              <w:t>&lt;/tubPhases&gt;</w:t>
            </w:r>
            <w:r w:rsidRPr="00BE4186">
              <w:rPr>
                <w:sz w:val="20"/>
                <w:lang w:val="en-US"/>
              </w:rPr>
              <w:br/>
              <w:t>&lt;/visit&gt;</w:t>
            </w:r>
            <w:r w:rsidRPr="00BE4186">
              <w:rPr>
                <w:sz w:val="20"/>
                <w:lang w:val="en-US"/>
              </w:rPr>
              <w:br/>
              <w:t>&lt;/visits&gt;</w:t>
            </w:r>
            <w:r w:rsidRPr="00BE4186">
              <w:rPr>
                <w:sz w:val="20"/>
                <w:lang w:val="en-US"/>
              </w:rPr>
              <w:br/>
              <w:t>&lt;/record&gt;</w:t>
            </w:r>
            <w:r w:rsidRPr="00BE4186">
              <w:rPr>
                <w:sz w:val="20"/>
                <w:lang w:val="en-US"/>
              </w:rPr>
              <w:br/>
              <w:t>&lt;/records&gt;</w:t>
            </w:r>
            <w:r w:rsidRPr="00BE4186">
              <w:rPr>
                <w:sz w:val="20"/>
                <w:lang w:val="en-US"/>
              </w:rPr>
              <w:br/>
              <w:t>&lt;/dispcard&gt;</w:t>
            </w:r>
            <w:r w:rsidRPr="00BE4186">
              <w:rPr>
                <w:sz w:val="20"/>
                <w:lang w:val="en-US"/>
              </w:rPr>
              <w:br/>
              <w:t>&lt;/createTubDispcard&gt;</w:t>
            </w:r>
          </w:p>
          <w:p w:rsidR="00B20523" w:rsidRPr="00BE4186" w:rsidRDefault="00B20523" w:rsidP="004A4B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5C3766" w:rsidP="005D0F9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</w:t>
            </w:r>
            <w:r w:rsidR="00B20523" w:rsidRPr="00BE4186">
              <w:rPr>
                <w:b/>
                <w:szCs w:val="20"/>
              </w:rPr>
              <w:t xml:space="preserve"> </w:t>
            </w:r>
            <w:r w:rsidR="00345BB4" w:rsidRPr="00BE4186">
              <w:rPr>
                <w:b/>
                <w:szCs w:val="20"/>
              </w:rPr>
              <w:t>создание записи</w:t>
            </w:r>
            <w:r w:rsidR="005D0F92" w:rsidRPr="00BE4186">
              <w:rPr>
                <w:b/>
                <w:szCs w:val="20"/>
              </w:rPr>
              <w:t xml:space="preserve"> карты диспансерного наблюдения </w:t>
            </w:r>
            <w:r w:rsidR="00345BB4" w:rsidRPr="00BE4186">
              <w:rPr>
                <w:b/>
                <w:szCs w:val="20"/>
              </w:rPr>
              <w:t xml:space="preserve">прошло </w:t>
            </w:r>
            <w:r w:rsidR="00B20523" w:rsidRPr="00BE4186">
              <w:rPr>
                <w:b/>
                <w:szCs w:val="20"/>
              </w:rPr>
              <w:t>успешно:</w:t>
            </w:r>
          </w:p>
          <w:p w:rsidR="00B20523" w:rsidRPr="00BE4186" w:rsidRDefault="00B20523" w:rsidP="005D0F9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20523" w:rsidRPr="00BE4186" w:rsidRDefault="00B20523" w:rsidP="005D0F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&lt;nrTubDispcard&gt;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</w:t>
            </w:r>
            <w:r w:rsidR="00686BFC" w:rsidRPr="00BE4186">
              <w:rPr>
                <w:sz w:val="20"/>
                <w:lang w:val="en-US"/>
              </w:rPr>
              <w:t>2020-04-13</w:t>
            </w:r>
            <w:r w:rsidRPr="00BE4186">
              <w:rPr>
                <w:sz w:val="20"/>
                <w:lang w:val="en-US"/>
              </w:rPr>
              <w:t>&lt;/inDate&gt;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id="1"/&gt;</w:t>
            </w:r>
          </w:p>
          <w:p w:rsidR="005D0F92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&lt;datePlan&gt;2018-11-21&lt;/datePlan&gt;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&lt;mkbCode&gt;A16.0&lt;/mkbCode&gt;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</w:t>
            </w:r>
            <w:r w:rsidR="00686BFC" w:rsidRPr="00BE4186">
              <w:rPr>
                <w:sz w:val="20"/>
                <w:lang w:val="en-US"/>
              </w:rPr>
              <w:t>41</w:t>
            </w:r>
            <w:r w:rsidRPr="00BE4186">
              <w:rPr>
                <w:sz w:val="20"/>
                <w:lang w:val="en-US"/>
              </w:rPr>
              <w:t>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id="6"/&gt;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&lt;tubLocationId id="12"/&gt;</w:t>
            </w:r>
          </w:p>
          <w:p w:rsidR="005D0F92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&lt;cardNumber&gt;18.00012.01&lt;/cardNumber&gt;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&lt;/nrTubDispcard&gt;</w:t>
            </w:r>
          </w:p>
          <w:p w:rsidR="00B20523" w:rsidRPr="00BE4186" w:rsidRDefault="00B20523" w:rsidP="004A4B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B20523" w:rsidRPr="00BE4186" w:rsidRDefault="00B20523" w:rsidP="004A4B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5C3766"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</w:rPr>
              <w:t xml:space="preserve"> уже существует:</w:t>
            </w:r>
          </w:p>
          <w:p w:rsidR="00B20523" w:rsidRPr="00BE4186" w:rsidRDefault="00B20523" w:rsidP="004A4B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B20523" w:rsidRPr="00BE4186" w:rsidRDefault="005D0F92" w:rsidP="005D0F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B20523" w:rsidRPr="00E52521" w:rsidTr="004A4BA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0523" w:rsidRPr="00BE4186" w:rsidRDefault="00B20523" w:rsidP="00B20523">
            <w:pPr>
              <w:pStyle w:val="affffffb"/>
              <w:spacing w:before="0" w:after="0"/>
              <w:jc w:val="center"/>
            </w:pPr>
            <w:r w:rsidRPr="00BE4186"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B20523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tub_disp.update</w:t>
            </w:r>
            <w:r w:rsidR="005D0F9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B20523" w:rsidRPr="00BE4186" w:rsidRDefault="00B20523" w:rsidP="005D0F92">
            <w:pPr>
              <w:pStyle w:val="affffffb"/>
              <w:spacing w:before="0" w:after="0"/>
            </w:pPr>
            <w:r w:rsidRPr="00BE4186">
              <w:t xml:space="preserve">Изменение </w:t>
            </w:r>
            <w:r w:rsidR="005D0F92" w:rsidRPr="00BE4186">
              <w:t>записи</w:t>
            </w:r>
            <w:r w:rsidRPr="00BE4186">
              <w:t xml:space="preserve"> в карте диспансерного наблюдения</w:t>
            </w:r>
            <w:r w:rsidR="005D0F92" w:rsidRPr="00BE4186">
              <w:t xml:space="preserve"> пациента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B20523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</w:t>
            </w:r>
            <w:r w:rsidR="005D0F92" w:rsidRPr="00BE4186">
              <w:rPr>
                <w:b/>
                <w:szCs w:val="20"/>
              </w:rPr>
              <w:t xml:space="preserve">записи в </w:t>
            </w:r>
            <w:r w:rsidR="005C3766" w:rsidRPr="00BE4186">
              <w:rPr>
                <w:b/>
                <w:szCs w:val="20"/>
              </w:rPr>
              <w:t>карт</w:t>
            </w:r>
            <w:r w:rsidR="005D0F92" w:rsidRPr="00BE4186">
              <w:rPr>
                <w:b/>
                <w:szCs w:val="20"/>
              </w:rPr>
              <w:t>е</w:t>
            </w:r>
            <w:r w:rsidR="005C3766" w:rsidRPr="00BE4186">
              <w:rPr>
                <w:b/>
                <w:szCs w:val="20"/>
              </w:rPr>
              <w:t xml:space="preserve"> диспансерного наблюдения</w:t>
            </w:r>
            <w:r w:rsidR="005D0F92" w:rsidRPr="00BE4186">
              <w:rPr>
                <w:b/>
                <w:szCs w:val="20"/>
              </w:rPr>
              <w:t xml:space="preserve"> пациента</w:t>
            </w:r>
            <w:r w:rsidRPr="00BE4186">
              <w:rPr>
                <w:b/>
                <w:szCs w:val="20"/>
              </w:rPr>
              <w:t>:</w:t>
            </w:r>
          </w:p>
          <w:p w:rsidR="00B20523" w:rsidRPr="00BE4186" w:rsidRDefault="00B20523" w:rsidP="00B20523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&lt;updateTubDispcard&gt;</w:t>
            </w:r>
          </w:p>
          <w:p w:rsidR="00B20523" w:rsidRPr="00BE4186" w:rsidRDefault="00B20523" w:rsidP="005D0F92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&lt;dispcardKey&gt;</w:t>
            </w:r>
            <w:r w:rsidRPr="00BE4186">
              <w:rPr>
                <w:sz w:val="20"/>
                <w:lang w:val="en-US"/>
              </w:rPr>
              <w:br/>
              <w:t>&lt;patientCard&gt;18.00015.01&lt;/patientCard&gt;</w:t>
            </w:r>
            <w:r w:rsidRPr="00BE4186">
              <w:rPr>
                <w:sz w:val="20"/>
                <w:lang w:val="en-US"/>
              </w:rPr>
              <w:br/>
              <w:t>&lt;cardNumber&gt;18.00012.01&lt;/cardNumber&gt;</w:t>
            </w:r>
            <w:r w:rsidRPr="00BE4186">
              <w:rPr>
                <w:sz w:val="20"/>
                <w:lang w:val="en-US"/>
              </w:rPr>
              <w:br/>
              <w:t>&lt;/dispcardKey&gt;</w:t>
            </w:r>
            <w:r w:rsidRPr="00BE4186">
              <w:rPr>
                <w:sz w:val="20"/>
                <w:lang w:val="en-US"/>
              </w:rPr>
              <w:br/>
              <w:t>&lt;dispcard&gt;</w:t>
            </w:r>
            <w:r w:rsidRPr="00BE4186">
              <w:rPr>
                <w:sz w:val="20"/>
                <w:lang w:val="en-US"/>
              </w:rPr>
              <w:br/>
              <w:t>&lt;outDate&gt;2018-11-21&lt;/outDate&gt;</w:t>
            </w:r>
            <w:r w:rsidRPr="00BE4186">
              <w:rPr>
                <w:sz w:val="20"/>
                <w:lang w:val="en-US"/>
              </w:rPr>
              <w:br/>
              <w:t>&lt;outMoOid&gt;1.2.643.5.1.13.13.12.2.1.27&lt;/outMoOid&gt;</w:t>
            </w:r>
            <w:r w:rsidRPr="00BE4186">
              <w:rPr>
                <w:sz w:val="20"/>
                <w:lang w:val="en-US"/>
              </w:rPr>
              <w:br/>
              <w:t>&lt;deathDate&gt;2018-11-21&lt;/deathDate&gt;</w:t>
            </w:r>
            <w:r w:rsidRPr="00BE4186">
              <w:rPr>
                <w:sz w:val="20"/>
                <w:lang w:val="en-US"/>
              </w:rPr>
              <w:br/>
              <w:t>&lt;autopsy&gt;true&lt;/autopsy&gt;</w:t>
            </w:r>
            <w:r w:rsidRPr="00BE4186">
              <w:rPr>
                <w:sz w:val="20"/>
                <w:lang w:val="en-US"/>
              </w:rPr>
              <w:br/>
              <w:t>&lt;deathCauseId id="2"/&gt;</w:t>
            </w:r>
            <w:r w:rsidRPr="00BE4186">
              <w:rPr>
                <w:sz w:val="20"/>
                <w:lang w:val="en-US"/>
              </w:rPr>
              <w:br/>
              <w:t>&lt;dispLeaveCauseId id="6"/&gt;</w:t>
            </w:r>
            <w:r w:rsidRPr="00BE4186">
              <w:rPr>
                <w:sz w:val="20"/>
                <w:lang w:val="en-US"/>
              </w:rPr>
              <w:br/>
              <w:t>&lt;records&gt;</w:t>
            </w:r>
            <w:r w:rsidRPr="00BE4186">
              <w:rPr>
                <w:sz w:val="20"/>
                <w:lang w:val="en-US"/>
              </w:rPr>
              <w:br/>
              <w:t>&lt;record&gt;</w:t>
            </w:r>
            <w:r w:rsidRPr="00BE4186">
              <w:rPr>
                <w:sz w:val="20"/>
                <w:lang w:val="en-US"/>
              </w:rPr>
              <w:br/>
              <w:t>&lt;inDate&gt;2018-11-21&lt;/inDate&gt;</w:t>
            </w:r>
            <w:r w:rsidRPr="00BE4186">
              <w:rPr>
                <w:sz w:val="20"/>
                <w:lang w:val="en-US"/>
              </w:rPr>
              <w:br/>
              <w:t>&lt;inMoOid&gt;1.2.643.5.1.13.13.12.2.1.27&lt;/inMoOid&gt;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lang w:val="en-US"/>
              </w:rPr>
              <w:lastRenderedPageBreak/>
              <w:t>&lt;visits&gt;</w:t>
            </w:r>
            <w:r w:rsidRPr="00BE4186">
              <w:rPr>
                <w:sz w:val="20"/>
                <w:lang w:val="en-US"/>
              </w:rPr>
              <w:br/>
              <w:t>&lt;visit&gt;</w:t>
            </w:r>
            <w:r w:rsidRPr="00BE4186">
              <w:rPr>
                <w:sz w:val="20"/>
                <w:lang w:val="en-US"/>
              </w:rPr>
              <w:br/>
              <w:t>&lt;datePlan&gt;2018-11-21&lt;/datePlan&gt;</w:t>
            </w:r>
            <w:r w:rsidRPr="00BE4186">
              <w:rPr>
                <w:sz w:val="20"/>
                <w:lang w:val="en-US"/>
              </w:rPr>
              <w:br/>
              <w:t>&lt;mkbCode&gt;A16.0&lt;/mkbCode&gt;</w:t>
            </w:r>
            <w:r w:rsidRPr="00BE4186">
              <w:rPr>
                <w:sz w:val="20"/>
                <w:lang w:val="en-US"/>
              </w:rPr>
              <w:br/>
              <w:t>&lt;dispGroupId id="15"/&gt;</w:t>
            </w:r>
            <w:r w:rsidRPr="00BE4186">
              <w:rPr>
                <w:sz w:val="20"/>
                <w:lang w:val="en-US"/>
              </w:rPr>
              <w:br/>
              <w:t>&lt;tubClinicFormId id="6"/&gt;</w:t>
            </w:r>
            <w:r w:rsidRPr="00BE4186">
              <w:rPr>
                <w:sz w:val="20"/>
                <w:lang w:val="en-US"/>
              </w:rPr>
              <w:br/>
              <w:t>&lt;tubLocationId id="12"/&gt;</w:t>
            </w:r>
            <w:r w:rsidRPr="00BE4186">
              <w:rPr>
                <w:sz w:val="20"/>
                <w:lang w:val="en-US"/>
              </w:rPr>
              <w:br/>
              <w:t>&lt;tubPhases&gt;</w:t>
            </w:r>
            <w:r w:rsidRPr="00BE4186">
              <w:rPr>
                <w:sz w:val="20"/>
                <w:lang w:val="en-US"/>
              </w:rPr>
              <w:br/>
              <w:t>&lt;tubPhase id="1"/&gt;</w:t>
            </w:r>
            <w:r w:rsidRPr="00BE4186">
              <w:rPr>
                <w:sz w:val="20"/>
                <w:lang w:val="en-US"/>
              </w:rPr>
              <w:br/>
              <w:t>&lt;/tubPhases&gt;</w:t>
            </w:r>
            <w:r w:rsidRPr="00BE4186">
              <w:rPr>
                <w:sz w:val="20"/>
                <w:lang w:val="en-US"/>
              </w:rPr>
              <w:br/>
              <w:t>&lt;/visit&gt;</w:t>
            </w:r>
            <w:r w:rsidRPr="00BE4186">
              <w:rPr>
                <w:sz w:val="20"/>
                <w:lang w:val="en-US"/>
              </w:rPr>
              <w:br/>
              <w:t>&lt;/visits&gt;</w:t>
            </w:r>
            <w:r w:rsidRPr="00BE4186">
              <w:rPr>
                <w:sz w:val="20"/>
                <w:lang w:val="en-US"/>
              </w:rPr>
              <w:br/>
              <w:t>&lt;/record&gt;</w:t>
            </w:r>
            <w:r w:rsidRPr="00BE4186">
              <w:rPr>
                <w:sz w:val="20"/>
                <w:lang w:val="en-US"/>
              </w:rPr>
              <w:br/>
              <w:t>&lt;/records&gt;</w:t>
            </w:r>
            <w:r w:rsidRPr="00BE4186">
              <w:rPr>
                <w:sz w:val="20"/>
                <w:lang w:val="en-US"/>
              </w:rPr>
              <w:br/>
              <w:t>&lt;</w:t>
            </w:r>
            <w:r w:rsidR="005D0F92" w:rsidRPr="00BE4186">
              <w:rPr>
                <w:sz w:val="20"/>
                <w:lang w:val="en-US"/>
              </w:rPr>
              <w:t>/dispcard&gt;</w:t>
            </w:r>
            <w:r w:rsidR="005D0F92" w:rsidRPr="00BE4186">
              <w:rPr>
                <w:sz w:val="20"/>
                <w:lang w:val="en-US"/>
              </w:rPr>
              <w:br/>
              <w:t>&lt;/updateTubDispcard&gt;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23" w:rsidRPr="00BE4186" w:rsidRDefault="00B20523" w:rsidP="00B20523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lastRenderedPageBreak/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5C3766"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успешно</w:t>
            </w:r>
            <w:r w:rsidR="005D0F92" w:rsidRPr="00473D4A">
              <w:rPr>
                <w:b/>
                <w:szCs w:val="20"/>
                <w:lang w:val="en-US"/>
              </w:rPr>
              <w:t xml:space="preserve"> </w:t>
            </w:r>
            <w:r w:rsidR="005D0F92" w:rsidRPr="00BE4186">
              <w:rPr>
                <w:b/>
                <w:szCs w:val="20"/>
              </w:rPr>
              <w:t>обновлена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B20523" w:rsidRPr="00BE4186" w:rsidRDefault="00B20523" w:rsidP="00B20523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&lt;nrTubDispcard&gt;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&lt;inDate&gt;2018-11-21&lt;/inDate&gt;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id="1"/&gt;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&lt;datePlan&gt;2018-11-21&lt;/datePlan&gt;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&lt;mkbCode&gt;A16.0&lt;/mkbCode&gt;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id="15"/&gt;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id="6"/&gt;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&lt;tubLocationId id="12"/&gt;</w:t>
            </w:r>
          </w:p>
          <w:p w:rsidR="005D0F92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&lt;/visit&gt;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&lt;/records&gt;</w:t>
            </w:r>
          </w:p>
          <w:p w:rsidR="00B20523" w:rsidRPr="00BE4186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&lt;cardNumber&gt;18.00012.01&lt;/cardNumber&gt;</w:t>
            </w:r>
          </w:p>
          <w:p w:rsidR="00B20523" w:rsidRPr="00473D4A" w:rsidRDefault="00B20523" w:rsidP="00B2052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&lt;/nrTubDispcard&gt;</w:t>
            </w:r>
          </w:p>
          <w:p w:rsidR="00B20523" w:rsidRPr="00BE4186" w:rsidRDefault="00B20523" w:rsidP="00B20523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</w:tr>
      <w:tr w:rsidR="00266AA7" w:rsidRPr="00BE4186" w:rsidTr="004A4BA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20523" w:rsidRPr="00BE4186" w:rsidRDefault="00B20523" w:rsidP="00266AA7">
            <w:pPr>
              <w:pStyle w:val="affffffb"/>
              <w:spacing w:before="0" w:after="0"/>
              <w:jc w:val="center"/>
            </w:pPr>
            <w:r w:rsidRPr="00BE4186"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266AA7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tub_disp.list</w:t>
            </w:r>
            <w:r w:rsidR="005D0F9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B20523" w:rsidRPr="00BE4186" w:rsidRDefault="00B20523" w:rsidP="005D0F92">
            <w:pPr>
              <w:pStyle w:val="affffffb"/>
              <w:spacing w:before="0" w:after="0"/>
            </w:pPr>
            <w:r w:rsidRPr="00BE4186">
              <w:t xml:space="preserve">Получение списка </w:t>
            </w:r>
            <w:r w:rsidR="005D0F92" w:rsidRPr="00BE4186">
              <w:t xml:space="preserve">записей </w:t>
            </w:r>
            <w:r w:rsidRPr="00BE4186">
              <w:t>карт</w:t>
            </w:r>
            <w:r w:rsidR="005D0F92" w:rsidRPr="00BE4186">
              <w:t xml:space="preserve"> </w:t>
            </w:r>
            <w:r w:rsidRPr="00BE4186">
              <w:t>диспансерного наблюдения</w:t>
            </w:r>
            <w:r w:rsidR="005D0F92" w:rsidRPr="00BE4186">
              <w:t xml:space="preserve"> пациента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523" w:rsidRPr="00BE4186" w:rsidRDefault="00B20523" w:rsidP="00266AA7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</w:t>
            </w:r>
            <w:r w:rsidR="005D0F92" w:rsidRPr="00BE4186">
              <w:rPr>
                <w:b/>
                <w:szCs w:val="20"/>
              </w:rPr>
              <w:t>получения записей карт диспансерного наблюдения пациента</w:t>
            </w:r>
            <w:r w:rsidRPr="00BE4186">
              <w:rPr>
                <w:b/>
                <w:szCs w:val="20"/>
              </w:rPr>
              <w:t>:</w:t>
            </w:r>
          </w:p>
          <w:p w:rsidR="00B20523" w:rsidRPr="00BE4186" w:rsidRDefault="00B20523" w:rsidP="00266AA7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20523" w:rsidRPr="00BE4186" w:rsidRDefault="00B20523" w:rsidP="00266A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&lt;tubKey&gt;</w:t>
            </w:r>
            <w:r w:rsidRPr="00BE4186">
              <w:rPr>
                <w:sz w:val="20"/>
              </w:rPr>
              <w:br/>
            </w:r>
            <w:r w:rsidRPr="00BE4186">
              <w:rPr>
                <w:sz w:val="20"/>
                <w:shd w:val="clear" w:color="auto" w:fill="FFFFFF"/>
              </w:rPr>
              <w:t>&lt;patientCard&gt;18.00015.01&lt;/patientCard&gt;</w:t>
            </w:r>
            <w:r w:rsidRPr="00BE4186">
              <w:rPr>
                <w:sz w:val="20"/>
              </w:rPr>
              <w:br/>
            </w:r>
            <w:r w:rsidRPr="00BE4186">
              <w:rPr>
                <w:sz w:val="20"/>
                <w:shd w:val="clear" w:color="auto" w:fill="FFFFFF"/>
              </w:rPr>
              <w:t>&lt;/tubKey&gt;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523" w:rsidRPr="00BE4186" w:rsidRDefault="005D0F92" w:rsidP="00266AA7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записи </w:t>
            </w:r>
            <w:r w:rsidR="00B20523" w:rsidRPr="00BE4186">
              <w:rPr>
                <w:b/>
                <w:szCs w:val="20"/>
              </w:rPr>
              <w:t xml:space="preserve">о </w:t>
            </w:r>
            <w:r w:rsidR="005C3766" w:rsidRPr="00BE4186">
              <w:rPr>
                <w:b/>
                <w:szCs w:val="20"/>
              </w:rPr>
              <w:t>карт</w:t>
            </w:r>
            <w:r w:rsidRPr="00BE4186">
              <w:rPr>
                <w:b/>
                <w:szCs w:val="20"/>
              </w:rPr>
              <w:t xml:space="preserve">ах </w:t>
            </w:r>
            <w:r w:rsidR="005C3766" w:rsidRPr="00BE4186">
              <w:rPr>
                <w:b/>
                <w:szCs w:val="20"/>
              </w:rPr>
              <w:t>диспансерного наблюдения</w:t>
            </w:r>
            <w:r w:rsidRPr="00BE4186">
              <w:rPr>
                <w:b/>
                <w:szCs w:val="20"/>
              </w:rPr>
              <w:t xml:space="preserve"> пациента найдены</w:t>
            </w:r>
            <w:r w:rsidR="00B20523" w:rsidRPr="00BE4186">
              <w:rPr>
                <w:b/>
                <w:szCs w:val="20"/>
              </w:rPr>
              <w:t>:</w:t>
            </w:r>
          </w:p>
          <w:p w:rsidR="00B20523" w:rsidRPr="00BE4186" w:rsidRDefault="00B20523" w:rsidP="00266AA7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&lt;?xml version="1.0" encoding="UTF-8" standalone="yes"?&gt;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&lt;tubDispcards&gt;&lt;tubDispcard&gt;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&lt;records&gt;&lt;record&gt;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&lt;inDate&gt;2018-11-21&lt;/inDate&gt;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&lt;inMoOid&gt;1.2.643.5.1.13.13.12.2.1.27&lt;/inMoOid&gt;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&lt;inTubDeptId id="1"/&gt;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&lt;visits&gt;&lt;visit&gt;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&lt;datePlan&gt;2018-11-21&lt;/datePlan&gt;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&lt;mkbCode&gt;A16.0&lt;/mkbCode&gt;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&lt;dispGroupId id="15"/&gt;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&lt;tubClinicFormId id="6"/&gt;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&lt;tubLocationId id="12"/&gt;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&lt;dispRecomends/&gt;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&lt;illnessCompls/&gt;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&lt;tubPhases&gt;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&lt;tubPhase id="1"/&gt;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&lt;/tubPhases&gt;&lt;/visit&gt;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&lt;/visits&gt;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&lt;/record&gt;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&lt;/records&gt;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&lt;cardNumber&gt;18.00012.01&lt;/cardNumber&gt;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&lt;probes/&gt;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&lt;xrays/&gt;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&lt;vaccines/&gt;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&lt;disabilities/&gt;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&lt;expTests/&gt;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&lt;hospitalizations/&gt;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&lt;bactExcretions/&gt;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  <w:lang w:val="en-US"/>
              </w:rPr>
              <w:t>&lt;hivTests/&gt;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&lt;/tubDispcard&gt;</w:t>
            </w:r>
          </w:p>
          <w:p w:rsidR="00B20523" w:rsidRPr="00BE4186" w:rsidRDefault="00B20523" w:rsidP="00266AA7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</w:rPr>
              <w:t>&lt;/tubDispcards&gt;</w:t>
            </w:r>
          </w:p>
        </w:tc>
      </w:tr>
      <w:tr w:rsidR="002826D3" w:rsidRPr="00BE4186" w:rsidTr="004A4BA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47ED" w:rsidRPr="00BE4186" w:rsidRDefault="000247ED" w:rsidP="00266AA7">
            <w:pPr>
              <w:pStyle w:val="affffffb"/>
              <w:spacing w:before="0" w:after="0"/>
              <w:jc w:val="center"/>
            </w:pPr>
            <w:r w:rsidRPr="00BE4186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ED" w:rsidRPr="00BE4186" w:rsidRDefault="000247ED" w:rsidP="00266AA7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tub_disp.delete</w:t>
            </w:r>
          </w:p>
          <w:p w:rsidR="000247ED" w:rsidRPr="00BE4186" w:rsidRDefault="000247ED" w:rsidP="00266AA7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карты диспансерного </w:t>
            </w:r>
            <w:r w:rsidRPr="00BE4186">
              <w:rPr>
                <w:szCs w:val="20"/>
                <w:shd w:val="clear" w:color="auto" w:fill="FFFFFF"/>
              </w:rPr>
              <w:lastRenderedPageBreak/>
              <w:t>наблюдения</w:t>
            </w:r>
            <w:r w:rsidR="005D0F92" w:rsidRPr="00BE4186">
              <w:rPr>
                <w:szCs w:val="20"/>
                <w:shd w:val="clear" w:color="auto" w:fill="FFFFFF"/>
              </w:rPr>
              <w:t xml:space="preserve"> пациента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92" w:rsidRPr="00BE4186" w:rsidRDefault="00672370" w:rsidP="00266AA7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lastRenderedPageBreak/>
              <w:t>Пример для удаления карты диспансерного наблюдения</w:t>
            </w:r>
            <w:r w:rsidR="005D0F92" w:rsidRPr="00BE4186">
              <w:rPr>
                <w:b/>
                <w:szCs w:val="20"/>
                <w:shd w:val="clear" w:color="auto" w:fill="FFFFFF"/>
              </w:rPr>
              <w:t xml:space="preserve"> пациента</w:t>
            </w:r>
            <w:r w:rsidRPr="00BE4186">
              <w:rPr>
                <w:b/>
                <w:szCs w:val="20"/>
                <w:shd w:val="clear" w:color="auto" w:fill="FFFFFF"/>
              </w:rPr>
              <w:t>:</w:t>
            </w:r>
          </w:p>
          <w:p w:rsidR="00672370" w:rsidRPr="00BE4186" w:rsidRDefault="00672370" w:rsidP="00266AA7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 </w:t>
            </w:r>
          </w:p>
          <w:p w:rsidR="000247ED" w:rsidRPr="00BE4186" w:rsidRDefault="002173A9" w:rsidP="00266AA7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lastRenderedPageBreak/>
              <w:t>&lt;tubDispcardKey&gt;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&lt;patientCard&gt;18.00015.01&lt;/patientCard&gt;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&lt;cardNumber&gt;18.00012.01&lt;/cardNumber&gt;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2173A9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lastRenderedPageBreak/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2173A9" w:rsidRPr="00BE4186" w:rsidRDefault="002173A9" w:rsidP="002173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&lt;?xml version="1.0" encoding="UTF-8" </w:t>
            </w:r>
            <w:r w:rsidRPr="00BE4186">
              <w:rPr>
                <w:sz w:val="20"/>
                <w:lang w:val="en-US"/>
              </w:rPr>
              <w:lastRenderedPageBreak/>
              <w:t>standalone="yes"?&gt;&lt;error&gt;&lt;code&gt;VALIDATION_FAILED&lt;/code&gt;&lt;detail&gt;not found&lt;/detail&gt;&lt;/error&gt;</w:t>
            </w:r>
          </w:p>
          <w:p w:rsidR="002173A9" w:rsidRPr="00BE4186" w:rsidRDefault="002173A9" w:rsidP="002173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2173A9" w:rsidRPr="00BE4186" w:rsidRDefault="002173A9" w:rsidP="002173A9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2826D3" w:rsidRPr="00BE4186">
              <w:rPr>
                <w:b/>
                <w:sz w:val="20"/>
              </w:rPr>
              <w:t>карта диспансерного набления успешно удалена</w:t>
            </w:r>
            <w:r w:rsidRPr="00BE4186">
              <w:rPr>
                <w:b/>
                <w:sz w:val="20"/>
              </w:rPr>
              <w:t>:</w:t>
            </w:r>
          </w:p>
          <w:p w:rsidR="00345BB4" w:rsidRPr="00BE4186" w:rsidRDefault="00345BB4" w:rsidP="002173A9">
            <w:pPr>
              <w:shd w:val="clear" w:color="auto" w:fill="FFFFFF"/>
              <w:spacing w:before="150"/>
              <w:rPr>
                <w:b/>
                <w:sz w:val="20"/>
              </w:rPr>
            </w:pPr>
          </w:p>
          <w:p w:rsidR="00345BB4" w:rsidRPr="00BE4186" w:rsidRDefault="002173A9" w:rsidP="00345B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0247ED" w:rsidRPr="00BE4186" w:rsidRDefault="002173A9" w:rsidP="00345B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&lt;result&gt;ok&lt;/result&gt;</w:t>
            </w:r>
          </w:p>
        </w:tc>
      </w:tr>
    </w:tbl>
    <w:p w:rsidR="00EF529A" w:rsidRPr="00BE4186" w:rsidRDefault="00EF529A" w:rsidP="002826D3">
      <w:pPr>
        <w:pStyle w:val="3"/>
        <w:numPr>
          <w:ilvl w:val="0"/>
          <w:numId w:val="0"/>
        </w:numPr>
        <w:rPr>
          <w:b/>
          <w:i w:val="0"/>
        </w:rPr>
      </w:pPr>
      <w:bookmarkStart w:id="64" w:name="_Toc54014099"/>
      <w:r w:rsidRPr="00BE4186">
        <w:rPr>
          <w:b/>
          <w:i w:val="0"/>
        </w:rPr>
        <w:lastRenderedPageBreak/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tub_disp_record</w:t>
      </w:r>
      <w:bookmarkEnd w:id="64"/>
    </w:p>
    <w:p w:rsidR="002826D3" w:rsidRPr="00BE4186" w:rsidRDefault="002826D3" w:rsidP="002826D3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</w:t>
      </w:r>
      <w:r w:rsidR="00CA5744" w:rsidRPr="00BE4186">
        <w:rPr>
          <w:szCs w:val="28"/>
        </w:rPr>
        <w:t>постановке</w:t>
      </w:r>
      <w:r w:rsidRPr="00BE4186">
        <w:rPr>
          <w:szCs w:val="28"/>
        </w:rPr>
        <w:t xml:space="preserve"> на учет в карте диспансерного наблюдения пациента приведены в таблице 36.</w:t>
      </w:r>
    </w:p>
    <w:p w:rsidR="002826D3" w:rsidRPr="00BE4186" w:rsidRDefault="002826D3" w:rsidP="00EF529A">
      <w:pPr>
        <w:pStyle w:val="afffffff8"/>
        <w:rPr>
          <w:szCs w:val="28"/>
        </w:rPr>
      </w:pPr>
    </w:p>
    <w:p w:rsidR="00EF529A" w:rsidRPr="00BE4186" w:rsidRDefault="00EF529A" w:rsidP="002826D3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>Таблица 3</w:t>
      </w:r>
      <w:r w:rsidR="002826D3" w:rsidRPr="00BE4186">
        <w:rPr>
          <w:rFonts w:eastAsia="Calibri"/>
        </w:rPr>
        <w:t>6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2826D3" w:rsidRPr="00BE4186">
        <w:t xml:space="preserve"> подсистемы </w:t>
      </w:r>
      <w:r w:rsidR="002826D3" w:rsidRPr="00BE4186">
        <w:rPr>
          <w:shd w:val="clear" w:color="auto" w:fill="FFFFFF"/>
        </w:rPr>
        <w:t>tub_disp_record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EF529A" w:rsidRPr="00BE4186" w:rsidTr="00EF529A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29A" w:rsidRPr="00BE4186" w:rsidRDefault="00EF529A" w:rsidP="00EF529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EF529A" w:rsidRPr="00BE4186" w:rsidTr="00EF529A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29A" w:rsidRPr="00BE4186" w:rsidRDefault="00EF529A" w:rsidP="00EF529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tub_disp_record.read</w:t>
            </w:r>
            <w:r w:rsidR="002826D3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EF529A" w:rsidRPr="00BE4186" w:rsidRDefault="00EF529A" w:rsidP="00CA574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записи </w:t>
            </w:r>
            <w:r w:rsidR="002826D3" w:rsidRPr="00BE4186">
              <w:rPr>
                <w:szCs w:val="20"/>
              </w:rPr>
              <w:t xml:space="preserve">о </w:t>
            </w:r>
            <w:r w:rsidRPr="00BE4186">
              <w:rPr>
                <w:szCs w:val="20"/>
              </w:rPr>
              <w:t>постановк</w:t>
            </w:r>
            <w:r w:rsidR="002826D3" w:rsidRPr="00BE4186">
              <w:rPr>
                <w:szCs w:val="20"/>
              </w:rPr>
              <w:t>е</w:t>
            </w:r>
            <w:r w:rsidRPr="00BE4186">
              <w:rPr>
                <w:szCs w:val="20"/>
              </w:rPr>
              <w:t xml:space="preserve"> на </w:t>
            </w:r>
            <w:r w:rsidR="002826D3" w:rsidRPr="00BE4186">
              <w:rPr>
                <w:szCs w:val="20"/>
              </w:rPr>
              <w:t xml:space="preserve">диспансерный учет </w:t>
            </w:r>
            <w:r w:rsidR="00CA5744" w:rsidRPr="00BE4186">
              <w:rPr>
                <w:szCs w:val="20"/>
              </w:rPr>
              <w:t>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</w:t>
            </w:r>
            <w:r w:rsidR="00FF7F74" w:rsidRPr="00BE4186">
              <w:rPr>
                <w:b/>
                <w:szCs w:val="20"/>
              </w:rPr>
              <w:t xml:space="preserve">записи о постановке на </w:t>
            </w:r>
            <w:r w:rsidR="002826D3" w:rsidRPr="00BE4186">
              <w:rPr>
                <w:b/>
                <w:szCs w:val="20"/>
              </w:rPr>
              <w:t xml:space="preserve">диспансерный </w:t>
            </w:r>
            <w:r w:rsidR="00FF7F74" w:rsidRPr="00BE4186">
              <w:rPr>
                <w:b/>
                <w:szCs w:val="20"/>
              </w:rPr>
              <w:t>учет</w:t>
            </w:r>
            <w:r w:rsidR="002826D3" w:rsidRPr="00BE4186">
              <w:rPr>
                <w:b/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 xml:space="preserve">в </w:t>
            </w:r>
            <w:r w:rsidR="00CA5744" w:rsidRPr="00BE4186">
              <w:rPr>
                <w:b/>
                <w:szCs w:val="20"/>
              </w:rPr>
              <w:t>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&lt;tubDispRecordKey&gt;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&lt;cardNumber&gt;20.00041.01&lt;/cardNumber&gt;</w:t>
            </w:r>
            <w:r w:rsidRPr="00BE4186">
              <w:rPr>
                <w:sz w:val="20"/>
                <w:lang w:val="en-US"/>
              </w:rPr>
              <w:br/>
              <w:t>&lt;inDate&gt;2020-04-17&lt;/inDate&gt;</w:t>
            </w:r>
            <w:r w:rsidRPr="00BE4186">
              <w:rPr>
                <w:sz w:val="20"/>
                <w:lang w:val="en-US"/>
              </w:rPr>
              <w:br/>
              <w:t>&lt;/tubDispRecordKey&gt;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2826D3" w:rsidRPr="00BE4186">
              <w:rPr>
                <w:b/>
                <w:szCs w:val="20"/>
              </w:rPr>
              <w:t>успешно</w:t>
            </w:r>
            <w:r w:rsidR="002826D3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&lt;nrTubDispRecord&gt;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&lt;inDate&gt;2020-04-13&lt;/inDate&gt;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id="4"/&gt;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&lt;visits&gt;&lt;visit&gt;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&lt;datePlan&gt;2020-04-13&lt;/datePlan&gt;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&lt;mkbCode&gt;Z03.0&lt;/mkbCode&gt;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id="40"/&gt;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&lt;/visit&gt;&lt;visit&gt;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&lt;datePlan&gt;2020-04-15&lt;/datePlan&gt;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&lt;dateFact&gt;2020-04-15&lt;/dateFact&gt;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&lt;mkbCode&gt;B90&lt;/mkbCode&gt;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id="45"/&gt;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id="18"/&gt;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&lt;dispRecomends&gt;&lt;dispRecomend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&lt;/illnessCompls&gt;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&lt;/visits&gt;</w:t>
            </w:r>
          </w:p>
          <w:p w:rsidR="00EF529A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&lt;/nrTubDispRecord&gt;</w:t>
            </w:r>
          </w:p>
        </w:tc>
      </w:tr>
      <w:tr w:rsidR="00EF529A" w:rsidRPr="00E52521" w:rsidTr="00EF529A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29A" w:rsidRPr="00BE4186" w:rsidRDefault="00EF529A" w:rsidP="00EF529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tub_disp_record.create</w:t>
            </w:r>
            <w:r w:rsidR="002826D3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EF529A" w:rsidRPr="00BE4186" w:rsidRDefault="00EF529A" w:rsidP="002826D3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2826D3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постановке на </w:t>
            </w:r>
            <w:r w:rsidR="002826D3" w:rsidRPr="00BE4186">
              <w:rPr>
                <w:szCs w:val="20"/>
              </w:rPr>
              <w:t xml:space="preserve">диспансерный </w:t>
            </w:r>
            <w:r w:rsidRPr="00BE4186">
              <w:rPr>
                <w:szCs w:val="20"/>
              </w:rPr>
              <w:t>учет</w:t>
            </w:r>
            <w:r w:rsidR="002826D3" w:rsidRPr="00BE4186">
              <w:rPr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>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FF7F74" w:rsidRPr="00BE4186">
              <w:rPr>
                <w:b/>
                <w:szCs w:val="20"/>
              </w:rPr>
              <w:t xml:space="preserve">записи о постановке на </w:t>
            </w:r>
            <w:r w:rsidR="000F4FD0" w:rsidRPr="00BE4186">
              <w:rPr>
                <w:b/>
                <w:szCs w:val="20"/>
              </w:rPr>
              <w:t xml:space="preserve">диспансерный </w:t>
            </w:r>
            <w:r w:rsidR="00FF7F74" w:rsidRPr="00BE4186">
              <w:rPr>
                <w:b/>
                <w:szCs w:val="20"/>
              </w:rPr>
              <w:t>учет</w:t>
            </w:r>
            <w:r w:rsidR="002826D3" w:rsidRPr="00BE4186">
              <w:rPr>
                <w:b/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 xml:space="preserve">в </w:t>
            </w:r>
            <w:r w:rsidR="00CA5744" w:rsidRPr="00BE4186">
              <w:rPr>
                <w:b/>
                <w:szCs w:val="20"/>
              </w:rPr>
              <w:t>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szCs w:val="20"/>
              </w:rPr>
            </w:pPr>
          </w:p>
          <w:p w:rsidR="00EF529A" w:rsidRPr="00BE4186" w:rsidRDefault="00FF7F74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&lt;createTubDispRecord&gt;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&lt;tubDispcardKey&gt;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&lt;patientCard&gt;19.00005.07&lt;/patientCard&gt;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&lt;cardNumber&gt;19.00010.07&lt;/cardNumber&gt;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&lt;record&gt;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&lt;inDate&gt;2019-07-02&lt;/inDate&gt;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&lt;inMoOid&gt;1.2.643.5.1.13.13.12.2.1.27&lt;/inMoOid&gt;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&lt;visits&gt;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&lt;datePlan&gt;2019-07-04&lt;/datePlan&gt;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&lt;dateFact&gt;2019-07-04&lt;/dateFact&gt;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&lt;mkbCode&gt;A15.2&lt;/mkbCode&gt;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&lt;note&gt;</w:t>
            </w:r>
            <w:r w:rsidRPr="00BE4186">
              <w:rPr>
                <w:sz w:val="20"/>
                <w:shd w:val="clear" w:color="auto" w:fill="FFFFFF"/>
              </w:rPr>
              <w:t>Тестовая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явка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новой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записи</w:t>
            </w:r>
            <w:r w:rsidRPr="00BE4186">
              <w:rPr>
                <w:sz w:val="20"/>
                <w:shd w:val="clear" w:color="auto" w:fill="FFFFFF"/>
                <w:lang w:val="en-US"/>
              </w:rPr>
              <w:t>&lt;/note&gt;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&lt;dispGroupId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&lt;tubClinicFormId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id="3"/&gt;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id="3"/&gt;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&lt;datePlan&gt;2019-07-03&lt;/datePlan&gt;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&lt;dateFact&gt;2019-07-10&lt;/dateFact&gt;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&lt;mkbCode&gt;A15.2&lt;/mkbCode&gt;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&lt;note&gt;</w:t>
            </w:r>
            <w:r w:rsidRPr="00BE4186">
              <w:rPr>
                <w:sz w:val="20"/>
                <w:shd w:val="clear" w:color="auto" w:fill="FFFFFF"/>
              </w:rPr>
              <w:t>Тестовое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примечание</w:t>
            </w:r>
            <w:r w:rsidRPr="00BE4186">
              <w:rPr>
                <w:sz w:val="20"/>
                <w:shd w:val="clear" w:color="auto" w:fill="FFFFFF"/>
                <w:lang w:val="en-US"/>
              </w:rPr>
              <w:t>&lt;/note&gt;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&lt;dispGroupId id="5"/&gt;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&lt;tubClinicFormId id="6"/&gt;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&lt;tubLocationId id="9"/&gt;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&lt;tubPhase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&lt;/visits&gt;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&lt;/record&gt;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&lt;/createTubDispRecord&gt;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345BB4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 </w:t>
            </w:r>
            <w:r w:rsidR="00FF7F74" w:rsidRPr="00BE4186">
              <w:rPr>
                <w:b/>
                <w:szCs w:val="20"/>
              </w:rPr>
              <w:t xml:space="preserve">постановке на </w:t>
            </w:r>
            <w:r w:rsidR="000F4FD0" w:rsidRPr="00BE4186">
              <w:rPr>
                <w:b/>
                <w:szCs w:val="20"/>
              </w:rPr>
              <w:t xml:space="preserve">диспансерный </w:t>
            </w:r>
            <w:r w:rsidR="00FF7F74" w:rsidRPr="00BE4186">
              <w:rPr>
                <w:b/>
                <w:szCs w:val="20"/>
              </w:rPr>
              <w:t>учет</w:t>
            </w:r>
            <w:r w:rsidRPr="00BE4186">
              <w:rPr>
                <w:b/>
                <w:szCs w:val="20"/>
              </w:rPr>
              <w:t xml:space="preserve"> </w:t>
            </w:r>
            <w:r w:rsidR="00CA5744" w:rsidRPr="00BE4186">
              <w:rPr>
                <w:b/>
                <w:szCs w:val="20"/>
              </w:rPr>
              <w:t xml:space="preserve">в карте диспансерного наблюдения </w:t>
            </w:r>
            <w:r w:rsidR="00345BB4" w:rsidRPr="00BE4186">
              <w:rPr>
                <w:b/>
                <w:szCs w:val="20"/>
              </w:rPr>
              <w:t xml:space="preserve">прошло </w:t>
            </w:r>
            <w:r w:rsidRPr="00BE4186">
              <w:rPr>
                <w:b/>
                <w:szCs w:val="20"/>
              </w:rPr>
              <w:t>успешно: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F7F74" w:rsidRPr="00BE4186" w:rsidRDefault="00FF7F74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&lt;?xml version="1.0" encoding="UTF-8"?&gt;&lt;nrTubDispRecord&gt;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&lt;inDate&gt;2019-07-02&lt;/inDate&gt;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&lt;inMoOid&gt;1.2.643.5.1.13.13.12.2.1.27&lt;/inMoOid&gt;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&lt;inTubDeptId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&lt;visits&gt;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&lt;datePlan&gt;2019-07-04&lt;/datePlan&gt;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&lt;dateFact&gt;2019-07-04&lt;/dateFact&gt;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&lt;mkbCode&gt;A15.2&lt;/mkbCode&gt;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&lt;note&gt;</w:t>
            </w:r>
            <w:r w:rsidRPr="00BE4186">
              <w:rPr>
                <w:sz w:val="20"/>
                <w:shd w:val="clear" w:color="auto" w:fill="FFFFFF"/>
              </w:rPr>
              <w:t>Тестовая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явка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новой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записи</w:t>
            </w:r>
            <w:r w:rsidRPr="00BE4186">
              <w:rPr>
                <w:sz w:val="20"/>
                <w:shd w:val="clear" w:color="auto" w:fill="FFFFFF"/>
                <w:lang w:val="en-US"/>
              </w:rPr>
              <w:t>&lt;/note&gt;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&lt;dispGroupId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&lt;tubClinicFormId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id="3"/&gt;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id="3"/&gt;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&lt;datePlan&gt;2019-07-03&lt;/datePlan&gt;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&lt;dateFact&gt;2019-07-10&lt;/dateFact&gt;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&lt;mkbCode&gt;A15.2&lt;/mkbCode&gt;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&lt;note&gt;</w:t>
            </w:r>
            <w:r w:rsidRPr="00BE4186">
              <w:rPr>
                <w:sz w:val="20"/>
                <w:shd w:val="clear" w:color="auto" w:fill="FFFFFF"/>
              </w:rPr>
              <w:t>Тестовое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примечание</w:t>
            </w:r>
            <w:r w:rsidRPr="00BE4186">
              <w:rPr>
                <w:sz w:val="20"/>
                <w:shd w:val="clear" w:color="auto" w:fill="FFFFFF"/>
                <w:lang w:val="en-US"/>
              </w:rPr>
              <w:t>&lt;/note&gt;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&lt;dispGroupId id="5"/&gt;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&lt;tubClinicFormId id="6"/&gt;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&lt;tubLocationId id="9"/&gt;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&lt;dispRecomend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&lt;/dispRecomends&gt;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&lt;illnessCompl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&lt;/illnessCompls&gt;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&lt;tubPhase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&lt;/tubPhases&gt;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&lt;/visit&gt;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&lt;/visits&gt;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&lt;/nrTubDispRecord&gt;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 </w:t>
            </w:r>
            <w:r w:rsidR="00FF7F74" w:rsidRPr="00BE4186">
              <w:rPr>
                <w:b/>
                <w:sz w:val="20"/>
              </w:rPr>
              <w:t xml:space="preserve">постановке на </w:t>
            </w:r>
            <w:r w:rsidR="002826D3" w:rsidRPr="00BE4186">
              <w:rPr>
                <w:b/>
                <w:sz w:val="20"/>
              </w:rPr>
              <w:t xml:space="preserve">диспансерный </w:t>
            </w:r>
            <w:r w:rsidR="00CA5744" w:rsidRPr="00BE4186">
              <w:rPr>
                <w:b/>
                <w:sz w:val="20"/>
              </w:rPr>
              <w:t xml:space="preserve">в карте диспансерного наблюдения </w:t>
            </w:r>
            <w:r w:rsidR="00FF7F74" w:rsidRPr="00BE4186">
              <w:rPr>
                <w:b/>
                <w:sz w:val="20"/>
              </w:rPr>
              <w:t>учет</w:t>
            </w:r>
            <w:r w:rsidRPr="00BE4186">
              <w:rPr>
                <w:b/>
                <w:sz w:val="20"/>
              </w:rPr>
              <w:t xml:space="preserve"> уже существует: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EF529A" w:rsidRPr="00BE4186" w:rsidRDefault="00EF529A" w:rsidP="002826D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EF529A" w:rsidRPr="00BE4186" w:rsidTr="00EF529A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29A" w:rsidRPr="00BE4186" w:rsidRDefault="00EF529A" w:rsidP="00EF529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tub_disp_record.update</w:t>
            </w:r>
            <w:r w:rsidR="002826D3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EF529A" w:rsidRPr="00BE4186" w:rsidRDefault="00EF529A" w:rsidP="00FF7F7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FF7F74" w:rsidRPr="00BE4186">
              <w:rPr>
                <w:szCs w:val="20"/>
              </w:rPr>
              <w:t xml:space="preserve">записи о постановке на </w:t>
            </w:r>
            <w:r w:rsidR="002826D3" w:rsidRPr="00BE4186">
              <w:rPr>
                <w:szCs w:val="20"/>
              </w:rPr>
              <w:t xml:space="preserve">диспансерный </w:t>
            </w:r>
            <w:r w:rsidR="00FF7F74" w:rsidRPr="00BE4186">
              <w:rPr>
                <w:szCs w:val="20"/>
              </w:rPr>
              <w:t>учет</w:t>
            </w:r>
            <w:r w:rsidR="002826D3" w:rsidRPr="00BE4186">
              <w:rPr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>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о </w:t>
            </w:r>
            <w:r w:rsidR="00FF7F74" w:rsidRPr="00BE4186">
              <w:rPr>
                <w:b/>
                <w:szCs w:val="20"/>
              </w:rPr>
              <w:t xml:space="preserve">постанвоке на </w:t>
            </w:r>
            <w:r w:rsidR="000F4FD0" w:rsidRPr="00BE4186">
              <w:rPr>
                <w:b/>
                <w:szCs w:val="20"/>
              </w:rPr>
              <w:t xml:space="preserve">диспансерный </w:t>
            </w:r>
            <w:r w:rsidR="00FF7F74" w:rsidRPr="00BE4186">
              <w:rPr>
                <w:b/>
                <w:szCs w:val="20"/>
              </w:rPr>
              <w:t>учет</w:t>
            </w:r>
            <w:r w:rsidR="002826D3" w:rsidRPr="00BE4186">
              <w:rPr>
                <w:b/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 xml:space="preserve">в </w:t>
            </w:r>
            <w:r w:rsidR="00CA5744" w:rsidRPr="00BE4186">
              <w:rPr>
                <w:b/>
                <w:szCs w:val="20"/>
              </w:rPr>
              <w:t>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EF529A" w:rsidRPr="00BE4186" w:rsidRDefault="000F4FD0" w:rsidP="00282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&lt;updateTubDispRecord&gt;</w:t>
            </w:r>
            <w:r w:rsidRPr="00BE4186">
              <w:rPr>
                <w:sz w:val="20"/>
                <w:lang w:val="en-US"/>
              </w:rPr>
              <w:br/>
              <w:t>&lt;tubDispRecordKey&gt;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&lt;cardNumber&gt;20.00041.01&lt;/cardNumber&gt;</w:t>
            </w:r>
            <w:r w:rsidRPr="00BE4186">
              <w:rPr>
                <w:sz w:val="20"/>
                <w:lang w:val="en-US"/>
              </w:rPr>
              <w:br/>
              <w:t>&lt;inDate&gt;2020-04-17&lt;/inDate&gt;</w:t>
            </w:r>
            <w:r w:rsidRPr="00BE4186">
              <w:rPr>
                <w:sz w:val="20"/>
                <w:lang w:val="en-US"/>
              </w:rPr>
              <w:br/>
              <w:t>&lt;/tubDispRecordKey&gt;</w:t>
            </w:r>
            <w:r w:rsidRPr="00BE4186">
              <w:rPr>
                <w:sz w:val="20"/>
                <w:lang w:val="en-US"/>
              </w:rPr>
              <w:br/>
              <w:t>&lt;record&gt;</w:t>
            </w:r>
            <w:r w:rsidRPr="00BE4186">
              <w:rPr>
                <w:sz w:val="20"/>
                <w:lang w:val="en-US"/>
              </w:rPr>
              <w:br/>
              <w:t>&lt;inDate&gt;2020-04-18&lt;/inDate&gt;</w:t>
            </w:r>
            <w:r w:rsidRPr="00BE4186">
              <w:rPr>
                <w:sz w:val="20"/>
                <w:lang w:val="en-US"/>
              </w:rPr>
              <w:br/>
              <w:t>&lt;inMoOid&gt;1.2.643.5.1.13.13.12.2.1.27&lt;/inMoOid&gt;</w:t>
            </w:r>
            <w:r w:rsidRPr="00BE4186">
              <w:rPr>
                <w:sz w:val="20"/>
                <w:lang w:val="en-US"/>
              </w:rPr>
              <w:br/>
              <w:t>&lt;visits&gt;</w:t>
            </w:r>
            <w:r w:rsidRPr="00BE4186">
              <w:rPr>
                <w:sz w:val="20"/>
                <w:lang w:val="en-US"/>
              </w:rPr>
              <w:br/>
              <w:t>&lt;visit&gt;</w:t>
            </w:r>
            <w:r w:rsidRPr="00BE4186">
              <w:rPr>
                <w:sz w:val="20"/>
                <w:lang w:val="en-US"/>
              </w:rPr>
              <w:br/>
              <w:t>&lt;datePlan&gt;2020-04-18&lt;/datePlan&gt;</w:t>
            </w:r>
            <w:r w:rsidRPr="00BE4186">
              <w:rPr>
                <w:sz w:val="20"/>
                <w:lang w:val="en-US"/>
              </w:rPr>
              <w:br/>
              <w:t>&lt;dateFact&gt;2020-04-19&lt;/dateFact&gt;</w:t>
            </w:r>
            <w:r w:rsidRPr="00BE4186">
              <w:rPr>
                <w:sz w:val="20"/>
                <w:lang w:val="en-US"/>
              </w:rPr>
              <w:br/>
              <w:t>&lt;mkbCode&gt;A15.3&lt;/mkbCode&gt;</w:t>
            </w:r>
            <w:r w:rsidRPr="00BE4186">
              <w:rPr>
                <w:sz w:val="20"/>
                <w:lang w:val="en-US"/>
              </w:rPr>
              <w:br/>
              <w:t>&lt;note&gt;</w:t>
            </w:r>
            <w:r w:rsidRPr="00BE4186">
              <w:rPr>
                <w:sz w:val="20"/>
              </w:rPr>
              <w:t>Тестовая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явка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новой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записи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обновленная</w:t>
            </w:r>
            <w:r w:rsidRPr="00BE4186">
              <w:rPr>
                <w:sz w:val="20"/>
                <w:lang w:val="en-US"/>
              </w:rPr>
              <w:t>&lt;/note&gt;</w:t>
            </w:r>
            <w:r w:rsidRPr="00BE4186">
              <w:rPr>
                <w:sz w:val="20"/>
                <w:lang w:val="en-US"/>
              </w:rPr>
              <w:br/>
              <w:t>&lt;dispGroupId id="41"/&gt;</w:t>
            </w:r>
            <w:r w:rsidRPr="00BE4186">
              <w:rPr>
                <w:sz w:val="20"/>
                <w:lang w:val="en-US"/>
              </w:rPr>
              <w:br/>
              <w:t>&lt;tubClinicFormId id="1"/&gt;</w:t>
            </w:r>
            <w:r w:rsidRPr="00BE4186">
              <w:rPr>
                <w:sz w:val="20"/>
                <w:lang w:val="en-US"/>
              </w:rPr>
              <w:br/>
              <w:t>&lt;dispRecomends&gt;</w:t>
            </w:r>
            <w:r w:rsidRPr="00BE4186">
              <w:rPr>
                <w:sz w:val="20"/>
                <w:lang w:val="en-US"/>
              </w:rPr>
              <w:br/>
              <w:t>&lt;dispRecomend id="2"/&gt;</w:t>
            </w:r>
            <w:r w:rsidRPr="00BE4186">
              <w:rPr>
                <w:sz w:val="20"/>
                <w:lang w:val="en-US"/>
              </w:rPr>
              <w:br/>
              <w:t>&lt;dispRecomend id="3"/&gt;</w:t>
            </w:r>
            <w:r w:rsidRPr="00BE4186">
              <w:rPr>
                <w:sz w:val="20"/>
                <w:lang w:val="en-US"/>
              </w:rPr>
              <w:br/>
              <w:t>&lt;dispRecomend id="4"/&gt;</w:t>
            </w:r>
            <w:r w:rsidRPr="00BE4186">
              <w:rPr>
                <w:sz w:val="20"/>
                <w:lang w:val="en-US"/>
              </w:rPr>
              <w:br/>
              <w:t>&lt;/dispRecomends&gt;</w:t>
            </w:r>
            <w:r w:rsidRPr="00BE4186">
              <w:rPr>
                <w:sz w:val="20"/>
                <w:lang w:val="en-US"/>
              </w:rPr>
              <w:br/>
              <w:t>&lt;illnessCompls&gt;</w:t>
            </w:r>
            <w:r w:rsidRPr="00BE4186">
              <w:rPr>
                <w:sz w:val="20"/>
                <w:lang w:val="en-US"/>
              </w:rPr>
              <w:br/>
              <w:t>&lt;illnessCompl id="2"/&gt;</w:t>
            </w:r>
            <w:r w:rsidRPr="00BE4186">
              <w:rPr>
                <w:sz w:val="20"/>
                <w:lang w:val="en-US"/>
              </w:rPr>
              <w:br/>
              <w:t>&lt;illnessCompl id="3"/&gt;</w:t>
            </w:r>
            <w:r w:rsidRPr="00BE4186">
              <w:rPr>
                <w:sz w:val="20"/>
                <w:lang w:val="en-US"/>
              </w:rPr>
              <w:br/>
              <w:t>&lt;illnessCompl id="4"/&gt;</w:t>
            </w:r>
            <w:r w:rsidRPr="00BE4186">
              <w:rPr>
                <w:sz w:val="20"/>
                <w:lang w:val="en-US"/>
              </w:rPr>
              <w:br/>
              <w:t>&lt;/illnessCompls&gt;</w:t>
            </w:r>
            <w:r w:rsidRPr="00BE4186">
              <w:rPr>
                <w:sz w:val="20"/>
                <w:lang w:val="en-US"/>
              </w:rPr>
              <w:br/>
              <w:t>&lt;tubPhases&gt;</w:t>
            </w:r>
            <w:r w:rsidRPr="00BE4186">
              <w:rPr>
                <w:sz w:val="20"/>
                <w:lang w:val="en-US"/>
              </w:rPr>
              <w:br/>
              <w:t>&lt;tubPhase id="1"/&gt;</w:t>
            </w:r>
            <w:r w:rsidRPr="00BE4186">
              <w:rPr>
                <w:sz w:val="20"/>
                <w:lang w:val="en-US"/>
              </w:rPr>
              <w:br/>
              <w:t>&lt;/tubPhases&gt;</w:t>
            </w:r>
            <w:r w:rsidRPr="00BE4186">
              <w:rPr>
                <w:sz w:val="20"/>
                <w:lang w:val="en-US"/>
              </w:rPr>
              <w:br/>
              <w:t>&lt;/visit&gt;</w:t>
            </w:r>
            <w:r w:rsidRPr="00BE4186">
              <w:rPr>
                <w:sz w:val="20"/>
                <w:lang w:val="en-US"/>
              </w:rPr>
              <w:br/>
              <w:t>&lt;/visits&gt;</w:t>
            </w:r>
            <w:r w:rsidRPr="00BE4186">
              <w:rPr>
                <w:sz w:val="20"/>
                <w:lang w:val="en-US"/>
              </w:rPr>
              <w:br/>
              <w:t>&lt;</w:t>
            </w:r>
            <w:r w:rsidR="002826D3" w:rsidRPr="00BE4186">
              <w:rPr>
                <w:sz w:val="20"/>
                <w:lang w:val="en-US"/>
              </w:rPr>
              <w:t>/record&gt;</w:t>
            </w:r>
            <w:r w:rsidR="002826D3" w:rsidRPr="00BE4186">
              <w:rPr>
                <w:sz w:val="20"/>
                <w:lang w:val="en-US"/>
              </w:rPr>
              <w:br/>
              <w:t>&lt;/updateTubDispRecord&gt;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о </w:t>
            </w:r>
            <w:r w:rsidR="00FF7F74" w:rsidRPr="00BE4186">
              <w:rPr>
                <w:b/>
                <w:szCs w:val="20"/>
              </w:rPr>
              <w:t xml:space="preserve">постановке на </w:t>
            </w:r>
            <w:r w:rsidR="002826D3" w:rsidRPr="00BE4186">
              <w:rPr>
                <w:b/>
                <w:szCs w:val="20"/>
              </w:rPr>
              <w:t xml:space="preserve">диспансерный </w:t>
            </w:r>
            <w:r w:rsidR="00FF7F74" w:rsidRPr="00BE4186">
              <w:rPr>
                <w:b/>
                <w:szCs w:val="20"/>
              </w:rPr>
              <w:t>учет</w:t>
            </w:r>
            <w:r w:rsidRPr="00BE4186">
              <w:rPr>
                <w:b/>
                <w:szCs w:val="20"/>
              </w:rPr>
              <w:t xml:space="preserve"> </w:t>
            </w:r>
            <w:r w:rsidR="00CA5744" w:rsidRPr="00BE4186">
              <w:rPr>
                <w:b/>
                <w:szCs w:val="20"/>
              </w:rPr>
              <w:t xml:space="preserve">в карте диспансерного наблюдения </w:t>
            </w:r>
            <w:r w:rsidRPr="00BE4186">
              <w:rPr>
                <w:b/>
                <w:szCs w:val="20"/>
              </w:rPr>
              <w:t>успешно</w:t>
            </w:r>
            <w:r w:rsidR="002826D3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&lt;nrTubDispRecord&gt;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&lt;inDate&gt;2020-04-18&lt;/inDate&gt;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id="4"/&gt;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&lt;datePlan&gt;2020-04-18&lt;/datePlan&gt;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&lt;dateFact&gt;2020-04-19&lt;/dateFact&gt;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&lt;mkbCode&gt;A15.3&lt;/mkbCode&gt;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&lt;note&gt;Тестовая явка новой записи обновленная&lt;/note&gt;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id="41"/&gt;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id="4"/&gt;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id="4"/&gt;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&lt;/illnessCompls&gt;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&lt;/tubPhases&gt;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&lt;/visit&gt;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&lt;/visits&gt;</w:t>
            </w:r>
          </w:p>
          <w:p w:rsidR="000F4FD0" w:rsidRPr="00BE4186" w:rsidRDefault="000F4FD0" w:rsidP="000F4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&lt;/nrTubDispRecord&gt;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</w:tr>
      <w:tr w:rsidR="00EF529A" w:rsidRPr="00E52521" w:rsidTr="002826D3">
        <w:trPr>
          <w:trHeight w:val="272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529A" w:rsidRPr="00BE4186" w:rsidRDefault="00EF529A" w:rsidP="00EF529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tub_disp_record.list</w:t>
            </w:r>
            <w:r w:rsidRPr="00BE4186">
              <w:rPr>
                <w:b/>
                <w:szCs w:val="20"/>
              </w:rPr>
              <w:t xml:space="preserve"> </w:t>
            </w:r>
            <w:r w:rsidR="002826D3" w:rsidRPr="00BE4186">
              <w:rPr>
                <w:b/>
                <w:szCs w:val="20"/>
              </w:rPr>
              <w:t xml:space="preserve">- </w:t>
            </w:r>
          </w:p>
          <w:p w:rsidR="00EF529A" w:rsidRPr="00BE4186" w:rsidRDefault="00EF529A" w:rsidP="002826D3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2826D3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</w:t>
            </w:r>
            <w:r w:rsidR="000247ED" w:rsidRPr="00BE4186">
              <w:rPr>
                <w:szCs w:val="20"/>
              </w:rPr>
              <w:t>постанов</w:t>
            </w:r>
            <w:r w:rsidR="002826D3" w:rsidRPr="00BE4186">
              <w:rPr>
                <w:szCs w:val="20"/>
              </w:rPr>
              <w:t>ок</w:t>
            </w:r>
            <w:r w:rsidR="000247ED" w:rsidRPr="00BE4186">
              <w:rPr>
                <w:szCs w:val="20"/>
              </w:rPr>
              <w:t xml:space="preserve"> на </w:t>
            </w:r>
            <w:r w:rsidR="002826D3" w:rsidRPr="00BE4186">
              <w:rPr>
                <w:szCs w:val="20"/>
              </w:rPr>
              <w:t xml:space="preserve">диспансерный </w:t>
            </w:r>
            <w:r w:rsidR="000247ED" w:rsidRPr="00BE4186">
              <w:rPr>
                <w:szCs w:val="20"/>
              </w:rPr>
              <w:t>учет</w:t>
            </w:r>
            <w:r w:rsidR="002826D3" w:rsidRPr="00BE4186">
              <w:rPr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>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2826D3" w:rsidRPr="00BE4186">
              <w:rPr>
                <w:b/>
                <w:szCs w:val="20"/>
              </w:rPr>
              <w:t xml:space="preserve">списка </w:t>
            </w:r>
            <w:r w:rsidRPr="00BE4186">
              <w:rPr>
                <w:b/>
                <w:szCs w:val="20"/>
              </w:rPr>
              <w:t>запис</w:t>
            </w:r>
            <w:r w:rsidR="002826D3" w:rsidRPr="00BE4186">
              <w:rPr>
                <w:b/>
                <w:szCs w:val="20"/>
              </w:rPr>
              <w:t>ей</w:t>
            </w:r>
            <w:r w:rsidR="00D40D6E" w:rsidRPr="00BE4186">
              <w:rPr>
                <w:b/>
                <w:szCs w:val="20"/>
              </w:rPr>
              <w:t xml:space="preserve"> постановок на диспансерный учет</w:t>
            </w:r>
            <w:r w:rsidR="002826D3" w:rsidRPr="00BE4186">
              <w:rPr>
                <w:b/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 xml:space="preserve">в </w:t>
            </w:r>
            <w:r w:rsidR="00CA5744" w:rsidRPr="00BE4186">
              <w:rPr>
                <w:b/>
                <w:szCs w:val="20"/>
              </w:rPr>
              <w:t>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&lt;tubDispcardKey&gt;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&lt;cardNumber&gt;20.00041.01&lt;/cardNumber&gt;</w:t>
            </w:r>
            <w:r w:rsidRPr="00BE4186">
              <w:rPr>
                <w:sz w:val="20"/>
                <w:lang w:val="en-US"/>
              </w:rPr>
              <w:br/>
              <w:t>&lt;/tubDispcardKey&gt;</w:t>
            </w:r>
          </w:p>
          <w:p w:rsidR="00EF529A" w:rsidRPr="00BE4186" w:rsidRDefault="00EF529A" w:rsidP="00EF529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29A" w:rsidRPr="00BE4186" w:rsidRDefault="002826D3" w:rsidP="00EF529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успешно</w:t>
            </w:r>
            <w:r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="00EF529A" w:rsidRPr="00BE4186">
              <w:rPr>
                <w:b/>
                <w:szCs w:val="20"/>
                <w:lang w:val="en-US"/>
              </w:rPr>
              <w:t>:</w:t>
            </w:r>
          </w:p>
          <w:p w:rsidR="00EF529A" w:rsidRPr="00BE4186" w:rsidRDefault="00EF529A" w:rsidP="00EF529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&lt;inDate&gt;2020-04-13&lt;/inDate&gt;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id="4"/&gt;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&lt;datePlan&gt;2020-04-13&lt;/datePlan&gt;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&lt;mkbCode&gt;Z03.0&lt;/mkbCode&gt;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id="40"/&gt;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&lt;/visit&gt;&lt;visit&gt;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&lt;datePlan&gt;2020-04-15&lt;/datePlan&gt;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&lt;dateFact&gt;2020-04-15&lt;/dateFact&gt;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&lt;mkbCode&gt;B90&lt;/mkbCode&gt;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id="45"/&gt;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id="18"/&gt;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&lt;/illnessCompls&gt;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&lt;inDate&gt;2020-04-14&lt;/inDate&gt;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id="4"/&gt;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&lt;datePlan&gt;2020-04-16&lt;/datePlan&gt;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&lt;mkbCode&gt;A15&lt;/mkbCode&gt;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id="6"/&gt;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&lt;inDate&gt;2020-04-18&lt;/inDate&gt;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&lt;inMoOid&gt;1.2.643.5.1.13.13.12.2.1.27&lt;/inMoOid&gt;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&lt;inTubDeptId id="4"/&gt;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&lt;visits&gt;&lt;visit&gt;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&lt;datePlan&gt;2020-04-18&lt;/datePlan&gt;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&lt;dateFact&gt;2020-04-19&lt;/dateFact&gt;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&lt;mkbCode&gt;A15.3&lt;/mkbCode&gt;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&lt;note&gt;Тестовая явка новой записи обновленная&lt;/note&gt;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id="4"/&gt;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id="4"/&gt;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&lt;/illnessCompls&gt;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&lt;/visits&gt;</w:t>
            </w:r>
          </w:p>
          <w:p w:rsidR="00D40D6E" w:rsidRPr="00BE4186" w:rsidRDefault="00D40D6E" w:rsidP="00D40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&lt;/record&gt;</w:t>
            </w:r>
          </w:p>
          <w:p w:rsidR="00EF529A" w:rsidRPr="00BE4186" w:rsidRDefault="002826D3" w:rsidP="00282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&lt;records&gt;</w:t>
            </w:r>
          </w:p>
        </w:tc>
      </w:tr>
      <w:tr w:rsidR="000247ED" w:rsidRPr="00E52521" w:rsidTr="00EF529A">
        <w:trPr>
          <w:trHeight w:val="343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247ED" w:rsidRPr="00BE4186" w:rsidRDefault="000247ED" w:rsidP="00EF529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ED" w:rsidRPr="00BE4186" w:rsidRDefault="000247ED" w:rsidP="00EF529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tub_disp_record.delete</w:t>
            </w:r>
            <w:r w:rsidR="002826D3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0247ED" w:rsidRPr="00BE4186" w:rsidRDefault="000247ED" w:rsidP="00EF529A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записи постановки на </w:t>
            </w:r>
            <w:r w:rsidR="001E0EE2" w:rsidRPr="00BE4186">
              <w:rPr>
                <w:szCs w:val="20"/>
                <w:shd w:val="clear" w:color="auto" w:fill="FFFFFF"/>
              </w:rPr>
              <w:t xml:space="preserve">диспансерный </w:t>
            </w:r>
            <w:r w:rsidRPr="00BE4186">
              <w:rPr>
                <w:szCs w:val="20"/>
                <w:shd w:val="clear" w:color="auto" w:fill="FFFFFF"/>
              </w:rPr>
              <w:t>учет</w:t>
            </w:r>
            <w:r w:rsidR="001E0EE2" w:rsidRPr="00BE4186">
              <w:rPr>
                <w:szCs w:val="20"/>
                <w:shd w:val="clear" w:color="auto" w:fill="FFFFFF"/>
              </w:rPr>
              <w:t xml:space="preserve"> </w:t>
            </w:r>
            <w:r w:rsidR="00CA5744" w:rsidRPr="00BE4186">
              <w:rPr>
                <w:szCs w:val="20"/>
              </w:rPr>
              <w:t>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70" w:rsidRPr="00BE4186" w:rsidRDefault="00672370" w:rsidP="00EF529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Пример удаления записи постановки на</w:t>
            </w:r>
            <w:r w:rsidR="000F3ED3" w:rsidRPr="00BE4186">
              <w:rPr>
                <w:b/>
                <w:szCs w:val="20"/>
                <w:shd w:val="clear" w:color="auto" w:fill="FFFFFF"/>
              </w:rPr>
              <w:t xml:space="preserve"> диспансерный</w:t>
            </w:r>
            <w:r w:rsidRPr="00BE4186">
              <w:rPr>
                <w:b/>
                <w:szCs w:val="20"/>
                <w:shd w:val="clear" w:color="auto" w:fill="FFFFFF"/>
              </w:rPr>
              <w:t xml:space="preserve"> учет</w:t>
            </w:r>
            <w:r w:rsidR="001E0EE2" w:rsidRPr="00BE4186">
              <w:rPr>
                <w:b/>
                <w:szCs w:val="20"/>
                <w:shd w:val="clear" w:color="auto" w:fill="FFFFFF"/>
              </w:rPr>
              <w:t xml:space="preserve"> </w:t>
            </w:r>
            <w:r w:rsidR="00CA5744" w:rsidRPr="00BE4186">
              <w:rPr>
                <w:b/>
                <w:szCs w:val="20"/>
              </w:rPr>
              <w:t>в карте диспансерного наблюдения</w:t>
            </w:r>
            <w:r w:rsidRPr="00BE4186">
              <w:rPr>
                <w:b/>
                <w:szCs w:val="20"/>
                <w:shd w:val="clear" w:color="auto" w:fill="FFFFFF"/>
              </w:rPr>
              <w:t>:</w:t>
            </w:r>
          </w:p>
          <w:p w:rsidR="00672370" w:rsidRPr="00BE4186" w:rsidRDefault="00672370" w:rsidP="00EF529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</w:p>
          <w:p w:rsidR="000F3ED3" w:rsidRPr="00BE4186" w:rsidRDefault="000F3ED3" w:rsidP="000F3ED3">
            <w:pPr>
              <w:spacing w:line="300" w:lineRule="atLeast"/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&lt;tubDispRecordKey&gt;</w:t>
            </w:r>
          </w:p>
          <w:p w:rsidR="000F3ED3" w:rsidRPr="00BE4186" w:rsidRDefault="000F3ED3" w:rsidP="000F3ED3">
            <w:pPr>
              <w:spacing w:line="300" w:lineRule="atLeast"/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&lt;patientCard&gt;20.00024.01&lt;/patientCard&gt;</w:t>
            </w:r>
          </w:p>
          <w:p w:rsidR="000F3ED3" w:rsidRPr="00BE4186" w:rsidRDefault="000F3ED3" w:rsidP="000F3ED3">
            <w:pPr>
              <w:spacing w:line="300" w:lineRule="atLeast"/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&lt;cardNumber&gt;20.00041.01&lt;/cardNumber&gt;</w:t>
            </w:r>
          </w:p>
          <w:p w:rsidR="000F3ED3" w:rsidRPr="00BE4186" w:rsidRDefault="000F3ED3" w:rsidP="000F3ED3">
            <w:pPr>
              <w:spacing w:line="300" w:lineRule="atLeast"/>
              <w:textAlignment w:val="baseline"/>
              <w:rPr>
                <w:sz w:val="20"/>
              </w:rPr>
            </w:pPr>
            <w:r w:rsidRPr="00BE4186">
              <w:rPr>
                <w:sz w:val="20"/>
                <w:bdr w:val="none" w:sz="0" w:space="0" w:color="auto" w:frame="1"/>
              </w:rPr>
              <w:t>&lt;inDate&gt;2020-04-17&lt;/inDate&gt;</w:t>
            </w:r>
          </w:p>
          <w:p w:rsidR="000F3ED3" w:rsidRPr="00BE4186" w:rsidRDefault="000F3ED3" w:rsidP="000F3ED3">
            <w:pPr>
              <w:spacing w:line="300" w:lineRule="atLeast"/>
              <w:textAlignment w:val="baseline"/>
              <w:rPr>
                <w:sz w:val="20"/>
              </w:rPr>
            </w:pPr>
            <w:r w:rsidRPr="00BE4186">
              <w:rPr>
                <w:sz w:val="20"/>
                <w:bdr w:val="none" w:sz="0" w:space="0" w:color="auto" w:frame="1"/>
              </w:rPr>
              <w:t>&lt;/tubDispRecordKey&gt;</w:t>
            </w:r>
          </w:p>
          <w:p w:rsidR="000247ED" w:rsidRPr="00BE4186" w:rsidRDefault="000247ED" w:rsidP="00EF529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ED" w:rsidRPr="00BE4186" w:rsidRDefault="000247ED" w:rsidP="000247ED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0247ED" w:rsidRPr="00BE4186" w:rsidRDefault="000247ED" w:rsidP="000247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7700C2" w:rsidRPr="00BE4186">
              <w:rPr>
                <w:sz w:val="20"/>
                <w:lang w:val="en-US"/>
              </w:rPr>
              <w:t>ding="UTF-8"standalone="yes"?&gt;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0247ED" w:rsidRPr="00BE4186" w:rsidRDefault="000247ED" w:rsidP="000247E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0247ED" w:rsidRPr="00BE4186" w:rsidRDefault="000247ED" w:rsidP="000247ED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1E0EE2" w:rsidRPr="00BE4186">
              <w:rPr>
                <w:b/>
                <w:sz w:val="20"/>
              </w:rPr>
              <w:t>запись о постановке на диспансерный учете</w:t>
            </w:r>
            <w:r w:rsidRPr="00BE4186">
              <w:rPr>
                <w:b/>
                <w:sz w:val="20"/>
              </w:rPr>
              <w:t xml:space="preserve"> </w:t>
            </w:r>
            <w:r w:rsidR="00CA5744" w:rsidRPr="00BE4186">
              <w:rPr>
                <w:b/>
                <w:sz w:val="18"/>
                <w:szCs w:val="18"/>
              </w:rPr>
              <w:t>в карте диспансерного наблюдения</w:t>
            </w:r>
            <w:r w:rsidR="00CA5744" w:rsidRPr="00BE4186">
              <w:rPr>
                <w:b/>
                <w:sz w:val="20"/>
              </w:rPr>
              <w:t xml:space="preserve"> </w:t>
            </w:r>
            <w:r w:rsidRPr="00BE4186">
              <w:rPr>
                <w:b/>
                <w:sz w:val="20"/>
              </w:rPr>
              <w:t>успешно</w:t>
            </w:r>
            <w:r w:rsidR="001E0EE2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0247ED" w:rsidRPr="00BE4186" w:rsidRDefault="000247ED" w:rsidP="00345B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7700C2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</w:t>
            </w:r>
            <w:r w:rsidR="00345BB4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2173A9" w:rsidRPr="00BE4186" w:rsidRDefault="002173A9" w:rsidP="002173A9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65" w:name="_Toc54014100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tub_disp_visit</w:t>
      </w:r>
      <w:bookmarkEnd w:id="65"/>
    </w:p>
    <w:p w:rsidR="00CA5744" w:rsidRPr="00BE4186" w:rsidRDefault="00CA5744" w:rsidP="00CA5744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плановых явках в карте диспансерного наблюдения пациента приведены в таблице 37.</w:t>
      </w:r>
    </w:p>
    <w:p w:rsidR="002173A9" w:rsidRPr="00BE4186" w:rsidRDefault="002173A9" w:rsidP="00CA5744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>Таблица 3</w:t>
      </w:r>
      <w:r w:rsidR="009D1730" w:rsidRPr="00BE4186">
        <w:rPr>
          <w:rFonts w:eastAsia="Calibri"/>
        </w:rPr>
        <w:t>7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CA5744" w:rsidRPr="00BE4186">
        <w:t xml:space="preserve"> подсистемы </w:t>
      </w:r>
      <w:r w:rsidR="00CA5744" w:rsidRPr="00BE4186">
        <w:rPr>
          <w:shd w:val="clear" w:color="auto" w:fill="FFFFFF"/>
        </w:rPr>
        <w:t>tub_disp_visit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2173A9" w:rsidRPr="00BE4186" w:rsidTr="00672370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3A9" w:rsidRPr="00BE4186" w:rsidRDefault="002173A9" w:rsidP="0067237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3A9" w:rsidRPr="00BE4186" w:rsidRDefault="002173A9" w:rsidP="0067237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173A9" w:rsidRPr="00BE4186" w:rsidRDefault="002173A9" w:rsidP="0067237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2173A9" w:rsidRPr="00BE4186" w:rsidTr="0067237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3A9" w:rsidRPr="00BE4186" w:rsidRDefault="002173A9" w:rsidP="0067237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tub_disp_visit.read</w:t>
            </w:r>
            <w:r w:rsidR="00CA5744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173A9" w:rsidRPr="00BE4186" w:rsidRDefault="002173A9" w:rsidP="00345BB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CA5744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</w:t>
            </w:r>
            <w:r w:rsidR="00CA5744" w:rsidRPr="00BE4186">
              <w:rPr>
                <w:szCs w:val="20"/>
              </w:rPr>
              <w:t xml:space="preserve"> планов</w:t>
            </w:r>
            <w:r w:rsidR="00345BB4" w:rsidRPr="00BE4186">
              <w:rPr>
                <w:szCs w:val="20"/>
              </w:rPr>
              <w:t>ой</w:t>
            </w:r>
            <w:r w:rsidR="00CA5744" w:rsidRPr="00BE4186">
              <w:rPr>
                <w:szCs w:val="20"/>
              </w:rPr>
              <w:t xml:space="preserve"> явк</w:t>
            </w:r>
            <w:r w:rsidR="00345BB4" w:rsidRPr="00BE4186">
              <w:rPr>
                <w:szCs w:val="20"/>
              </w:rPr>
              <w:t>е</w:t>
            </w:r>
            <w:r w:rsidRPr="00BE4186">
              <w:rPr>
                <w:szCs w:val="20"/>
              </w:rPr>
              <w:t xml:space="preserve"> </w:t>
            </w:r>
            <w:r w:rsidR="00CA5744" w:rsidRPr="00BE4186">
              <w:rPr>
                <w:szCs w:val="20"/>
              </w:rPr>
              <w:t>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C124CB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записи о плановых </w:t>
            </w:r>
            <w:r w:rsidR="002173A9" w:rsidRPr="00BE4186">
              <w:rPr>
                <w:b/>
                <w:szCs w:val="20"/>
              </w:rPr>
              <w:t>явках</w:t>
            </w:r>
            <w:r w:rsidR="00345BB4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="002173A9" w:rsidRPr="00BE4186">
              <w:rPr>
                <w:b/>
                <w:szCs w:val="20"/>
              </w:rPr>
              <w:t>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&lt;tubDispVisitKey&gt;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&lt;inDate&gt;2020-04-13&lt;/inDate&gt;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&lt;datePlan&gt;2020-04-13&lt;/datePlan&gt;</w:t>
            </w:r>
          </w:p>
          <w:p w:rsidR="002173A9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&lt;/tubDispVisitKey&gt;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&lt;nrTubDispVisit&gt;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&lt;datePlan&gt;2020-04-13&lt;/datePlan&gt;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&lt;mkbCode&gt;Z03.0&lt;/mkbCode&gt;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id="40"/&gt;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&lt;tubPhases/&gt;</w:t>
            </w:r>
          </w:p>
          <w:p w:rsidR="002173A9" w:rsidRPr="00BE4186" w:rsidRDefault="00841F55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&lt;/nrTubDispVisit&gt;</w:t>
            </w:r>
          </w:p>
        </w:tc>
      </w:tr>
      <w:tr w:rsidR="002173A9" w:rsidRPr="00E52521" w:rsidTr="0067237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3A9" w:rsidRPr="00BE4186" w:rsidRDefault="002173A9" w:rsidP="0067237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tub_disp_visit.create</w:t>
            </w:r>
            <w:r w:rsidR="00985FD6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173A9" w:rsidRPr="00BE4186" w:rsidRDefault="002173A9" w:rsidP="00345BB4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345BB4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</w:t>
            </w:r>
            <w:r w:rsidR="00345BB4" w:rsidRPr="00BE4186">
              <w:rPr>
                <w:szCs w:val="20"/>
              </w:rPr>
              <w:t>о плановой явке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345BB4" w:rsidRPr="00BE4186">
              <w:rPr>
                <w:b/>
                <w:szCs w:val="20"/>
              </w:rPr>
              <w:t xml:space="preserve">записи о </w:t>
            </w:r>
            <w:r w:rsidR="00D23BEC" w:rsidRPr="00BE4186">
              <w:rPr>
                <w:b/>
                <w:szCs w:val="20"/>
              </w:rPr>
              <w:t>плановой явк</w:t>
            </w:r>
            <w:r w:rsidR="00345BB4" w:rsidRPr="00BE4186">
              <w:rPr>
                <w:b/>
                <w:szCs w:val="20"/>
              </w:rPr>
              <w:t>е в</w:t>
            </w:r>
            <w:r w:rsidR="00345BB4" w:rsidRPr="00BE4186">
              <w:rPr>
                <w:szCs w:val="20"/>
              </w:rPr>
              <w:t xml:space="preserve"> </w:t>
            </w:r>
            <w:r w:rsidR="00345BB4" w:rsidRPr="00BE4186">
              <w:rPr>
                <w:b/>
                <w:szCs w:val="20"/>
              </w:rPr>
              <w:t>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&lt;createTubDispVisit&gt;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&lt;tubDispRecordKey&gt;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&lt;inDate&gt;2020-04-14&lt;/inDate&gt;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&lt;/tubDispRecordKey&gt;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&lt;visit&gt;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&lt;datePlan&gt;2020-04-15&lt;/datePlan&gt;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&lt;dateFact&gt;2020-04-15&lt;/dateFact&gt;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&lt;mkbCode&gt;A15.0&lt;/mkbCode&gt;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&lt;note&gt;Тестовая явка&lt;/note&gt;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&lt;dispGroupId id="41"/&gt;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&lt;tubClinicFormId id="3"/&gt;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&lt;dispRecomends&gt;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 id="1"/&gt;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 id="2"/&gt;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 id="3"/&gt;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&lt;/dispRecomends&gt;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&lt;illnessCompls&gt;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 id="1"/&gt;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 id="2"/&gt;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 id="3"/&gt;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&lt;/illnessCompls&gt;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&lt;tubPhases&gt;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&lt;tubPhase id="4"/&gt;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&lt;tubPhase id="6"/&gt;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&lt;/tubPhases&gt;</w:t>
            </w:r>
          </w:p>
          <w:p w:rsidR="00D23BEC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&lt;/visit&gt;</w:t>
            </w:r>
          </w:p>
          <w:p w:rsidR="002173A9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&lt;/createTubDispVisit&gt;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345BB4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</w:t>
            </w:r>
            <w:r w:rsidR="00D23BEC" w:rsidRPr="00BE4186">
              <w:rPr>
                <w:b/>
                <w:szCs w:val="20"/>
              </w:rPr>
              <w:t xml:space="preserve"> планов</w:t>
            </w:r>
            <w:r w:rsidR="00345BB4" w:rsidRPr="00BE4186">
              <w:rPr>
                <w:b/>
                <w:szCs w:val="20"/>
              </w:rPr>
              <w:t>ой</w:t>
            </w:r>
            <w:r w:rsidRPr="00BE4186">
              <w:rPr>
                <w:b/>
                <w:szCs w:val="20"/>
              </w:rPr>
              <w:t xml:space="preserve"> явк</w:t>
            </w:r>
            <w:r w:rsidR="00345BB4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</w:t>
            </w:r>
            <w:r w:rsidR="00345BB4" w:rsidRPr="00BE4186">
              <w:rPr>
                <w:b/>
                <w:szCs w:val="20"/>
              </w:rPr>
              <w:t>в</w:t>
            </w:r>
            <w:r w:rsidR="00345BB4" w:rsidRPr="00BE4186">
              <w:rPr>
                <w:szCs w:val="20"/>
              </w:rPr>
              <w:t xml:space="preserve"> </w:t>
            </w:r>
            <w:r w:rsidR="00345BB4" w:rsidRPr="00BE4186">
              <w:rPr>
                <w:b/>
                <w:szCs w:val="20"/>
              </w:rPr>
              <w:t>карте диспансерного наблюдения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&lt;nrTubDispVisit&gt;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&lt;datePlan&gt;2020-04-15&lt;/datePlan&gt;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&lt;dateFact&gt;2020-04-15&lt;/dateFact&gt;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&lt;mkbCode&gt;A15.0&lt;/mkbCode&gt;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&lt;note&gt;</w:t>
            </w:r>
            <w:r w:rsidRPr="00BE4186">
              <w:rPr>
                <w:rFonts w:ascii="Times New Roman" w:hAnsi="Times New Roman" w:cs="Times New Roman"/>
              </w:rPr>
              <w:t>Тестовая</w:t>
            </w:r>
            <w:r w:rsidRPr="00BE418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</w:rPr>
              <w:t>явка</w:t>
            </w:r>
            <w:r w:rsidRPr="00BE4186">
              <w:rPr>
                <w:rFonts w:ascii="Times New Roman" w:hAnsi="Times New Roman" w:cs="Times New Roman"/>
                <w:lang w:val="en-US"/>
              </w:rPr>
              <w:t>&lt;/note&gt;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&lt;dispGroupId id="41"/&gt;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&lt;tubClinicFormId id="3"/&gt;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&lt;dispRecomends&gt;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&lt;dispRecomend id="1"/&gt;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&lt;dispRecomend id="2"/&gt;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&lt;dispRecomend id="3"/&gt;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&lt;/dispRecomends&gt;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&lt;illnessCompls&gt;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&lt;illnessCompl id="1"/&gt;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&lt;illnessCompl id="2"/&gt;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&lt;illnessCompl id="3"/&gt;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&lt;/illnessCompls&gt;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&lt;tubPhases&gt;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&lt;tubPhase id="4"/&gt;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&lt;tubPhase id="6"/&gt;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&lt;/tubPhases&gt;</w:t>
            </w:r>
          </w:p>
          <w:p w:rsidR="00D23BEC" w:rsidRPr="00BE4186" w:rsidRDefault="00D23BEC" w:rsidP="00D23BEC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&lt;/nrTubDispVisit&gt;</w:t>
            </w:r>
          </w:p>
          <w:p w:rsidR="002173A9" w:rsidRPr="00BE4186" w:rsidRDefault="00D23BEC" w:rsidP="00D23BE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 </w:t>
            </w:r>
          </w:p>
          <w:p w:rsidR="002173A9" w:rsidRPr="00BE4186" w:rsidRDefault="002173A9" w:rsidP="00672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</w:t>
            </w:r>
            <w:r w:rsidR="00D23BEC" w:rsidRPr="00BE4186">
              <w:rPr>
                <w:b/>
                <w:sz w:val="20"/>
              </w:rPr>
              <w:t xml:space="preserve"> плановых</w:t>
            </w:r>
            <w:r w:rsidRPr="00BE4186">
              <w:rPr>
                <w:b/>
                <w:sz w:val="20"/>
              </w:rPr>
              <w:t xml:space="preserve"> явках уже существует:</w:t>
            </w:r>
          </w:p>
          <w:p w:rsidR="002173A9" w:rsidRPr="00BE4186" w:rsidRDefault="002173A9" w:rsidP="00672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2173A9" w:rsidRPr="00BE4186" w:rsidRDefault="002173A9" w:rsidP="00672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173A9" w:rsidRPr="00BE4186" w:rsidRDefault="002173A9" w:rsidP="00672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2173A9" w:rsidRPr="00BE4186" w:rsidRDefault="002173A9" w:rsidP="00345B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&lt;code&gt;VALIDATION_FAILED&lt;/code&gt;&lt;detail&gt;</w:t>
            </w:r>
            <w:r w:rsidR="00345BB4" w:rsidRPr="00BE4186">
              <w:rPr>
                <w:sz w:val="20"/>
                <w:lang w:val="en-US"/>
              </w:rPr>
              <w:t>already exists&lt;/detail&gt;&lt;/error&gt;</w:t>
            </w:r>
          </w:p>
        </w:tc>
      </w:tr>
      <w:tr w:rsidR="002173A9" w:rsidRPr="00BE4186" w:rsidTr="0067237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173A9" w:rsidRPr="00BE4186" w:rsidRDefault="002173A9" w:rsidP="0067237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tub_disp_visit.update</w:t>
            </w:r>
            <w:r w:rsidR="00985FD6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173A9" w:rsidRPr="00BE4186" w:rsidRDefault="002173A9" w:rsidP="00345BB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Изменение записи о</w:t>
            </w:r>
            <w:r w:rsidR="00345BB4" w:rsidRPr="00BE4186">
              <w:rPr>
                <w:szCs w:val="20"/>
              </w:rPr>
              <w:t xml:space="preserve"> плановой явке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</w:t>
            </w:r>
            <w:r w:rsidR="00985FD6" w:rsidRPr="00BE4186">
              <w:rPr>
                <w:b/>
                <w:szCs w:val="20"/>
              </w:rPr>
              <w:t xml:space="preserve">о </w:t>
            </w:r>
            <w:r w:rsidR="00841F55" w:rsidRPr="00BE4186">
              <w:rPr>
                <w:b/>
                <w:szCs w:val="20"/>
              </w:rPr>
              <w:t xml:space="preserve">плановой </w:t>
            </w:r>
            <w:r w:rsidR="00985FD6" w:rsidRPr="00BE4186">
              <w:rPr>
                <w:b/>
                <w:szCs w:val="20"/>
              </w:rPr>
              <w:t>явке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&lt;updateTubDispVisit&gt;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&lt;tubDispVisitKey&gt;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&lt;inDate&gt;2020-04-13&lt;/inDate&gt;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&lt;datePlan&gt;2020-04-13&lt;/datePlan&gt;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&lt;/tubDispVisitKey&gt;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&lt;visit&gt;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&lt;datePlan&gt;2020-04-13&lt;/datePlan&gt;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&lt;dateFact&gt;2020-04-13&lt;/dateFact&gt;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&lt;mkbCode&gt;A15.1&lt;/mkbCode&gt;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&lt;note&gt;Тестовая явка обновленная&lt;/note&gt;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&lt;dispGroupId id="42"/&gt;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&lt;tubClinicFormId id="2"/&gt;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&lt;dispRecomends&gt;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 id="2"/&gt;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 id="3"/&gt;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&lt;dispRecomend id="4"/&gt;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&lt;/dispRecomends&gt;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&lt;illnessCompls&gt;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 id="2"/&gt;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 id="3"/&gt;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&lt;illnessCompl id="4"/&gt;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&lt;/illnessCompls&gt;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&lt;tubPhases&gt;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&lt;tubPhase id="1"/&gt;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&lt;/tubPhases&gt;</w:t>
            </w:r>
          </w:p>
          <w:p w:rsidR="00841F55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&lt;/visit&gt;</w:t>
            </w:r>
          </w:p>
          <w:p w:rsidR="002173A9" w:rsidRPr="00BE4186" w:rsidRDefault="00841F55" w:rsidP="00841F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&lt;/updateTubDispVisit&gt;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985FD6" w:rsidRPr="00BE4186">
              <w:rPr>
                <w:b/>
                <w:szCs w:val="20"/>
              </w:rPr>
              <w:t>обноновление записи</w:t>
            </w:r>
            <w:r w:rsidRPr="00BE4186">
              <w:rPr>
                <w:b/>
                <w:szCs w:val="20"/>
              </w:rPr>
              <w:t xml:space="preserve"> </w:t>
            </w:r>
            <w:r w:rsidR="00672370" w:rsidRPr="00BE4186">
              <w:rPr>
                <w:b/>
                <w:szCs w:val="20"/>
              </w:rPr>
              <w:t>о</w:t>
            </w:r>
            <w:r w:rsidR="00841F55" w:rsidRPr="00BE4186">
              <w:rPr>
                <w:b/>
                <w:szCs w:val="20"/>
              </w:rPr>
              <w:t xml:space="preserve"> плановой</w:t>
            </w:r>
            <w:r w:rsidR="00672370" w:rsidRPr="00BE4186">
              <w:rPr>
                <w:b/>
                <w:szCs w:val="20"/>
              </w:rPr>
              <w:t xml:space="preserve"> явке</w:t>
            </w:r>
            <w:r w:rsidRPr="00BE4186">
              <w:rPr>
                <w:b/>
                <w:szCs w:val="20"/>
              </w:rPr>
              <w:t xml:space="preserve"> </w:t>
            </w:r>
            <w:r w:rsidR="00985FD6" w:rsidRPr="00BE4186">
              <w:rPr>
                <w:b/>
                <w:szCs w:val="20"/>
              </w:rPr>
              <w:t>в карте диспансерного наблюдения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&lt;nrTubDispVisit&gt;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&lt;datePlan&gt;2020-04-13&lt;/datePlan&gt;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&lt;dateFact&gt;2020-04-13&lt;/dateFact&gt;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&lt;mkbCode&gt;A15.1&lt;/mkbCode&gt;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явка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обновленная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id="2"/&gt;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id="4"/&gt;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id="4"/&gt;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&lt;/illnessCompls&gt;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&lt;/tubPhases&gt;</w:t>
            </w:r>
          </w:p>
          <w:p w:rsidR="00841F55" w:rsidRPr="00BE4186" w:rsidRDefault="00841F55" w:rsidP="00841F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&lt;/nrTubDispVisit&gt;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</w:tr>
      <w:tr w:rsidR="002173A9" w:rsidRPr="00BE4186" w:rsidTr="00672370">
        <w:trPr>
          <w:trHeight w:val="343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3A9" w:rsidRPr="00BE4186" w:rsidRDefault="002173A9" w:rsidP="0067237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tub_disp_visit.list</w:t>
            </w:r>
            <w:r w:rsidRPr="00BE4186">
              <w:rPr>
                <w:b/>
                <w:szCs w:val="20"/>
              </w:rPr>
              <w:t xml:space="preserve"> </w:t>
            </w:r>
            <w:r w:rsidR="00985FD6" w:rsidRPr="00BE4186">
              <w:rPr>
                <w:b/>
                <w:szCs w:val="20"/>
              </w:rPr>
              <w:t xml:space="preserve">- </w:t>
            </w:r>
          </w:p>
          <w:p w:rsidR="002173A9" w:rsidRPr="00BE4186" w:rsidRDefault="002173A9" w:rsidP="00C124C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</w:t>
            </w:r>
            <w:r w:rsidR="00985FD6" w:rsidRPr="00BE4186">
              <w:rPr>
                <w:szCs w:val="20"/>
              </w:rPr>
              <w:t>писка записей</w:t>
            </w:r>
            <w:r w:rsidRPr="00BE4186">
              <w:rPr>
                <w:szCs w:val="20"/>
              </w:rPr>
              <w:t xml:space="preserve"> </w:t>
            </w:r>
            <w:r w:rsidR="00672370" w:rsidRPr="00BE4186">
              <w:rPr>
                <w:szCs w:val="20"/>
              </w:rPr>
              <w:t>о</w:t>
            </w:r>
            <w:r w:rsidR="00C124CB" w:rsidRPr="00BE4186">
              <w:rPr>
                <w:szCs w:val="20"/>
              </w:rPr>
              <w:t xml:space="preserve"> плановых</w:t>
            </w:r>
            <w:r w:rsidR="00672370" w:rsidRPr="00BE4186">
              <w:rPr>
                <w:szCs w:val="20"/>
              </w:rPr>
              <w:t xml:space="preserve"> явках</w:t>
            </w:r>
            <w:r w:rsidR="00985FD6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985FD6" w:rsidRPr="00BE4186">
              <w:rPr>
                <w:b/>
                <w:szCs w:val="20"/>
              </w:rPr>
              <w:t xml:space="preserve">списка </w:t>
            </w:r>
            <w:r w:rsidRPr="00BE4186">
              <w:rPr>
                <w:b/>
                <w:szCs w:val="20"/>
              </w:rPr>
              <w:t>запис</w:t>
            </w:r>
            <w:r w:rsidR="00985FD6" w:rsidRPr="00BE4186">
              <w:rPr>
                <w:b/>
                <w:szCs w:val="20"/>
              </w:rPr>
              <w:t>ей о плановых явках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124CB" w:rsidRPr="00473D4A" w:rsidRDefault="00C124CB" w:rsidP="00C124CB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473D4A">
              <w:rPr>
                <w:szCs w:val="20"/>
                <w:shd w:val="clear" w:color="auto" w:fill="FFFFFF"/>
                <w:lang w:val="en-US"/>
              </w:rPr>
              <w:t>&lt;</w:t>
            </w:r>
            <w:r w:rsidRPr="00BE4186">
              <w:rPr>
                <w:szCs w:val="20"/>
                <w:shd w:val="clear" w:color="auto" w:fill="FFFFFF"/>
                <w:lang w:val="en-US"/>
              </w:rPr>
              <w:t>tubDispRecordKey</w:t>
            </w:r>
            <w:r w:rsidRPr="00473D4A">
              <w:rPr>
                <w:szCs w:val="20"/>
                <w:shd w:val="clear" w:color="auto" w:fill="FFFFFF"/>
                <w:lang w:val="en-US"/>
              </w:rPr>
              <w:t>&gt;</w:t>
            </w:r>
          </w:p>
          <w:p w:rsidR="00C124CB" w:rsidRPr="00BE4186" w:rsidRDefault="00C124CB" w:rsidP="00C124CB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C124CB" w:rsidRPr="00BE4186" w:rsidRDefault="00C124CB" w:rsidP="00C124CB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C124CB" w:rsidRPr="00BE4186" w:rsidRDefault="00C124CB" w:rsidP="00C124CB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&lt;inDate&gt;2020-04-14&lt;/inDate&gt;</w:t>
            </w:r>
          </w:p>
          <w:p w:rsidR="002173A9" w:rsidRPr="00BE4186" w:rsidRDefault="00C124CB" w:rsidP="00C124C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&lt;/tubDispRecordKey&gt;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Информация о запис</w:t>
            </w:r>
            <w:r w:rsidR="00985FD6" w:rsidRPr="00BE4186">
              <w:rPr>
                <w:b/>
                <w:szCs w:val="20"/>
              </w:rPr>
              <w:t>ях плановых явок в карте диспансерного наблюдения успешно найдена</w:t>
            </w:r>
            <w:r w:rsidRPr="00BE4186">
              <w:rPr>
                <w:b/>
                <w:szCs w:val="20"/>
              </w:rPr>
              <w:t>:</w:t>
            </w:r>
          </w:p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&lt;datePlan&gt;2020-04-15&lt;/datePlan&gt;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&lt;dateFact&gt;2020-04-15&lt;/dateFact&gt;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&lt;mkbCode&gt;A15.0&lt;/mkbCode&gt;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явка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&lt;/illnessCompls&gt;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id="4"/&gt;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id="6"/&gt;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&lt;datePlan&gt;2020-04-14&lt;/datePlan&gt;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&lt;dateFact&gt;2020-04-14&lt;/dateFact&gt;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&lt;mkbCode&gt;A15.0&lt;/mkbCode&gt;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&lt;note&gt;</w:t>
            </w:r>
            <w:r w:rsidRPr="00BE4186">
              <w:rPr>
                <w:sz w:val="20"/>
              </w:rPr>
              <w:t>Тестовая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явка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id="2"/&gt;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 id="3"/&gt;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&lt;/dispRecomends&gt;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id="2"/&gt;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 id="3"/&gt;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&lt;/illnessCompls&gt;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id="4"/&gt;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id="6"/&gt;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&lt;/visit&gt;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&lt;visit&gt;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&lt;datePlan&gt;2020-04-13&lt;/datePlan&gt;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&lt;mkbCode&gt;A15&lt;/mkbCode&gt;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id="43"/&gt;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id="6"/&gt;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&lt;dispRecomends/&gt;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&lt;illnessCompls/&gt;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&lt;tubPhase id="1"/&gt;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&lt;/tubPhases&gt;</w:t>
            </w:r>
          </w:p>
          <w:p w:rsidR="00C124CB" w:rsidRPr="00BE4186" w:rsidRDefault="00C124CB" w:rsidP="00C12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&lt;/visit&gt;</w:t>
            </w:r>
          </w:p>
          <w:p w:rsidR="002173A9" w:rsidRPr="00BE4186" w:rsidRDefault="00C124CB" w:rsidP="00C124CB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&lt;/visits&gt;</w:t>
            </w:r>
          </w:p>
        </w:tc>
      </w:tr>
      <w:tr w:rsidR="00985FD6" w:rsidRPr="00E52521" w:rsidTr="00985FD6">
        <w:trPr>
          <w:trHeight w:val="2907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73A9" w:rsidRPr="00BE4186" w:rsidRDefault="002173A9" w:rsidP="0067237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tub_disp_visit.delete</w:t>
            </w:r>
            <w:r w:rsidR="00985FD6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173A9" w:rsidRPr="00BE4186" w:rsidRDefault="002173A9" w:rsidP="00985FD6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записи </w:t>
            </w:r>
            <w:r w:rsidR="00672370" w:rsidRPr="00BE4186">
              <w:rPr>
                <w:szCs w:val="20"/>
                <w:shd w:val="clear" w:color="auto" w:fill="FFFFFF"/>
              </w:rPr>
              <w:t>о</w:t>
            </w:r>
            <w:r w:rsidR="00985FD6" w:rsidRPr="00BE4186">
              <w:rPr>
                <w:szCs w:val="20"/>
                <w:shd w:val="clear" w:color="auto" w:fill="FFFFFF"/>
              </w:rPr>
              <w:t xml:space="preserve"> плановой явке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67237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Пример удаления записи о</w:t>
            </w:r>
            <w:r w:rsidR="00985FD6" w:rsidRPr="00BE4186">
              <w:rPr>
                <w:b/>
                <w:szCs w:val="20"/>
                <w:shd w:val="clear" w:color="auto" w:fill="FFFFFF"/>
              </w:rPr>
              <w:t xml:space="preserve"> плановой явке в карте диспансерного наблюдения</w:t>
            </w:r>
            <w:r w:rsidRPr="00BE4186">
              <w:rPr>
                <w:b/>
                <w:szCs w:val="20"/>
                <w:shd w:val="clear" w:color="auto" w:fill="FFFFFF"/>
              </w:rPr>
              <w:t>:</w:t>
            </w:r>
          </w:p>
          <w:p w:rsidR="007E76A6" w:rsidRPr="00BE4186" w:rsidRDefault="007E76A6" w:rsidP="00672370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  <w:p w:rsidR="00AE6B06" w:rsidRPr="00BE4186" w:rsidRDefault="00AE6B06" w:rsidP="00AE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&lt;tubDispVisitKey&gt;</w:t>
            </w:r>
          </w:p>
          <w:p w:rsidR="00AE6B06" w:rsidRPr="00BE4186" w:rsidRDefault="00AE6B06" w:rsidP="00AE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AE6B06" w:rsidRPr="00BE4186" w:rsidRDefault="00AE6B06" w:rsidP="00AE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AE6B06" w:rsidRPr="00BE4186" w:rsidRDefault="00AE6B06" w:rsidP="00AE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&lt;inDate&gt;2020-04-13&lt;/inDate&gt;</w:t>
            </w:r>
          </w:p>
          <w:p w:rsidR="00AE6B06" w:rsidRPr="00BE4186" w:rsidRDefault="00AE6B06" w:rsidP="00AE6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&lt;datePlan&gt;2020-04-13&lt;/datePlan&gt;</w:t>
            </w:r>
          </w:p>
          <w:p w:rsidR="002173A9" w:rsidRPr="00BE4186" w:rsidRDefault="00AE6B06" w:rsidP="00AE6B06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&lt;/tubDispVisitKey&gt;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A9" w:rsidRPr="00BE4186" w:rsidRDefault="002173A9" w:rsidP="00672370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2173A9" w:rsidRPr="00BE4186" w:rsidRDefault="002173A9" w:rsidP="00672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</w:t>
            </w:r>
            <w:r w:rsidR="007909EE" w:rsidRPr="00BE4186">
              <w:rPr>
                <w:sz w:val="20"/>
                <w:lang w:val="en-US"/>
              </w:rPr>
              <w:t>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2173A9" w:rsidRPr="00BE4186" w:rsidRDefault="002173A9" w:rsidP="0067237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2173A9" w:rsidRPr="00BE4186" w:rsidRDefault="002173A9" w:rsidP="00672370">
            <w:pPr>
              <w:shd w:val="clear" w:color="auto" w:fill="FFFFFF"/>
              <w:spacing w:before="150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удаление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прошло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успешно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2173A9" w:rsidRPr="00BE4186" w:rsidRDefault="002173A9" w:rsidP="00985FD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7909EE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</w:t>
            </w:r>
            <w:r w:rsidR="00985FD6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5C3766" w:rsidRPr="00BE4186" w:rsidRDefault="005C3766" w:rsidP="005C3766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66" w:name="_Toc54014101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tub_disp_vaccine</w:t>
      </w:r>
      <w:bookmarkEnd w:id="66"/>
    </w:p>
    <w:p w:rsidR="00985FD6" w:rsidRPr="00BE4186" w:rsidRDefault="00985FD6" w:rsidP="00985FD6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вакцинациях в карте диспансерного наблюдения пациента приведены в таблице 38.</w:t>
      </w:r>
    </w:p>
    <w:p w:rsidR="005C3766" w:rsidRPr="00BE4186" w:rsidRDefault="005C3766" w:rsidP="00985FD6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1874F6" w:rsidRPr="00BE4186">
        <w:rPr>
          <w:rFonts w:eastAsia="Calibri"/>
        </w:rPr>
        <w:t>3</w:t>
      </w:r>
      <w:r w:rsidR="00985FD6" w:rsidRPr="00BE4186">
        <w:rPr>
          <w:rFonts w:eastAsia="Calibri"/>
        </w:rPr>
        <w:t>8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985FD6" w:rsidRPr="00BE4186">
        <w:t xml:space="preserve"> подсистемы </w:t>
      </w:r>
      <w:r w:rsidR="00985FD6" w:rsidRPr="00BE4186">
        <w:rPr>
          <w:shd w:val="clear" w:color="auto" w:fill="FFFFFF"/>
        </w:rPr>
        <w:t>tub_disp_vaccine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5C3766" w:rsidRPr="00BE4186" w:rsidTr="006E44B5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3766" w:rsidRPr="00BE4186" w:rsidRDefault="005C3766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3766" w:rsidRPr="00BE4186" w:rsidRDefault="005C3766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3766" w:rsidRPr="00BE4186" w:rsidRDefault="005C3766" w:rsidP="006E44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5C3766" w:rsidRPr="00BE4186" w:rsidTr="006E44B5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3766" w:rsidRPr="00BE4186" w:rsidRDefault="005C3766" w:rsidP="005C3766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tub_disp_vaccine.read</w:t>
            </w:r>
            <w:r w:rsidR="00985FD6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5C3766" w:rsidRPr="00BE4186" w:rsidRDefault="005C3766" w:rsidP="00985FD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985FD6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вакцинации</w:t>
            </w:r>
            <w:r w:rsidR="00985FD6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</w:t>
            </w:r>
            <w:r w:rsidR="00985FD6" w:rsidRPr="00BE4186">
              <w:rPr>
                <w:b/>
                <w:szCs w:val="20"/>
              </w:rPr>
              <w:t xml:space="preserve">записи о </w:t>
            </w:r>
            <w:r w:rsidRPr="00BE4186">
              <w:rPr>
                <w:b/>
                <w:szCs w:val="20"/>
              </w:rPr>
              <w:t>вакцинации</w:t>
            </w:r>
            <w:r w:rsidR="00985FD6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16532" w:rsidRPr="00473D4A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</w:t>
            </w:r>
            <w:r w:rsidRPr="00BE4186">
              <w:rPr>
                <w:sz w:val="20"/>
                <w:lang w:val="en-US"/>
              </w:rPr>
              <w:t>tubDispVaccineKey</w:t>
            </w:r>
            <w:r w:rsidRPr="00473D4A">
              <w:rPr>
                <w:sz w:val="20"/>
                <w:lang w:val="en-US"/>
              </w:rPr>
              <w:t>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&lt;vaccineDate&gt;2020-04-13&lt;/vaccineDate&gt;</w:t>
            </w:r>
          </w:p>
          <w:p w:rsidR="005C3766" w:rsidRPr="00BE4186" w:rsidRDefault="00F16532" w:rsidP="00F16532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</w:rPr>
              <w:t>&lt;/tubDispVaccineKey&gt;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985FD6" w:rsidRPr="00BE4186">
              <w:rPr>
                <w:b/>
                <w:szCs w:val="20"/>
              </w:rPr>
              <w:t>успешно</w:t>
            </w:r>
            <w:r w:rsidR="00985FD6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&lt;nrTubDispVaccine&gt;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&lt;vaccineDate&gt;2020-04-13&lt;/vaccineDate&gt;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&lt;ribSize&gt;10&lt;/ribSize&gt;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&lt;bcgCompls&gt;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id="7"/&gt;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&lt;/bcgCompls&gt;</w:t>
            </w:r>
          </w:p>
          <w:p w:rsidR="00F16532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5C3766" w:rsidRPr="00BE4186" w:rsidRDefault="00F16532" w:rsidP="005C3766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&lt;/nrTubDispVaccine&gt;</w:t>
            </w:r>
          </w:p>
        </w:tc>
      </w:tr>
      <w:tr w:rsidR="005C3766" w:rsidRPr="00E52521" w:rsidTr="006E44B5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3766" w:rsidRPr="00BE4186" w:rsidRDefault="005C3766" w:rsidP="005C3766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tub_disp_vaccine.create</w:t>
            </w:r>
            <w:r w:rsidR="002A2DF9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5C3766" w:rsidRPr="00BE4186" w:rsidRDefault="005C3766" w:rsidP="005C376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2A2DF9" w:rsidRPr="00BE4186">
              <w:rPr>
                <w:szCs w:val="20"/>
              </w:rPr>
              <w:t>записи</w:t>
            </w:r>
            <w:r w:rsidR="00AF77B4" w:rsidRPr="00BE4186">
              <w:rPr>
                <w:szCs w:val="20"/>
              </w:rPr>
              <w:t xml:space="preserve"> о вакцинации</w:t>
            </w:r>
            <w:r w:rsidR="002A2DF9" w:rsidRPr="00BE4186">
              <w:rPr>
                <w:szCs w:val="20"/>
              </w:rPr>
              <w:t xml:space="preserve"> в карте диспансерного наблюдения</w:t>
            </w:r>
          </w:p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2A2DF9" w:rsidRPr="00BE4186">
              <w:rPr>
                <w:b/>
                <w:szCs w:val="20"/>
              </w:rPr>
              <w:t xml:space="preserve">записи о </w:t>
            </w:r>
            <w:r w:rsidRPr="00BE4186">
              <w:rPr>
                <w:b/>
                <w:szCs w:val="20"/>
              </w:rPr>
              <w:t>вакцинации</w:t>
            </w:r>
            <w:r w:rsidR="002A2DF9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5C3766" w:rsidRPr="00BE4186" w:rsidRDefault="005C3766" w:rsidP="005C3766">
            <w:pPr>
              <w:pStyle w:val="affffffb"/>
              <w:spacing w:before="0" w:after="0"/>
              <w:rPr>
                <w:szCs w:val="20"/>
              </w:rPr>
            </w:pPr>
          </w:p>
          <w:p w:rsidR="0023144E" w:rsidRPr="00473D4A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createTubDispVaccine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&lt;tubDispcardKey&gt;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&lt;vaccine&gt;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&lt;vaccineDate&gt;2018-12-10&lt;/vaccineDate&gt;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&lt;ribSize&gt;15&lt;/ribSize&gt;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&lt;bcgCompls&gt;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&lt;bcgCompl id="2"/&gt;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&lt;bcgCompl id="3"/&gt;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&lt;/bcgCompls&gt;</w:t>
            </w:r>
          </w:p>
          <w:p w:rsidR="0023144E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&lt;/vaccine&gt;</w:t>
            </w:r>
          </w:p>
          <w:p w:rsidR="005C3766" w:rsidRPr="00BE4186" w:rsidRDefault="0023144E" w:rsidP="0023144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&lt;/createTubDispVaccine&gt;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о вакцинации </w:t>
            </w:r>
            <w:r w:rsidR="002A2DF9" w:rsidRPr="00BE4186">
              <w:rPr>
                <w:b/>
                <w:szCs w:val="20"/>
              </w:rPr>
              <w:t xml:space="preserve">в карте диспансерного наблюдения </w:t>
            </w:r>
            <w:r w:rsidRPr="00BE4186">
              <w:rPr>
                <w:b/>
                <w:szCs w:val="20"/>
              </w:rPr>
              <w:t>создана успешно:</w:t>
            </w:r>
          </w:p>
          <w:p w:rsidR="005C3766" w:rsidRPr="00BE4186" w:rsidRDefault="005C3766" w:rsidP="005C3766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&lt;nrTubDispVaccine&gt;</w:t>
            </w: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&lt;vaccineDate&gt;2018-12-10&lt;/vaccineDate&gt;</w:t>
            </w: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&lt;ribSize&gt;15&lt;/ribSize&gt;</w:t>
            </w: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&lt;bcgCompls&gt;</w:t>
            </w: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id="2"/&gt;</w:t>
            </w:r>
          </w:p>
          <w:p w:rsidR="009E1EFE" w:rsidRPr="00BE4186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id="3"/&gt;</w:t>
            </w:r>
          </w:p>
          <w:p w:rsidR="009E1EFE" w:rsidRPr="00473D4A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bcgCompls</w:t>
            </w:r>
            <w:r w:rsidRPr="00473D4A">
              <w:rPr>
                <w:sz w:val="20"/>
              </w:rPr>
              <w:t>&gt;</w:t>
            </w:r>
          </w:p>
          <w:p w:rsidR="009E1EFE" w:rsidRPr="00473D4A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creatorMoOid</w:t>
            </w:r>
            <w:r w:rsidRPr="00473D4A">
              <w:rPr>
                <w:sz w:val="20"/>
              </w:rPr>
              <w:t>&gt;1.2.643.5.1.13.13.12.2.1.27&lt;/</w:t>
            </w:r>
            <w:r w:rsidRPr="00BE4186">
              <w:rPr>
                <w:sz w:val="20"/>
                <w:lang w:val="en-US"/>
              </w:rPr>
              <w:t>creatorMoOid</w:t>
            </w:r>
            <w:r w:rsidRPr="00473D4A">
              <w:rPr>
                <w:sz w:val="20"/>
              </w:rPr>
              <w:t>&gt;</w:t>
            </w:r>
          </w:p>
          <w:p w:rsidR="009E1EFE" w:rsidRPr="00473D4A" w:rsidRDefault="009E1EFE" w:rsidP="009E1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nrTubDispVaccine</w:t>
            </w:r>
            <w:r w:rsidRPr="00473D4A">
              <w:rPr>
                <w:sz w:val="20"/>
              </w:rPr>
              <w:t>&gt;</w:t>
            </w:r>
          </w:p>
          <w:p w:rsidR="005C3766" w:rsidRPr="00473D4A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 xml:space="preserve"> </w:t>
            </w:r>
          </w:p>
          <w:p w:rsidR="005C3766" w:rsidRPr="00BE4186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 вакцинации </w:t>
            </w:r>
            <w:r w:rsidR="002A2DF9" w:rsidRPr="00BE4186">
              <w:rPr>
                <w:b/>
                <w:sz w:val="20"/>
              </w:rPr>
              <w:t xml:space="preserve">в карте диспансерного наблюдения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5C3766" w:rsidRPr="00BE4186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5C3766" w:rsidRPr="00BE4186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5C3766" w:rsidRPr="00BE4186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5C3766" w:rsidRPr="00BE4186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5C3766" w:rsidRPr="00BE4186" w:rsidRDefault="005C3766" w:rsidP="005C376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&lt;detail&gt;already exists&lt;/detail&gt;</w:t>
            </w:r>
          </w:p>
          <w:p w:rsidR="005C3766" w:rsidRPr="00BE4186" w:rsidRDefault="002A2DF9" w:rsidP="002A2DF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5C3766" w:rsidRPr="00BE4186" w:rsidTr="006E44B5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3766" w:rsidRPr="00BE4186" w:rsidRDefault="005C3766" w:rsidP="006E44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tub_disp_vaccine.update</w:t>
            </w:r>
            <w:r w:rsidR="002A2DF9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5C3766" w:rsidRPr="00BE4186" w:rsidRDefault="005C3766" w:rsidP="00AF77B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Изменение</w:t>
            </w:r>
            <w:r w:rsidR="002A2DF9" w:rsidRPr="00BE4186">
              <w:rPr>
                <w:szCs w:val="20"/>
              </w:rPr>
              <w:t xml:space="preserve"> записи</w:t>
            </w:r>
            <w:r w:rsidRPr="00BE4186">
              <w:rPr>
                <w:szCs w:val="20"/>
              </w:rPr>
              <w:t xml:space="preserve"> </w:t>
            </w:r>
            <w:r w:rsidR="00AF77B4" w:rsidRPr="00BE4186">
              <w:rPr>
                <w:szCs w:val="20"/>
              </w:rPr>
              <w:t>о вакцинации</w:t>
            </w:r>
            <w:r w:rsidR="002A2DF9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</w:t>
            </w:r>
            <w:r w:rsidR="00AF77B4" w:rsidRPr="00BE4186">
              <w:rPr>
                <w:b/>
                <w:szCs w:val="20"/>
              </w:rPr>
              <w:t>записи о вакцинации</w:t>
            </w:r>
            <w:r w:rsidR="002A2DF9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5C3766" w:rsidRPr="00BE4186" w:rsidRDefault="005C3766" w:rsidP="006E44B5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&lt;updateTubDispVaccine&gt;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&lt;tubDispVaccineKey&gt;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&lt;vaccineDate&gt;2020-04-13&lt;/vaccineDate&gt;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&lt;/tubDispVaccineKey&gt;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&lt;vaccine&gt;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&lt;vaccineDate&gt;2018-12-04&lt;/vaccineDate&gt;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&lt;ribSize&gt;20&lt;/ribSize&gt;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&lt;bcgCompls&gt;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&lt;bcgCompl id="1"/&gt;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&lt;bcgCompl id="3"/&gt;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&lt;/bcgCompls&gt;</w:t>
            </w:r>
          </w:p>
          <w:p w:rsidR="00F16532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&lt;/vaccine&gt;</w:t>
            </w:r>
          </w:p>
          <w:p w:rsidR="005C3766" w:rsidRPr="00BE4186" w:rsidRDefault="00F16532" w:rsidP="00F165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&lt;/updateTubDispVaccine&gt;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2A2DF9" w:rsidRPr="00BE4186">
              <w:rPr>
                <w:b/>
                <w:szCs w:val="20"/>
              </w:rPr>
              <w:t>создание записи</w:t>
            </w:r>
            <w:r w:rsidR="00AF77B4" w:rsidRPr="00BE4186">
              <w:rPr>
                <w:b/>
                <w:szCs w:val="20"/>
              </w:rPr>
              <w:t xml:space="preserve"> о вакцинации</w:t>
            </w:r>
            <w:r w:rsidRPr="00BE4186">
              <w:rPr>
                <w:b/>
                <w:szCs w:val="20"/>
              </w:rPr>
              <w:t xml:space="preserve"> </w:t>
            </w:r>
            <w:r w:rsidR="002A2DF9" w:rsidRPr="00BE4186">
              <w:rPr>
                <w:b/>
                <w:szCs w:val="20"/>
              </w:rPr>
              <w:t>в карте диспансерного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&lt;nrTubDispVaccine&gt;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&lt;vaccineDate&gt;2018-12-04&lt;/vaccineDate&gt;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&lt;ribSize&gt;20&lt;/ribSize&gt;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&lt;bcgCompls&gt;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id="1"/&gt;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id="3"/&gt;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&lt;/bcgCompls&gt;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lastRenderedPageBreak/>
              <w:t>&lt;creatorMoOid&gt;1.2.643.5.1.13.13.12.2.1.27&lt;/creatorMoOid&gt;</w:t>
            </w:r>
          </w:p>
          <w:p w:rsidR="00F16532" w:rsidRPr="00BE4186" w:rsidRDefault="00F16532" w:rsidP="00F16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&lt;/nrTubDispVaccine&gt;</w:t>
            </w:r>
          </w:p>
          <w:p w:rsidR="005C3766" w:rsidRPr="00BE4186" w:rsidRDefault="00AF77B4" w:rsidP="00AF77B4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</w:p>
        </w:tc>
      </w:tr>
      <w:tr w:rsidR="005C3766" w:rsidRPr="00E52521" w:rsidTr="00AF77B4">
        <w:trPr>
          <w:trHeight w:val="343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3766" w:rsidRPr="00BE4186" w:rsidRDefault="005C3766" w:rsidP="006E44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B4" w:rsidRPr="00BE4186" w:rsidRDefault="00AF77B4" w:rsidP="006E44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tub_disp_vaccine.list</w:t>
            </w:r>
            <w:r w:rsidRPr="00BE4186">
              <w:rPr>
                <w:b/>
                <w:szCs w:val="20"/>
              </w:rPr>
              <w:t xml:space="preserve"> </w:t>
            </w:r>
            <w:r w:rsidR="002A2DF9" w:rsidRPr="00BE4186">
              <w:rPr>
                <w:b/>
                <w:szCs w:val="20"/>
              </w:rPr>
              <w:t xml:space="preserve">- </w:t>
            </w:r>
          </w:p>
          <w:p w:rsidR="005C3766" w:rsidRPr="00BE4186" w:rsidRDefault="005C3766" w:rsidP="002A2DF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списка </w:t>
            </w:r>
            <w:r w:rsidR="00AF77B4" w:rsidRPr="00BE4186">
              <w:rPr>
                <w:szCs w:val="20"/>
              </w:rPr>
              <w:t>запис</w:t>
            </w:r>
            <w:r w:rsidR="002A2DF9" w:rsidRPr="00BE4186">
              <w:rPr>
                <w:szCs w:val="20"/>
              </w:rPr>
              <w:t>ей о вакцинациях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</w:t>
            </w:r>
            <w:r w:rsidR="00B00C0C" w:rsidRPr="00BE4186">
              <w:rPr>
                <w:b/>
                <w:szCs w:val="20"/>
              </w:rPr>
              <w:t xml:space="preserve">получения </w:t>
            </w:r>
            <w:r w:rsidR="002A2DF9" w:rsidRPr="00BE4186">
              <w:rPr>
                <w:b/>
                <w:szCs w:val="20"/>
              </w:rPr>
              <w:t xml:space="preserve">списка </w:t>
            </w:r>
            <w:r w:rsidR="00B00C0C" w:rsidRPr="00BE4186">
              <w:rPr>
                <w:b/>
                <w:szCs w:val="20"/>
              </w:rPr>
              <w:t>запис</w:t>
            </w:r>
            <w:r w:rsidR="002A2DF9" w:rsidRPr="00BE4186">
              <w:rPr>
                <w:b/>
                <w:szCs w:val="20"/>
              </w:rPr>
              <w:t>ей</w:t>
            </w:r>
            <w:r w:rsidR="001F3E11" w:rsidRPr="00BE4186">
              <w:rPr>
                <w:b/>
                <w:szCs w:val="20"/>
              </w:rPr>
              <w:t xml:space="preserve"> о вакцинациях</w:t>
            </w:r>
            <w:r w:rsidR="002A2DF9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1F3E11" w:rsidRPr="00BE4186" w:rsidRDefault="001F3E11" w:rsidP="001F3E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&lt;tubDispcardKey&gt;</w:t>
            </w:r>
          </w:p>
          <w:p w:rsidR="001F3E11" w:rsidRPr="00BE4186" w:rsidRDefault="001F3E11" w:rsidP="001F3E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1F3E11" w:rsidRPr="00BE4186" w:rsidRDefault="001F3E11" w:rsidP="001F3E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5C3766" w:rsidRPr="00BE4186" w:rsidRDefault="001F3E11" w:rsidP="001F3E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Информация о </w:t>
            </w:r>
            <w:r w:rsidR="003A0AA4" w:rsidRPr="00BE4186">
              <w:rPr>
                <w:b/>
                <w:szCs w:val="20"/>
              </w:rPr>
              <w:t>запис</w:t>
            </w:r>
            <w:r w:rsidR="002A2DF9" w:rsidRPr="00BE4186">
              <w:rPr>
                <w:b/>
                <w:szCs w:val="20"/>
              </w:rPr>
              <w:t>ях вакцинации в карте диспансерного наблюдения успешно найдена</w:t>
            </w:r>
            <w:r w:rsidRPr="00BE4186">
              <w:rPr>
                <w:b/>
                <w:szCs w:val="20"/>
              </w:rPr>
              <w:t>:</w:t>
            </w:r>
          </w:p>
          <w:p w:rsidR="005C3766" w:rsidRPr="00BE4186" w:rsidRDefault="005C3766" w:rsidP="006E44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1F3E11" w:rsidRPr="00473D4A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&lt;?xml version="1.0" encoding="UTF-8" standalone="yes"?&gt;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&lt;vaccines&gt;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&lt;vaccineDate&gt;2018-12-10&lt;/vaccineDate&gt;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&lt;ribSize&gt;15&lt;/ribSize&gt;&lt;bcgCompls&gt;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id="2"/&gt;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id="3"/&gt;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&lt;/bcgCompls&gt;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&lt;/vaccine&gt;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&lt;vaccineDate&gt;2020-04-13&lt;/vaccineDate&gt;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&lt;ribSize&gt;10&lt;/ribSize&gt;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&lt;bcgCompls&gt;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&lt;bcgCompl id="7"/&gt;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&lt;/bcgCompls&gt;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1F3E11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&lt;/vaccine&gt;</w:t>
            </w:r>
          </w:p>
          <w:p w:rsidR="005C3766" w:rsidRPr="00BE4186" w:rsidRDefault="001F3E11" w:rsidP="001F3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&lt;/vaccines&gt;</w:t>
            </w:r>
          </w:p>
        </w:tc>
      </w:tr>
      <w:tr w:rsidR="007E76A6" w:rsidRPr="00E52521" w:rsidTr="00AF77B4">
        <w:trPr>
          <w:trHeight w:val="343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76A6" w:rsidRPr="00BE4186" w:rsidRDefault="007E76A6" w:rsidP="006E44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6E44B5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tub_disp_vaccine.delete</w:t>
            </w:r>
            <w:r w:rsidR="002A2DF9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E76A6" w:rsidRPr="00BE4186" w:rsidRDefault="007E76A6" w:rsidP="006E44B5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записи </w:t>
            </w:r>
            <w:r w:rsidR="002A2DF9" w:rsidRPr="00BE4186">
              <w:rPr>
                <w:szCs w:val="20"/>
                <w:shd w:val="clear" w:color="auto" w:fill="FFFFFF"/>
              </w:rPr>
              <w:t xml:space="preserve">о </w:t>
            </w:r>
            <w:r w:rsidRPr="00BE4186">
              <w:rPr>
                <w:szCs w:val="20"/>
                <w:shd w:val="clear" w:color="auto" w:fill="FFFFFF"/>
              </w:rPr>
              <w:t>вакцинации</w:t>
            </w:r>
            <w:r w:rsidR="002A2DF9" w:rsidRPr="00BE4186">
              <w:rPr>
                <w:szCs w:val="20"/>
                <w:shd w:val="clear" w:color="auto" w:fill="FFFFFF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6E44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2A2DF9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 xml:space="preserve">удаления записи </w:t>
            </w:r>
            <w:r w:rsidR="002A2DF9" w:rsidRPr="00BE4186">
              <w:rPr>
                <w:b/>
                <w:szCs w:val="20"/>
              </w:rPr>
              <w:t xml:space="preserve">о </w:t>
            </w:r>
            <w:r w:rsidRPr="00BE4186">
              <w:rPr>
                <w:b/>
                <w:szCs w:val="20"/>
              </w:rPr>
              <w:t>вакцинации</w:t>
            </w:r>
            <w:r w:rsidR="002A2DF9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6E44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024E3" w:rsidRPr="00473D4A" w:rsidRDefault="005024E3" w:rsidP="005024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</w:t>
            </w:r>
            <w:r w:rsidRPr="00BE4186">
              <w:rPr>
                <w:sz w:val="20"/>
                <w:lang w:val="en-US"/>
              </w:rPr>
              <w:t>tubDispVaccineKey</w:t>
            </w:r>
            <w:r w:rsidRPr="00473D4A">
              <w:rPr>
                <w:sz w:val="20"/>
                <w:lang w:val="en-US"/>
              </w:rPr>
              <w:t>&gt;</w:t>
            </w:r>
          </w:p>
          <w:p w:rsidR="005024E3" w:rsidRPr="00BE4186" w:rsidRDefault="005024E3" w:rsidP="005024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5024E3" w:rsidRPr="00BE4186" w:rsidRDefault="005024E3" w:rsidP="005024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5024E3" w:rsidRPr="00BE4186" w:rsidRDefault="005024E3" w:rsidP="005024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&lt;vaccineDate&gt;2018-12-04&lt;/vaccineDate&gt;</w:t>
            </w:r>
          </w:p>
          <w:p w:rsidR="007E76A6" w:rsidRPr="00BE4186" w:rsidRDefault="005024E3" w:rsidP="005024E3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t>&lt;/tubDispVaccineKey&gt;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7E76A6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7909EE" w:rsidRPr="00BE4186">
              <w:rPr>
                <w:sz w:val="20"/>
                <w:lang w:val="en-US"/>
              </w:rPr>
              <w:t>ding="UTF-8"standalone="yes"?&gt;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7E76A6" w:rsidRPr="00BE4186" w:rsidRDefault="007E76A6" w:rsidP="007E76A6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2A2DF9" w:rsidRPr="00BE4186">
              <w:rPr>
                <w:b/>
                <w:sz w:val="20"/>
              </w:rPr>
              <w:t>запись о вакцинации успешно удалена</w:t>
            </w:r>
            <w:r w:rsidRPr="00BE4186">
              <w:rPr>
                <w:b/>
                <w:sz w:val="20"/>
              </w:rPr>
              <w:t>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7909EE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standalone="yes"?&gt;&lt;result&gt;ok&lt;/result&gt;</w:t>
            </w:r>
          </w:p>
        </w:tc>
      </w:tr>
    </w:tbl>
    <w:p w:rsidR="00253B4E" w:rsidRPr="00BE4186" w:rsidRDefault="00253B4E" w:rsidP="00253B4E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67" w:name="_Toc54014102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tub_disp_disability</w:t>
      </w:r>
      <w:bookmarkEnd w:id="67"/>
    </w:p>
    <w:p w:rsidR="00CD1245" w:rsidRPr="00BE4186" w:rsidRDefault="00CD1245" w:rsidP="00CD1245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инвалидностях в карте диспансерного наблюдения пациента приведены в таблице 39.</w:t>
      </w:r>
    </w:p>
    <w:p w:rsidR="00CD1245" w:rsidRPr="00BE4186" w:rsidRDefault="00CD1245" w:rsidP="00CD1245">
      <w:pPr>
        <w:pStyle w:val="afffffff8"/>
        <w:ind w:firstLine="0"/>
        <w:jc w:val="left"/>
        <w:rPr>
          <w:rFonts w:eastAsia="Calibri"/>
        </w:rPr>
      </w:pPr>
    </w:p>
    <w:p w:rsidR="00CD1245" w:rsidRPr="00BE4186" w:rsidRDefault="00CD1245" w:rsidP="00CD1245">
      <w:pPr>
        <w:pStyle w:val="afffffff8"/>
        <w:ind w:firstLine="0"/>
        <w:jc w:val="left"/>
        <w:rPr>
          <w:rFonts w:eastAsia="Calibri"/>
        </w:rPr>
      </w:pPr>
    </w:p>
    <w:p w:rsidR="00CD1245" w:rsidRPr="00BE4186" w:rsidRDefault="00CD1245" w:rsidP="00CD1245">
      <w:pPr>
        <w:pStyle w:val="afffffff8"/>
        <w:ind w:firstLine="0"/>
        <w:jc w:val="left"/>
        <w:rPr>
          <w:rFonts w:eastAsia="Calibri"/>
        </w:rPr>
      </w:pPr>
    </w:p>
    <w:p w:rsidR="00CD1245" w:rsidRPr="00BE4186" w:rsidRDefault="00253B4E" w:rsidP="00CD1245">
      <w:pPr>
        <w:pStyle w:val="afffffff8"/>
        <w:ind w:firstLine="0"/>
        <w:jc w:val="left"/>
        <w:rPr>
          <w:shd w:val="clear" w:color="auto" w:fill="FFFFFF"/>
        </w:rPr>
      </w:pPr>
      <w:r w:rsidRPr="00BE4186">
        <w:rPr>
          <w:rFonts w:eastAsia="Calibri"/>
        </w:rPr>
        <w:t xml:space="preserve">Таблица </w:t>
      </w:r>
      <w:r w:rsidR="00CD1245" w:rsidRPr="00BE4186">
        <w:rPr>
          <w:rFonts w:eastAsia="Calibri"/>
        </w:rPr>
        <w:t>39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CD1245" w:rsidRPr="00BE4186">
        <w:t xml:space="preserve"> подсистемы </w:t>
      </w:r>
      <w:r w:rsidR="00CD1245" w:rsidRPr="00BE4186">
        <w:rPr>
          <w:shd w:val="clear" w:color="auto" w:fill="FFFFFF"/>
        </w:rPr>
        <w:t>tub_disp_disability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253B4E" w:rsidRPr="00BE4186" w:rsidTr="00932BA8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B4E" w:rsidRPr="00BE4186" w:rsidRDefault="00253B4E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B4E" w:rsidRPr="00BE4186" w:rsidRDefault="00253B4E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3B4E" w:rsidRPr="00BE4186" w:rsidRDefault="00253B4E" w:rsidP="00932BA8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253B4E" w:rsidRPr="00E52521" w:rsidTr="00932BA8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3B4E" w:rsidRPr="00BE4186" w:rsidRDefault="00253B4E" w:rsidP="00932BA8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tub_disp_disability.read</w:t>
            </w:r>
            <w:r w:rsidR="00CD1245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53B4E" w:rsidRPr="00BE4186" w:rsidRDefault="007D40C7" w:rsidP="00CD1245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CD1245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инвалидности</w:t>
            </w:r>
            <w:r w:rsidR="00CD1245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об инвалидности</w:t>
            </w:r>
            <w:r w:rsidR="00CD1245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44C97" w:rsidRPr="00BE4186" w:rsidRDefault="00A44C97" w:rsidP="00A44C97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&lt;tubDispDisabilityKey&gt;</w:t>
            </w:r>
          </w:p>
          <w:p w:rsidR="00A44C97" w:rsidRPr="00BE4186" w:rsidRDefault="00A44C97" w:rsidP="00A44C97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A44C97" w:rsidRPr="00BE4186" w:rsidRDefault="00A44C97" w:rsidP="00A44C97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A44C97" w:rsidRPr="00BE4186" w:rsidRDefault="00A44C97" w:rsidP="00A44C97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&lt;dateSet&gt;2020-04-01&lt;/dateSet&gt;</w:t>
            </w:r>
          </w:p>
          <w:p w:rsidR="00253B4E" w:rsidRPr="00BE4186" w:rsidRDefault="00A44C97" w:rsidP="00A44C97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&lt;/tubDispDisabilityKey&gt;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CD1245" w:rsidRPr="00BE4186">
              <w:rPr>
                <w:b/>
                <w:szCs w:val="20"/>
              </w:rPr>
              <w:t>успешно</w:t>
            </w:r>
            <w:r w:rsidR="00CD1245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CD1245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&lt;nrTubDispDisability&gt;</w:t>
            </w:r>
          </w:p>
          <w:p w:rsidR="00CD1245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CD1245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&lt;dateSet&gt;2020-04-01&lt;/dateSet&gt;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&lt;disabilityGroupId id="1"/&gt;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964776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&lt;/nrTubDispDisability&gt;</w:t>
            </w:r>
          </w:p>
        </w:tc>
      </w:tr>
      <w:tr w:rsidR="00253B4E" w:rsidRPr="00BE4186" w:rsidTr="00932BA8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3B4E" w:rsidRPr="00BE4186" w:rsidRDefault="00964776" w:rsidP="0096477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  </w:t>
            </w:r>
            <w:r w:rsidR="00253B4E"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tub_disp_disability.create</w:t>
            </w:r>
            <w:r w:rsidR="00CD1245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CD1245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инвалидности</w:t>
            </w:r>
            <w:r w:rsidR="00CD1245" w:rsidRPr="00BE4186">
              <w:rPr>
                <w:szCs w:val="20"/>
              </w:rPr>
              <w:t xml:space="preserve"> в карте диспансерного наблюдения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2E18AC" w:rsidRPr="00BE4186">
              <w:rPr>
                <w:b/>
                <w:szCs w:val="20"/>
              </w:rPr>
              <w:t xml:space="preserve">записи </w:t>
            </w:r>
            <w:r w:rsidRPr="00BE4186">
              <w:rPr>
                <w:b/>
                <w:szCs w:val="20"/>
              </w:rPr>
              <w:t>об инвалидности</w:t>
            </w:r>
            <w:r w:rsidR="00CD1245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szCs w:val="20"/>
              </w:rPr>
            </w:pP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&lt;createTubDispDisability&gt;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&lt;tubDispcardKey&gt;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&lt;/tubDispcardKey&gt;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&lt;tubCause&gt;false&lt;/tubCause&gt;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&lt;dateSet&gt;2018-11-01&lt;/dateSet&gt;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&lt;disabilityGroupId id="2"/&gt;</w:t>
            </w:r>
          </w:p>
          <w:p w:rsidR="002E18AC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&lt;/disability&gt;</w:t>
            </w:r>
          </w:p>
          <w:p w:rsidR="00253B4E" w:rsidRPr="00BE4186" w:rsidRDefault="002E18AC" w:rsidP="002E18AC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&lt;/createTubDispDisability&gt;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532E21" w:rsidRPr="00BE4186">
              <w:rPr>
                <w:b/>
                <w:szCs w:val="20"/>
              </w:rPr>
              <w:t xml:space="preserve">создание </w:t>
            </w:r>
            <w:r w:rsidRPr="00BE4186">
              <w:rPr>
                <w:b/>
                <w:szCs w:val="20"/>
              </w:rPr>
              <w:t>запис</w:t>
            </w:r>
            <w:r w:rsidR="00532E21" w:rsidRPr="00BE4186">
              <w:rPr>
                <w:b/>
                <w:szCs w:val="20"/>
              </w:rPr>
              <w:t>и</w:t>
            </w:r>
            <w:r w:rsidRPr="00BE4186">
              <w:rPr>
                <w:b/>
                <w:szCs w:val="20"/>
              </w:rPr>
              <w:t xml:space="preserve"> об инвалидности </w:t>
            </w:r>
            <w:r w:rsidR="00532E21" w:rsidRPr="00BE4186">
              <w:rPr>
                <w:b/>
                <w:szCs w:val="20"/>
              </w:rPr>
              <w:t>в карте диспансерного наблюдения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E18AC" w:rsidRPr="00BE4186" w:rsidRDefault="002E18AC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&lt;nrTubDispDisability</w:t>
            </w:r>
          </w:p>
          <w:p w:rsidR="002E18AC" w:rsidRPr="00BE4186" w:rsidRDefault="002E18AC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&lt;tubCause&gt;false&lt;/tubCause&gt;&lt;moOid&gt;1.2.643.5.1.13.13.12.2.1.27&lt;/moOid&gt;</w:t>
            </w:r>
          </w:p>
          <w:p w:rsidR="002E18AC" w:rsidRPr="00BE4186" w:rsidRDefault="002E18AC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&lt;dateSet&gt;2018-11-01&lt;/dateSet&gt;</w:t>
            </w:r>
          </w:p>
          <w:p w:rsidR="002E18AC" w:rsidRPr="00BE4186" w:rsidRDefault="002E18AC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&lt;disabilityGroupId id="2"/&gt;</w:t>
            </w:r>
          </w:p>
          <w:p w:rsidR="002E18AC" w:rsidRPr="00BE4186" w:rsidRDefault="002E18AC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2E18AC" w:rsidRPr="00BE4186" w:rsidRDefault="002E18AC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nrTubDispDisability</w:t>
            </w:r>
            <w:r w:rsidRPr="00BE4186">
              <w:rPr>
                <w:sz w:val="20"/>
              </w:rPr>
              <w:t>&gt;</w:t>
            </w:r>
          </w:p>
          <w:p w:rsidR="00253B4E" w:rsidRPr="00BE4186" w:rsidRDefault="00253B4E" w:rsidP="00932BA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 </w:t>
            </w:r>
          </w:p>
          <w:p w:rsidR="00253B4E" w:rsidRPr="00BE4186" w:rsidRDefault="00253B4E" w:rsidP="00932BA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об инвалидности </w:t>
            </w:r>
            <w:r w:rsidR="00532E21" w:rsidRPr="00BE4186">
              <w:rPr>
                <w:b/>
                <w:sz w:val="20"/>
              </w:rPr>
              <w:t xml:space="preserve">в карте диспансерного наблюдения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253B4E" w:rsidRPr="00BE4186" w:rsidRDefault="00253B4E" w:rsidP="00932BA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253B4E" w:rsidRPr="00BE4186" w:rsidRDefault="002E18AC" w:rsidP="00932BA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&lt;?</w:t>
            </w:r>
            <w:r w:rsidRPr="00BE4186">
              <w:rPr>
                <w:szCs w:val="20"/>
                <w:lang w:val="en-US"/>
              </w:rPr>
              <w:t>xml</w:t>
            </w:r>
            <w:r w:rsidRPr="00BE4186">
              <w:rPr>
                <w:szCs w:val="20"/>
              </w:rPr>
              <w:t xml:space="preserve"> </w:t>
            </w:r>
            <w:r w:rsidRPr="00BE4186">
              <w:rPr>
                <w:szCs w:val="20"/>
                <w:lang w:val="en-US"/>
              </w:rPr>
              <w:t>version</w:t>
            </w:r>
            <w:r w:rsidRPr="00BE4186">
              <w:rPr>
                <w:szCs w:val="20"/>
              </w:rPr>
              <w:t xml:space="preserve">="1.0" </w:t>
            </w:r>
            <w:r w:rsidRPr="00BE4186">
              <w:rPr>
                <w:szCs w:val="20"/>
                <w:lang w:val="en-US"/>
              </w:rPr>
              <w:t>encoding</w:t>
            </w:r>
            <w:r w:rsidRPr="00BE4186">
              <w:rPr>
                <w:szCs w:val="20"/>
              </w:rPr>
              <w:t>="</w:t>
            </w:r>
            <w:r w:rsidRPr="00BE4186">
              <w:rPr>
                <w:szCs w:val="20"/>
                <w:lang w:val="en-US"/>
              </w:rPr>
              <w:t>UTF</w:t>
            </w:r>
            <w:r w:rsidRPr="00BE4186">
              <w:rPr>
                <w:szCs w:val="20"/>
              </w:rPr>
              <w:t xml:space="preserve">-8" </w:t>
            </w:r>
            <w:r w:rsidRPr="00BE4186">
              <w:rPr>
                <w:szCs w:val="20"/>
                <w:lang w:val="en-US"/>
              </w:rPr>
              <w:t>standalone</w:t>
            </w:r>
            <w:r w:rsidRPr="00BE4186">
              <w:rPr>
                <w:szCs w:val="20"/>
              </w:rPr>
              <w:t>="</w:t>
            </w:r>
            <w:r w:rsidRPr="00BE4186">
              <w:rPr>
                <w:szCs w:val="20"/>
                <w:lang w:val="en-US"/>
              </w:rPr>
              <w:t>yes</w:t>
            </w:r>
            <w:r w:rsidRPr="00BE4186">
              <w:rPr>
                <w:szCs w:val="20"/>
              </w:rPr>
              <w:t>"?&gt;&lt;</w:t>
            </w:r>
            <w:r w:rsidRPr="00BE4186">
              <w:rPr>
                <w:szCs w:val="20"/>
                <w:lang w:val="en-US"/>
              </w:rPr>
              <w:t>error</w:t>
            </w:r>
            <w:r w:rsidRPr="00BE4186">
              <w:rPr>
                <w:szCs w:val="20"/>
              </w:rPr>
              <w:t>&gt;&lt;</w:t>
            </w:r>
            <w:r w:rsidRPr="00BE4186">
              <w:rPr>
                <w:szCs w:val="20"/>
                <w:lang w:val="en-US"/>
              </w:rPr>
              <w:t>code</w:t>
            </w:r>
            <w:r w:rsidRPr="00BE4186">
              <w:rPr>
                <w:szCs w:val="20"/>
              </w:rPr>
              <w:t>&gt;</w:t>
            </w:r>
            <w:r w:rsidRPr="00BE4186">
              <w:rPr>
                <w:szCs w:val="20"/>
                <w:lang w:val="en-US"/>
              </w:rPr>
              <w:t>VALIDATION</w:t>
            </w:r>
            <w:r w:rsidRPr="00BE4186">
              <w:rPr>
                <w:szCs w:val="20"/>
              </w:rPr>
              <w:t>_</w:t>
            </w:r>
            <w:r w:rsidRPr="00BE4186">
              <w:rPr>
                <w:szCs w:val="20"/>
                <w:lang w:val="en-US"/>
              </w:rPr>
              <w:t>FAILED</w:t>
            </w:r>
            <w:r w:rsidRPr="00BE4186">
              <w:rPr>
                <w:szCs w:val="20"/>
              </w:rPr>
              <w:t>&lt;/</w:t>
            </w:r>
            <w:r w:rsidRPr="00BE4186">
              <w:rPr>
                <w:szCs w:val="20"/>
                <w:lang w:val="en-US"/>
              </w:rPr>
              <w:t>code</w:t>
            </w:r>
            <w:r w:rsidRPr="00BE4186">
              <w:rPr>
                <w:szCs w:val="20"/>
              </w:rPr>
              <w:t>&gt;&lt;</w:t>
            </w:r>
            <w:r w:rsidRPr="00BE4186">
              <w:rPr>
                <w:szCs w:val="20"/>
                <w:lang w:val="en-US"/>
              </w:rPr>
              <w:t>detail</w:t>
            </w:r>
            <w:r w:rsidRPr="00BE4186">
              <w:rPr>
                <w:szCs w:val="20"/>
              </w:rPr>
              <w:t>&gt;Запись об инвалидности на заданную дату уже существует&lt;/</w:t>
            </w:r>
            <w:r w:rsidRPr="00BE4186">
              <w:rPr>
                <w:szCs w:val="20"/>
                <w:lang w:val="en-US"/>
              </w:rPr>
              <w:t>detail</w:t>
            </w:r>
            <w:r w:rsidRPr="00BE4186">
              <w:rPr>
                <w:szCs w:val="20"/>
              </w:rPr>
              <w:t>&gt;&lt;/</w:t>
            </w:r>
            <w:r w:rsidRPr="00BE4186">
              <w:rPr>
                <w:szCs w:val="20"/>
                <w:lang w:val="en-US"/>
              </w:rPr>
              <w:t>error</w:t>
            </w:r>
            <w:r w:rsidRPr="00BE4186">
              <w:rPr>
                <w:szCs w:val="20"/>
              </w:rPr>
              <w:t>&gt;</w:t>
            </w:r>
          </w:p>
        </w:tc>
      </w:tr>
      <w:tr w:rsidR="00253B4E" w:rsidRPr="00BE4186" w:rsidTr="00932BA8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3B4E" w:rsidRPr="00BE4186" w:rsidRDefault="00253B4E" w:rsidP="00932BA8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tub_disp_disability.update</w:t>
            </w:r>
            <w:r w:rsidR="00532E21" w:rsidRPr="00BE4186">
              <w:rPr>
                <w:b/>
                <w:szCs w:val="20"/>
                <w:shd w:val="clear" w:color="auto" w:fill="FFFFFF"/>
              </w:rPr>
              <w:t xml:space="preserve"> – </w:t>
            </w:r>
          </w:p>
          <w:p w:rsidR="00253B4E" w:rsidRPr="00BE4186" w:rsidRDefault="00253B4E" w:rsidP="00A44C97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A44C97" w:rsidRPr="00BE4186">
              <w:rPr>
                <w:szCs w:val="20"/>
              </w:rPr>
              <w:t xml:space="preserve">записи об </w:t>
            </w:r>
            <w:r w:rsidRPr="00BE4186">
              <w:rPr>
                <w:szCs w:val="20"/>
              </w:rPr>
              <w:t>инвалидности</w:t>
            </w:r>
            <w:r w:rsidR="00532E21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об инвалидности</w:t>
            </w:r>
            <w:r w:rsidR="00532E21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&lt;updateTubDispDisability&gt;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&lt;tubDispDisabilityKey&gt;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&lt;dateSet&gt;2020-04-01&lt;/dateSet&gt;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&lt;/tubDispDisabilityKey&gt;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&lt;disability&gt;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&lt;tubCause&gt;false&lt;/tubCause&gt;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&lt;moOid&gt;1.2.643.5.1.13.13.12.2.1.27&lt;/moOid&gt;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&lt;dateSet&gt;2020-04-01&lt;/dateSet&gt;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&lt;dateChange&gt;2020-04-11&lt;/dateChange&gt;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&lt;disabilityGroupId id="3"/&gt;</w:t>
            </w:r>
          </w:p>
          <w:p w:rsidR="00A44C97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&lt;/disability&gt;</w:t>
            </w:r>
          </w:p>
          <w:p w:rsidR="00253B4E" w:rsidRPr="00BE4186" w:rsidRDefault="00A44C97" w:rsidP="00A44C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&lt;/updateTubDispDisability&gt;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запись об инвалидности </w:t>
            </w:r>
            <w:r w:rsidR="00532E21" w:rsidRPr="00BE4186">
              <w:rPr>
                <w:b/>
                <w:szCs w:val="20"/>
              </w:rPr>
              <w:t xml:space="preserve">в карте диспансерного успешно </w:t>
            </w:r>
            <w:r w:rsidRPr="00BE4186">
              <w:rPr>
                <w:b/>
                <w:szCs w:val="20"/>
              </w:rPr>
              <w:t>обновлена: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&lt;nrTubDispDisability&gt;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&lt;tubCause&gt;false&lt;/tubCause&gt;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&lt;dateSet&gt;2020-04-01&lt;/dateSet&gt;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&lt;dateChange&gt;2020-04-11&lt;/dateChange&gt;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&lt;disabilityGroupId id="3"/&gt;</w:t>
            </w:r>
          </w:p>
          <w:p w:rsidR="00A44C97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253B4E" w:rsidRPr="00BE4186" w:rsidRDefault="00A44C97" w:rsidP="00A44C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&lt;/nrTubDispDisability&gt;</w:t>
            </w:r>
          </w:p>
        </w:tc>
      </w:tr>
      <w:tr w:rsidR="00253B4E" w:rsidRPr="00BE4186" w:rsidTr="00932BA8">
        <w:trPr>
          <w:trHeight w:val="343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53B4E" w:rsidRPr="00BE4186" w:rsidRDefault="00253B4E" w:rsidP="00932BA8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tub_disp_disability.list</w:t>
            </w:r>
            <w:r w:rsidR="00532E21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253B4E" w:rsidRPr="00BE4186" w:rsidRDefault="00253B4E" w:rsidP="00532E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532E21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</w:t>
            </w:r>
            <w:r w:rsidR="007D40C7" w:rsidRPr="00BE4186">
              <w:rPr>
                <w:szCs w:val="20"/>
              </w:rPr>
              <w:t>об инвалидност</w:t>
            </w:r>
            <w:r w:rsidR="00532E21" w:rsidRPr="00BE4186">
              <w:rPr>
                <w:szCs w:val="20"/>
              </w:rPr>
              <w:t>ях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</w:t>
            </w:r>
            <w:r w:rsidR="00B00C0C" w:rsidRPr="00BE4186">
              <w:rPr>
                <w:b/>
                <w:szCs w:val="20"/>
              </w:rPr>
              <w:t xml:space="preserve">получения </w:t>
            </w:r>
            <w:r w:rsidR="00532E21" w:rsidRPr="00BE4186">
              <w:rPr>
                <w:b/>
                <w:szCs w:val="20"/>
              </w:rPr>
              <w:t xml:space="preserve">списка </w:t>
            </w:r>
            <w:r w:rsidR="00B00C0C" w:rsidRPr="00BE4186">
              <w:rPr>
                <w:b/>
                <w:szCs w:val="20"/>
              </w:rPr>
              <w:t>запис</w:t>
            </w:r>
            <w:r w:rsidR="00532E21" w:rsidRPr="00BE4186">
              <w:rPr>
                <w:b/>
                <w:szCs w:val="20"/>
              </w:rPr>
              <w:t>ей об инвалидностях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E18AC" w:rsidRPr="00473D4A" w:rsidRDefault="002E18AC" w:rsidP="002E18A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tubDispcardKey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2E18AC" w:rsidRPr="00BE4186" w:rsidRDefault="002E18AC" w:rsidP="002E18A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2E18AC" w:rsidRPr="00BE4186" w:rsidRDefault="002E18AC" w:rsidP="002E18A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253B4E" w:rsidRPr="00BE4186" w:rsidRDefault="002E18AC" w:rsidP="002E18A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B4E" w:rsidRPr="00BE4186" w:rsidRDefault="00532E21" w:rsidP="00932BA8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инвалидностях в карте диспансерного наблюдения успешно найдена</w:t>
            </w:r>
            <w:r w:rsidR="00253B4E" w:rsidRPr="00BE4186">
              <w:rPr>
                <w:b/>
                <w:szCs w:val="20"/>
              </w:rPr>
              <w:t>:</w:t>
            </w:r>
          </w:p>
          <w:p w:rsidR="00253B4E" w:rsidRPr="00BE4186" w:rsidRDefault="00253B4E" w:rsidP="00932BA8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&lt;tubDispDisabilities&gt;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&lt;moOid&gt;1.2.643.5.1.13.13.12.2.1.27&lt;/moOid&gt; 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&lt;dateSet&gt;2020-04-01&lt;/dateSet&gt;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&lt;disabilityGroupId id="1"/&gt;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532E21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&lt;/disability&gt;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&lt;tubCause&gt;false&lt;/tubCause&gt;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&lt;dateSet&gt;2018-11-01&lt;/dateSet&gt;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&lt;disabilityGroupId id="2"/&gt;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2E18AC" w:rsidRPr="00BE4186" w:rsidRDefault="002E18AC" w:rsidP="002E18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&lt;/disability&gt;</w:t>
            </w:r>
          </w:p>
          <w:p w:rsidR="00253B4E" w:rsidRPr="00BE4186" w:rsidRDefault="00532E21" w:rsidP="00532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&lt;/tubDispDisabilities&gt;</w:t>
            </w:r>
          </w:p>
        </w:tc>
      </w:tr>
      <w:tr w:rsidR="007E76A6" w:rsidRPr="00E52521" w:rsidTr="0033461B">
        <w:trPr>
          <w:trHeight w:val="3128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76A6" w:rsidRPr="00BE4186" w:rsidRDefault="007E76A6" w:rsidP="00932BA8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932BA8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tub_disp_disability.delete</w:t>
            </w:r>
            <w:r w:rsidR="00532E21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E76A6" w:rsidRPr="00BE4186" w:rsidRDefault="007E76A6" w:rsidP="00932BA8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об инвалидности</w:t>
            </w:r>
            <w:r w:rsidR="0033461B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932BA8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Пример</w:t>
            </w:r>
            <w:r w:rsidR="0033461B" w:rsidRPr="00BE4186">
              <w:rPr>
                <w:b/>
                <w:szCs w:val="20"/>
                <w:shd w:val="clear" w:color="auto" w:fill="FFFFFF"/>
              </w:rPr>
              <w:t xml:space="preserve"> для</w:t>
            </w:r>
            <w:r w:rsidRPr="00BE4186">
              <w:rPr>
                <w:b/>
                <w:szCs w:val="20"/>
                <w:shd w:val="clear" w:color="auto" w:fill="FFFFFF"/>
              </w:rPr>
              <w:t xml:space="preserve"> удаления записи об инвалидности</w:t>
            </w:r>
            <w:r w:rsidR="0033461B" w:rsidRPr="00BE4186">
              <w:rPr>
                <w:b/>
                <w:szCs w:val="20"/>
                <w:shd w:val="clear" w:color="auto" w:fill="FFFFFF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  <w:shd w:val="clear" w:color="auto" w:fill="FFFFFF"/>
              </w:rPr>
              <w:t>:</w:t>
            </w:r>
          </w:p>
          <w:p w:rsidR="007E76A6" w:rsidRPr="00BE4186" w:rsidRDefault="007E76A6" w:rsidP="00932BA8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</w:p>
          <w:p w:rsidR="007E76A6" w:rsidRPr="00BE4186" w:rsidRDefault="007E76A6" w:rsidP="00932BA8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&lt;tubDispDisabilityKey&gt;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&lt;patientCard&gt;18.00015.01&lt;/patientCard&gt;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&lt;cardNumber&gt;18.00028.01&lt;/cardNumber&gt;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&lt;dateSet&gt;2018-12-10&lt;/dateSet&gt;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&lt;/tubDispDisabilityKey&gt;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7E76A6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2F1D44" w:rsidRPr="00BE4186">
              <w:rPr>
                <w:sz w:val="20"/>
                <w:lang w:val="en-US"/>
              </w:rPr>
              <w:t>ding="UTF-8"standalone="yes"?&gt;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</w:t>
            </w:r>
            <w:r w:rsidR="002F1D44" w:rsidRPr="00BE4186">
              <w:rPr>
                <w:sz w:val="20"/>
                <w:lang w:val="en-US"/>
              </w:rPr>
              <w:t>tail&gt;not found&lt;/detail&gt;&lt;/error&gt;</w:t>
            </w:r>
          </w:p>
          <w:p w:rsidR="002F1D44" w:rsidRPr="00BE4186" w:rsidRDefault="002F1D44" w:rsidP="007E76A6">
            <w:pPr>
              <w:shd w:val="clear" w:color="auto" w:fill="FFFFFF"/>
              <w:spacing w:before="150"/>
              <w:rPr>
                <w:b/>
                <w:sz w:val="20"/>
                <w:lang w:val="en-US"/>
              </w:rPr>
            </w:pPr>
          </w:p>
          <w:p w:rsidR="007E76A6" w:rsidRPr="00BE4186" w:rsidRDefault="007E76A6" w:rsidP="007E76A6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33461B" w:rsidRPr="00BE4186">
              <w:rPr>
                <w:b/>
                <w:sz w:val="20"/>
              </w:rPr>
              <w:t>запись об инвалидности успешно удалена</w:t>
            </w:r>
            <w:r w:rsidRPr="00BE4186">
              <w:rPr>
                <w:b/>
                <w:sz w:val="20"/>
              </w:rPr>
              <w:t>:</w:t>
            </w:r>
          </w:p>
          <w:p w:rsidR="007E76A6" w:rsidRPr="00BE4186" w:rsidRDefault="007E76A6" w:rsidP="002F1D4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2F1D44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</w:t>
            </w:r>
            <w:r w:rsidR="002F1D44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253B4E" w:rsidRPr="00BE4186" w:rsidRDefault="00253B4E" w:rsidP="00253B4E">
      <w:pPr>
        <w:rPr>
          <w:sz w:val="20"/>
          <w:lang w:val="en-US"/>
        </w:rPr>
      </w:pPr>
    </w:p>
    <w:p w:rsidR="007D40C7" w:rsidRPr="00BE4186" w:rsidRDefault="007D40C7" w:rsidP="007D40C7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68" w:name="_Toc54014103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tub_disp_hiv</w:t>
      </w:r>
      <w:bookmarkEnd w:id="68"/>
    </w:p>
    <w:p w:rsidR="00A95042" w:rsidRPr="00BE4186" w:rsidRDefault="00A95042" w:rsidP="00A95042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исследованиях на ВИЧ в карте диспансерного наблюдения пациента приведены в таблице 40.</w:t>
      </w:r>
    </w:p>
    <w:p w:rsidR="00A95042" w:rsidRPr="00BE4186" w:rsidRDefault="00A95042" w:rsidP="00A95042">
      <w:pPr>
        <w:pStyle w:val="afffffff8"/>
        <w:rPr>
          <w:szCs w:val="28"/>
        </w:rPr>
      </w:pPr>
    </w:p>
    <w:p w:rsidR="007D40C7" w:rsidRPr="00BE4186" w:rsidRDefault="007D40C7" w:rsidP="00A95042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3B0B0F" w:rsidRPr="00BE4186">
        <w:rPr>
          <w:rFonts w:eastAsia="Calibri"/>
        </w:rPr>
        <w:t>4</w:t>
      </w:r>
      <w:r w:rsidR="00A95042" w:rsidRPr="00BE4186">
        <w:rPr>
          <w:rFonts w:eastAsia="Calibri"/>
        </w:rPr>
        <w:t>0</w:t>
      </w:r>
      <w:r w:rsidRPr="00BE4186">
        <w:rPr>
          <w:rFonts w:eastAsia="Calibri"/>
        </w:rPr>
        <w:t xml:space="preserve">– </w:t>
      </w:r>
      <w:r w:rsidRPr="00BE4186">
        <w:t>Примеры сообщений и ответов</w:t>
      </w:r>
      <w:r w:rsidR="00A95042" w:rsidRPr="00BE4186">
        <w:t xml:space="preserve"> подсистемы </w:t>
      </w:r>
      <w:r w:rsidR="00A95042" w:rsidRPr="00BE4186">
        <w:rPr>
          <w:shd w:val="clear" w:color="auto" w:fill="FFFFFF"/>
        </w:rPr>
        <w:t>tub_disp_hiv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7D40C7" w:rsidRPr="00BE4186" w:rsidTr="001A4ECD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40C7" w:rsidRPr="00BE4186" w:rsidRDefault="007D40C7" w:rsidP="001A4EC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40C7" w:rsidRPr="00BE4186" w:rsidRDefault="007D40C7" w:rsidP="001A4EC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40C7" w:rsidRPr="00BE4186" w:rsidRDefault="007D40C7" w:rsidP="001A4ECD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7D40C7" w:rsidRPr="00BE4186" w:rsidTr="001A4ECD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40C7" w:rsidRPr="00BE4186" w:rsidRDefault="007D40C7" w:rsidP="001A4ECD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tub_disp_hiv.read</w:t>
            </w:r>
            <w:r w:rsidR="00A9504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D40C7" w:rsidRPr="00BE4186" w:rsidRDefault="007D40C7" w:rsidP="00A95042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A95042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исследовани</w:t>
            </w:r>
            <w:r w:rsidR="00A95042" w:rsidRPr="00BE4186">
              <w:rPr>
                <w:szCs w:val="20"/>
              </w:rPr>
              <w:t>и</w:t>
            </w:r>
            <w:r w:rsidRPr="00BE4186">
              <w:rPr>
                <w:szCs w:val="20"/>
              </w:rPr>
              <w:t xml:space="preserve"> на ВИЧ</w:t>
            </w:r>
            <w:r w:rsidR="00A95042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записи об </w:t>
            </w:r>
            <w:r w:rsidR="00B00C0C" w:rsidRPr="00BE4186">
              <w:rPr>
                <w:b/>
                <w:szCs w:val="20"/>
              </w:rPr>
              <w:t>исследовани</w:t>
            </w:r>
            <w:r w:rsidR="00A95042" w:rsidRPr="00BE4186">
              <w:rPr>
                <w:b/>
                <w:szCs w:val="20"/>
              </w:rPr>
              <w:t>и</w:t>
            </w:r>
            <w:r w:rsidR="00B00C0C" w:rsidRPr="00BE4186">
              <w:rPr>
                <w:b/>
                <w:szCs w:val="20"/>
              </w:rPr>
              <w:t xml:space="preserve"> на ВИЧ</w:t>
            </w:r>
            <w:r w:rsidR="00A95042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&lt;tubDispHivTestKey&gt;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141555" w:rsidRPr="00BE4186" w:rsidRDefault="00E53E62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&lt;directionDate&gt;2018-11-</w:t>
            </w:r>
            <w:r w:rsidR="00141555" w:rsidRPr="00BE4186">
              <w:rPr>
                <w:sz w:val="20"/>
                <w:lang w:val="en-US"/>
              </w:rPr>
              <w:t>01&lt;/directionDate&gt;</w:t>
            </w:r>
          </w:p>
          <w:p w:rsidR="007D40C7" w:rsidRPr="00BE4186" w:rsidRDefault="00141555" w:rsidP="00141555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&lt;/tubDispHivTestKey&gt;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A95042" w:rsidRPr="00BE4186">
              <w:rPr>
                <w:b/>
                <w:szCs w:val="20"/>
              </w:rPr>
              <w:t>успешно</w:t>
            </w:r>
            <w:r w:rsidR="00A95042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&lt;nrTubDispHivTest&gt;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&lt;directionDate&gt;2018-11-01&lt;/directionDate&gt;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&lt;labNum&gt;123456&lt;/labNum&gt;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&lt;resultDate&gt;2018-11-10&lt;/resultDate&gt;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&lt;cd4Count&gt;5&lt;/cd4Count&gt;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&lt;lymphocyteCount&gt;20&lt;/lymphocyteCount&gt;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&lt;hivAdditions&gt;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 id="3"/&gt;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&lt;/hivAdditions&gt;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&lt;hivStageId id="6"/&gt;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&lt;creatorMoOid&gt;1.2.643.5.1.13.13.12.2.1.27&lt;/creatorMoOid&gt;</w:t>
            </w:r>
          </w:p>
          <w:p w:rsidR="007D40C7" w:rsidRPr="00BE4186" w:rsidRDefault="00A95042" w:rsidP="00A95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&lt;/nrTubDispHivTest&gt;</w:t>
            </w:r>
          </w:p>
        </w:tc>
      </w:tr>
      <w:tr w:rsidR="007D40C7" w:rsidRPr="00E52521" w:rsidTr="001A4ECD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40C7" w:rsidRPr="00BE4186" w:rsidRDefault="007D40C7" w:rsidP="001A4ECD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tub_disp_hiv.create</w:t>
            </w:r>
            <w:r w:rsidR="00A9504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2A2C8B" w:rsidRPr="00BE4186">
              <w:rPr>
                <w:szCs w:val="20"/>
              </w:rPr>
              <w:t>запис</w:t>
            </w:r>
            <w:r w:rsidR="00A95042" w:rsidRPr="00BE4186">
              <w:rPr>
                <w:szCs w:val="20"/>
              </w:rPr>
              <w:t>и</w:t>
            </w:r>
            <w:r w:rsidRPr="00BE4186">
              <w:rPr>
                <w:szCs w:val="20"/>
              </w:rPr>
              <w:t xml:space="preserve"> об исследованиях на ВИЧ</w:t>
            </w:r>
            <w:r w:rsidR="00A95042" w:rsidRPr="00BE4186">
              <w:rPr>
                <w:szCs w:val="20"/>
              </w:rPr>
              <w:t xml:space="preserve"> в карте диспансерного наблюдения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A95042" w:rsidRPr="00BE4186">
              <w:rPr>
                <w:b/>
                <w:szCs w:val="20"/>
              </w:rPr>
              <w:t>записей</w:t>
            </w:r>
            <w:r w:rsidR="002A2C8B" w:rsidRPr="00BE4186">
              <w:rPr>
                <w:b/>
                <w:szCs w:val="20"/>
              </w:rPr>
              <w:t xml:space="preserve"> </w:t>
            </w:r>
            <w:r w:rsidRPr="00BE4186">
              <w:rPr>
                <w:b/>
                <w:szCs w:val="20"/>
              </w:rPr>
              <w:t>об исследованиях на ВИЧ</w:t>
            </w:r>
            <w:r w:rsidR="00A95042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&lt;createTubDispHivTest&gt;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&lt;tubDispcardKey&gt;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&lt;hivTest&gt;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&lt;directionDate&gt;2018-11-01&lt;/directionDate&gt;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&lt;labNum&gt;123456&lt;/labNum&gt;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&lt;positive&gt;true&lt;/positive&gt;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&lt;resultDate&gt;2018-11-10&lt;/resultDate&gt;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&lt;cd4Count&gt;5&lt;/cd4Count&gt;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&lt;lymphocyteCount&gt;20&lt;/lymphocyteCount&gt;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&lt;hivAdditions&gt;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&lt;hivAddition id="3"/&gt;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&lt;/hivAdditions&gt;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&lt;hivStageId id="6"/&gt;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2A2C8B" w:rsidRPr="00BE4186" w:rsidRDefault="002A2C8B" w:rsidP="00A95042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&lt;/hivTest&gt;</w:t>
            </w:r>
          </w:p>
          <w:p w:rsidR="007D40C7" w:rsidRPr="00BE4186" w:rsidRDefault="002A2C8B" w:rsidP="00A95042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&lt;/createTubDispHivTest&gt;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A95042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об </w:t>
            </w:r>
            <w:r w:rsidR="003A0AA4" w:rsidRPr="00BE4186">
              <w:rPr>
                <w:b/>
                <w:szCs w:val="20"/>
              </w:rPr>
              <w:t>исследовании на ВИЧ</w:t>
            </w:r>
            <w:r w:rsidRPr="00BE4186">
              <w:rPr>
                <w:b/>
                <w:szCs w:val="20"/>
              </w:rPr>
              <w:t xml:space="preserve"> </w:t>
            </w:r>
            <w:r w:rsidR="00A95042" w:rsidRPr="00BE4186">
              <w:rPr>
                <w:b/>
                <w:szCs w:val="20"/>
              </w:rPr>
              <w:t xml:space="preserve">в карте диспансерного наблюдения прошло </w:t>
            </w:r>
            <w:r w:rsidRPr="00BE4186">
              <w:rPr>
                <w:b/>
                <w:szCs w:val="20"/>
              </w:rPr>
              <w:t>успешно: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&lt;nrTubDispHivTest&gt;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&lt;directionDate&gt;2018-11-01&lt;/directionDate&gt;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&lt;labNum&gt;123456&lt;/labNum&gt;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&lt;positive&gt;true&lt;/positive&gt;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&lt;resultDate&gt;2018-11-10&lt;/resultDate&gt;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&lt;cd4Count&gt;5&lt;/cd4Count&gt;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&lt;lymphocyteCount&gt;20&lt;/lymphocyteCount&gt;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&lt;hivAdditions&gt;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&lt;hivAddition id="3"/&gt;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&lt;/hivAdditions&gt;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&lt;hivStageId id="6"/&gt;</w:t>
            </w:r>
          </w:p>
          <w:p w:rsidR="002A2C8B" w:rsidRPr="00BE4186" w:rsidRDefault="002A2C8B" w:rsidP="002A2C8B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&lt;creatorMoOid&gt;1.2.643.5.1.13.13.12.2.1.27&lt;/creatorMoOid&gt;</w:t>
            </w:r>
          </w:p>
          <w:p w:rsidR="007D40C7" w:rsidRPr="00BE4186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&lt;/nrTubDispHivTest&gt;</w:t>
            </w:r>
            <w:r w:rsidR="007D40C7" w:rsidRPr="00BE4186">
              <w:rPr>
                <w:sz w:val="20"/>
              </w:rPr>
              <w:t xml:space="preserve"> </w:t>
            </w:r>
          </w:p>
          <w:p w:rsidR="002A2C8B" w:rsidRPr="00BE4186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2A2C8B" w:rsidRPr="00BE4186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7D40C7" w:rsidRPr="00BE4186" w:rsidRDefault="007D40C7" w:rsidP="001A4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об </w:t>
            </w:r>
            <w:r w:rsidR="003A0AA4" w:rsidRPr="00BE4186">
              <w:rPr>
                <w:b/>
                <w:sz w:val="20"/>
              </w:rPr>
              <w:t>исследовании на ВИЧ</w:t>
            </w:r>
            <w:r w:rsidRPr="00BE4186">
              <w:rPr>
                <w:b/>
                <w:sz w:val="20"/>
              </w:rPr>
              <w:t xml:space="preserve"> </w:t>
            </w:r>
            <w:r w:rsidR="00A95042" w:rsidRPr="00BE4186">
              <w:rPr>
                <w:b/>
                <w:sz w:val="20"/>
              </w:rPr>
              <w:t xml:space="preserve">в карте диспансерного наблюдения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7D40C7" w:rsidRPr="00BE4186" w:rsidRDefault="007D40C7" w:rsidP="001A4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7D40C7" w:rsidRPr="00BE4186" w:rsidRDefault="007D40C7" w:rsidP="001A4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7D40C7" w:rsidRPr="00BE4186" w:rsidRDefault="007D40C7" w:rsidP="001A4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7D40C7" w:rsidRPr="00BE4186" w:rsidRDefault="007D40C7" w:rsidP="001A4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7D40C7" w:rsidRPr="00BE4186" w:rsidRDefault="007D40C7" w:rsidP="001A4E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7D40C7" w:rsidRPr="00BE4186" w:rsidRDefault="00A95042" w:rsidP="00A9504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7D40C7" w:rsidRPr="00BE4186" w:rsidTr="001A4ECD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40C7" w:rsidRPr="00BE4186" w:rsidRDefault="007D40C7" w:rsidP="001A4ECD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C" w:rsidRPr="00BE4186" w:rsidRDefault="00B00C0C" w:rsidP="001A4ECD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tub_disp_hiv.update</w:t>
            </w:r>
            <w:r w:rsidR="00A9504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D40C7" w:rsidRPr="00BE4186" w:rsidRDefault="007D40C7" w:rsidP="00A95042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3A0AA4" w:rsidRPr="00BE4186">
              <w:rPr>
                <w:szCs w:val="20"/>
              </w:rPr>
              <w:t xml:space="preserve">записи </w:t>
            </w:r>
            <w:r w:rsidR="00A95042" w:rsidRPr="00BE4186">
              <w:rPr>
                <w:szCs w:val="20"/>
              </w:rPr>
              <w:t>об исследовании на</w:t>
            </w:r>
            <w:r w:rsidR="003A0AA4" w:rsidRPr="00BE4186">
              <w:rPr>
                <w:szCs w:val="20"/>
              </w:rPr>
              <w:t xml:space="preserve"> ВИЧ</w:t>
            </w:r>
            <w:r w:rsidR="00A95042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об </w:t>
            </w:r>
            <w:r w:rsidR="00B00C0C" w:rsidRPr="00BE4186">
              <w:rPr>
                <w:b/>
                <w:szCs w:val="20"/>
              </w:rPr>
              <w:t>исследовании на ВИЧ</w:t>
            </w:r>
            <w:r w:rsidR="00A95042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&lt;updateTubDispHivTest&gt;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&lt;tubDispHivTestKey&gt;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&lt;directionDate&gt;2018-11-01&lt;/directionDate&gt;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&lt;/tubDispHivTestKey&gt;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&lt;hivTest&gt;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&lt;directionDate&gt;2018-11-02&lt;/directionDate&gt;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&lt;labNum&gt;123456&lt;/labNum&gt;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&lt;positive&gt;true&lt;/positive&gt;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&lt;resultDate&gt;2018-11-10&lt;/resultDate&gt;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&lt;cd4Count&gt;5&lt;/cd4Count&gt;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&lt;lymphocyteCount&gt;20&lt;/lymphocyteCount&gt;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&lt;hivAdditions&gt;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&lt;hivAddition id="3"/&gt;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&lt;/hivAdditions&gt;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&lt;hivStageId id="6"/&gt;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&lt;/hivTest&gt;</w:t>
            </w:r>
          </w:p>
          <w:p w:rsidR="007D40C7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&lt;/updateTubDispHivTest&gt;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A95042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об </w:t>
            </w:r>
            <w:r w:rsidR="003A0AA4" w:rsidRPr="00BE4186">
              <w:rPr>
                <w:b/>
                <w:szCs w:val="20"/>
              </w:rPr>
              <w:t>исследовании на ВИЧ</w:t>
            </w:r>
            <w:r w:rsidRPr="00BE4186">
              <w:rPr>
                <w:b/>
                <w:szCs w:val="20"/>
              </w:rPr>
              <w:t xml:space="preserve"> </w:t>
            </w:r>
            <w:r w:rsidR="00A95042" w:rsidRPr="00BE4186">
              <w:rPr>
                <w:b/>
                <w:szCs w:val="20"/>
              </w:rPr>
              <w:t xml:space="preserve">прошло </w:t>
            </w:r>
            <w:r w:rsidRPr="00BE4186">
              <w:rPr>
                <w:b/>
                <w:szCs w:val="20"/>
              </w:rPr>
              <w:t>успешно: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&lt;nrTubDispHivTest&gt;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&lt;directionDate&gt;2018-11-02&lt;/directionDate&gt;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&lt;labNum&gt;123456&lt;/labNum&gt;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&lt;resultDate&gt;2018-11-10&lt;/resultDate&gt;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&lt;cd4Count&gt;5&lt;/cd4Count&gt;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&lt;lymphocyteCount&gt;20&lt;/lymphocyteCount&gt;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&lt;hivAdditions&gt;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 id="3"/&gt;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&lt;/hivAdditions&gt;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&lt;hivStageId id="6"/&gt;</w:t>
            </w:r>
          </w:p>
          <w:p w:rsidR="00141555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&lt;creatorMoOid&gt;1.2.643.5.1.13.13.12.2.1.27&lt;/creatorMoOid&gt;</w:t>
            </w:r>
          </w:p>
          <w:p w:rsidR="007D40C7" w:rsidRPr="00BE4186" w:rsidRDefault="00141555" w:rsidP="00141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&lt;/nrTubDispHivTest&gt;</w:t>
            </w:r>
          </w:p>
        </w:tc>
      </w:tr>
      <w:tr w:rsidR="007D40C7" w:rsidRPr="00BE4186" w:rsidTr="00F80CEC">
        <w:trPr>
          <w:trHeight w:val="1165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40C7" w:rsidRPr="00BE4186" w:rsidRDefault="007D40C7" w:rsidP="001A4ECD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0C" w:rsidRPr="00BE4186" w:rsidRDefault="00B00C0C" w:rsidP="001A4ECD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tub_disp_hiv.list</w:t>
            </w:r>
            <w:r w:rsidR="00A95042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D40C7" w:rsidRPr="00BE4186" w:rsidRDefault="007D40C7" w:rsidP="00F80CEC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</w:t>
            </w:r>
            <w:r w:rsidR="00F80CEC" w:rsidRPr="00BE4186">
              <w:rPr>
                <w:szCs w:val="20"/>
              </w:rPr>
              <w:t>сей об</w:t>
            </w:r>
            <w:r w:rsidRPr="00BE4186">
              <w:rPr>
                <w:szCs w:val="20"/>
              </w:rPr>
              <w:t xml:space="preserve"> </w:t>
            </w:r>
            <w:r w:rsidR="003A0AA4" w:rsidRPr="00BE4186">
              <w:rPr>
                <w:szCs w:val="20"/>
              </w:rPr>
              <w:t>исследовани</w:t>
            </w:r>
            <w:r w:rsidR="00F80CEC" w:rsidRPr="00BE4186">
              <w:rPr>
                <w:szCs w:val="20"/>
              </w:rPr>
              <w:t>ях</w:t>
            </w:r>
            <w:r w:rsidR="003A0AA4" w:rsidRPr="00BE4186">
              <w:rPr>
                <w:szCs w:val="20"/>
              </w:rPr>
              <w:t xml:space="preserve"> на ВИЧ</w:t>
            </w:r>
            <w:r w:rsidR="00F80CEC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</w:t>
            </w:r>
            <w:r w:rsidR="00B00C0C" w:rsidRPr="00BE4186">
              <w:rPr>
                <w:b/>
                <w:szCs w:val="20"/>
              </w:rPr>
              <w:t xml:space="preserve">получения </w:t>
            </w:r>
            <w:r w:rsidR="00F80CEC" w:rsidRPr="00BE4186">
              <w:rPr>
                <w:b/>
                <w:szCs w:val="20"/>
              </w:rPr>
              <w:t xml:space="preserve">списка </w:t>
            </w:r>
            <w:r w:rsidR="00B00C0C" w:rsidRPr="00BE4186">
              <w:rPr>
                <w:b/>
                <w:szCs w:val="20"/>
              </w:rPr>
              <w:t>запис</w:t>
            </w:r>
            <w:r w:rsidR="00F80CEC" w:rsidRPr="00BE4186">
              <w:rPr>
                <w:b/>
                <w:szCs w:val="20"/>
              </w:rPr>
              <w:t>ей об исследованиях на ВИЧ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A2C8B" w:rsidRPr="00473D4A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tubDispcardKey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2A2C8B" w:rsidRPr="00BE4186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2A2C8B" w:rsidRPr="00BE4186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7D40C7" w:rsidRPr="00BE4186" w:rsidRDefault="002A2C8B" w:rsidP="002A2C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C7" w:rsidRPr="00BE4186" w:rsidRDefault="00F80CEC" w:rsidP="001A4EC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исследованиях в карте диспансерного наблюдения успешно найдена</w:t>
            </w:r>
            <w:r w:rsidR="007D40C7" w:rsidRPr="00BE4186">
              <w:rPr>
                <w:b/>
                <w:szCs w:val="20"/>
              </w:rPr>
              <w:t>:</w:t>
            </w:r>
          </w:p>
          <w:p w:rsidR="007D40C7" w:rsidRPr="00BE4186" w:rsidRDefault="007D40C7" w:rsidP="001A4ECD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&lt;tubDispHivTests&gt;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&lt;hivTest&gt;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&lt;directionDate&gt;2020-04-01&lt;/directionDate&gt;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&lt;resultDate&gt;2020-04-01&lt;/resultDate&gt;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&lt;cd4Count&gt;24&lt;/cd4Count&gt;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&lt;lymphocyteCount&gt;23&lt;/lymphocyteCount&gt;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&lt;hivAdditions&gt;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 id="12"/&gt;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&lt;/hivAdditions&gt;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&lt;hivStageId id="6"/&gt;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&lt;/hivTest&gt;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&lt;hivTest&gt;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&lt;directionDate&gt;2018-11-01&lt;/directionDate&gt;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&lt;labNum&gt;123456&lt;/labNum&gt;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&lt;resultDate&gt;2018-11-10&lt;/resultDate&gt;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&lt;cd4Count&gt;5&lt;/cd4Count&gt;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&lt;lymphocyteCount&gt;20&lt;/lymphocyteCount&gt;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&lt;hivAdditions&gt;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&lt;hivAddition id="3"/&gt;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&lt;/hivAdditions&gt;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&lt;hivStageId id="6"/&gt;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&lt;creatorMoOid&gt;1.2.643.5.1.13.13.12.2.1.27&lt;/creatorMoOid&gt;</w:t>
            </w:r>
          </w:p>
          <w:p w:rsidR="002A2C8B" w:rsidRPr="00BE4186" w:rsidRDefault="002A2C8B" w:rsidP="002A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&lt;/hivTest&gt;</w:t>
            </w:r>
          </w:p>
          <w:p w:rsidR="007D40C7" w:rsidRPr="00BE4186" w:rsidRDefault="00F80CEC" w:rsidP="00F80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&lt;/tubDispHivTests&gt;</w:t>
            </w:r>
          </w:p>
        </w:tc>
      </w:tr>
      <w:tr w:rsidR="007E76A6" w:rsidRPr="00E52521" w:rsidTr="001A4ECD">
        <w:trPr>
          <w:trHeight w:val="3433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76A6" w:rsidRPr="00BE4186" w:rsidRDefault="007E76A6" w:rsidP="001A4ECD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1A4ECD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tub_disp_hiv.delete</w:t>
            </w:r>
            <w:r w:rsidR="00F80CEC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E76A6" w:rsidRPr="00BE4186" w:rsidRDefault="007E76A6" w:rsidP="001A4ECD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 xml:space="preserve">записи </w:t>
            </w:r>
            <w:r w:rsidR="00141555" w:rsidRPr="00BE4186">
              <w:rPr>
                <w:szCs w:val="20"/>
              </w:rPr>
              <w:t>об исследовании на</w:t>
            </w:r>
            <w:r w:rsidRPr="00BE4186">
              <w:rPr>
                <w:szCs w:val="20"/>
              </w:rPr>
              <w:t xml:space="preserve"> ВИЧ</w:t>
            </w:r>
            <w:r w:rsidR="00F80CEC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Пример </w:t>
            </w:r>
            <w:r w:rsidR="00F80CEC" w:rsidRPr="00BE4186">
              <w:rPr>
                <w:b/>
                <w:sz w:val="20"/>
              </w:rPr>
              <w:t xml:space="preserve">для </w:t>
            </w:r>
            <w:r w:rsidRPr="00BE4186">
              <w:rPr>
                <w:b/>
                <w:sz w:val="20"/>
              </w:rPr>
              <w:t xml:space="preserve">удаления записи </w:t>
            </w:r>
            <w:r w:rsidR="00141555" w:rsidRPr="00BE4186">
              <w:rPr>
                <w:b/>
                <w:sz w:val="20"/>
              </w:rPr>
              <w:t xml:space="preserve">об исследовании </w:t>
            </w:r>
            <w:r w:rsidR="00F80CEC" w:rsidRPr="00BE4186">
              <w:rPr>
                <w:b/>
                <w:sz w:val="20"/>
              </w:rPr>
              <w:t>на ВИЧ в карте диспансерного наблюдения</w:t>
            </w:r>
            <w:r w:rsidRPr="00BE4186">
              <w:rPr>
                <w:b/>
                <w:sz w:val="20"/>
              </w:rPr>
              <w:t>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&lt;tubDispHivTestKey&gt;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141555" w:rsidRPr="00BE4186" w:rsidRDefault="00141555" w:rsidP="0014155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&lt;directionDate&gt;2018-11-02&lt;/directionDate&gt;</w:t>
            </w:r>
          </w:p>
          <w:p w:rsidR="007E76A6" w:rsidRPr="00BE4186" w:rsidRDefault="00141555" w:rsidP="00141555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&lt;/tubDispHivTestKey&gt;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7E76A6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7E76A6" w:rsidRPr="00BE4186" w:rsidRDefault="007E76A6" w:rsidP="007E76A6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удаление </w:t>
            </w:r>
            <w:r w:rsidR="00F80CEC" w:rsidRPr="00BE4186">
              <w:rPr>
                <w:b/>
                <w:sz w:val="20"/>
              </w:rPr>
              <w:t xml:space="preserve">записи об исследовании на ВИЧ в карте диспансерного наблюдения </w:t>
            </w:r>
            <w:r w:rsidRPr="00BE4186">
              <w:rPr>
                <w:b/>
                <w:sz w:val="20"/>
              </w:rPr>
              <w:t>прошло успешно: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standalone="yes"?&gt;&lt;result&gt;ok&lt;/result&gt;</w:t>
            </w:r>
          </w:p>
          <w:p w:rsidR="007E76A6" w:rsidRPr="00BE4186" w:rsidRDefault="007E76A6" w:rsidP="001A4ECD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</w:tr>
    </w:tbl>
    <w:p w:rsidR="007E76A6" w:rsidRPr="00BE4186" w:rsidRDefault="007E76A6" w:rsidP="007E76A6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69" w:name="_Toc54014104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tub_disp_xray</w:t>
      </w:r>
      <w:bookmarkEnd w:id="69"/>
    </w:p>
    <w:p w:rsidR="00A36528" w:rsidRPr="00BE4186" w:rsidRDefault="00A36528" w:rsidP="00A36528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рентгенологических исследованиях в карте диспансерного наблюдения пациента приведены в таблице 41.</w:t>
      </w:r>
    </w:p>
    <w:p w:rsidR="00B82D8B" w:rsidRPr="00BE4186" w:rsidRDefault="00B82D8B" w:rsidP="00F8576A">
      <w:pPr>
        <w:pStyle w:val="afffffff8"/>
        <w:ind w:firstLine="0"/>
        <w:rPr>
          <w:rFonts w:eastAsia="Calibri"/>
        </w:rPr>
      </w:pPr>
    </w:p>
    <w:p w:rsidR="007E76A6" w:rsidRPr="00BE4186" w:rsidRDefault="007E76A6" w:rsidP="00A36528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3B0B0F" w:rsidRPr="00BE4186">
        <w:rPr>
          <w:rFonts w:eastAsia="Calibri"/>
        </w:rPr>
        <w:t>4</w:t>
      </w:r>
      <w:r w:rsidR="00A36528" w:rsidRPr="00BE4186">
        <w:rPr>
          <w:rFonts w:eastAsia="Calibri"/>
        </w:rPr>
        <w:t>1</w:t>
      </w:r>
      <w:r w:rsidRPr="00BE4186">
        <w:rPr>
          <w:rFonts w:eastAsia="Calibri"/>
        </w:rPr>
        <w:t xml:space="preserve">– </w:t>
      </w:r>
      <w:r w:rsidRPr="00BE4186">
        <w:t>Примеры сообщений и ответов</w:t>
      </w:r>
      <w:r w:rsidR="00A36528" w:rsidRPr="00BE4186">
        <w:t xml:space="preserve"> подсистемы </w:t>
      </w:r>
      <w:r w:rsidR="00A36528" w:rsidRPr="00BE4186">
        <w:rPr>
          <w:shd w:val="clear" w:color="auto" w:fill="FFFFFF"/>
        </w:rPr>
        <w:t>tub_disp_xray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7E76A6" w:rsidRPr="00BE4186" w:rsidTr="00E05721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76A6" w:rsidRPr="00BE4186" w:rsidRDefault="007E76A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76A6" w:rsidRPr="00BE4186" w:rsidRDefault="007E76A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76A6" w:rsidRPr="00BE4186" w:rsidRDefault="007E76A6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7E76A6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76A6" w:rsidRPr="00BE4186" w:rsidRDefault="007E76A6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tub_disp_xray.read</w:t>
            </w:r>
            <w:r w:rsidR="00A36528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E76A6" w:rsidRPr="00BE4186" w:rsidRDefault="007E76A6" w:rsidP="00A3652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A36528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рентгенологическ</w:t>
            </w:r>
            <w:r w:rsidR="00A36528" w:rsidRPr="00BE4186">
              <w:rPr>
                <w:szCs w:val="20"/>
              </w:rPr>
              <w:t xml:space="preserve">ом </w:t>
            </w:r>
            <w:r w:rsidRPr="00BE4186">
              <w:rPr>
                <w:szCs w:val="20"/>
              </w:rPr>
              <w:t>исследовани</w:t>
            </w:r>
            <w:r w:rsidR="00A36528" w:rsidRPr="00BE4186">
              <w:rPr>
                <w:szCs w:val="20"/>
              </w:rPr>
              <w:t>и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 рентгенологическ</w:t>
            </w:r>
            <w:r w:rsidR="009A6F00" w:rsidRPr="00BE4186">
              <w:rPr>
                <w:b/>
                <w:szCs w:val="20"/>
              </w:rPr>
              <w:t>ом</w:t>
            </w:r>
            <w:r w:rsidRPr="00BE4186">
              <w:rPr>
                <w:b/>
                <w:szCs w:val="20"/>
              </w:rPr>
              <w:t xml:space="preserve"> исследовани</w:t>
            </w:r>
            <w:r w:rsidR="009A6F00" w:rsidRPr="00BE4186">
              <w:rPr>
                <w:b/>
                <w:szCs w:val="20"/>
              </w:rPr>
              <w:t>и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E97F9D" w:rsidRPr="00BE4186" w:rsidRDefault="00E97F9D" w:rsidP="00E97F9D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&lt;tubDispXrayKey&gt;</w:t>
            </w:r>
          </w:p>
          <w:p w:rsidR="00E97F9D" w:rsidRPr="00BE4186" w:rsidRDefault="00E97F9D" w:rsidP="00E97F9D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E97F9D" w:rsidRPr="00BE4186" w:rsidRDefault="00E97F9D" w:rsidP="00E97F9D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E97F9D" w:rsidRPr="00BE4186" w:rsidRDefault="00E97F9D" w:rsidP="00E97F9D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&lt;xrayDate&gt;2018-11-02&lt;/xrayDate&gt;</w:t>
            </w:r>
          </w:p>
          <w:p w:rsidR="00E97F9D" w:rsidRPr="00BE4186" w:rsidRDefault="00E97F9D" w:rsidP="00E97F9D">
            <w:pPr>
              <w:pStyle w:val="affffffb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&lt;methodId&gt;2&lt;/methodId&gt;</w:t>
            </w:r>
          </w:p>
          <w:p w:rsidR="007E76A6" w:rsidRPr="00BE4186" w:rsidRDefault="00E97F9D" w:rsidP="00E97F9D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&lt;/tubDispXrayKey&gt;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9A6F00" w:rsidRPr="00BE4186">
              <w:rPr>
                <w:b/>
                <w:szCs w:val="20"/>
              </w:rPr>
              <w:t>успешно</w:t>
            </w:r>
            <w:r w:rsidR="009A6F00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7E76A6" w:rsidRPr="00BE4186" w:rsidRDefault="007E76A6" w:rsidP="00E05721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&lt;?xml version="1.0" encoding="UTF-8" standalone="yes"?&gt;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&lt;nrTubDispXray&gt;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&lt;xrayDate&gt;2018-11-02&lt;/xrayDate&gt;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&lt;resultId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&lt;methodId id="2"/&gt;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&lt;/nrTubDispXray&gt;</w:t>
            </w:r>
          </w:p>
        </w:tc>
      </w:tr>
      <w:tr w:rsidR="007E76A6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76A6" w:rsidRPr="00BE4186" w:rsidRDefault="007E76A6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tub_disp_xray.create</w:t>
            </w:r>
            <w:r w:rsidRPr="00BE4186">
              <w:rPr>
                <w:b/>
                <w:szCs w:val="20"/>
              </w:rPr>
              <w:t xml:space="preserve"> </w:t>
            </w:r>
            <w:r w:rsidR="009A6F00" w:rsidRPr="00BE4186">
              <w:rPr>
                <w:b/>
                <w:szCs w:val="20"/>
              </w:rPr>
              <w:t xml:space="preserve">- 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 xml:space="preserve">Создание </w:t>
            </w:r>
            <w:r w:rsidR="00F8576A" w:rsidRPr="00BE4186">
              <w:rPr>
                <w:szCs w:val="20"/>
              </w:rPr>
              <w:t>записей</w:t>
            </w:r>
            <w:r w:rsidRPr="00BE4186">
              <w:rPr>
                <w:szCs w:val="20"/>
              </w:rPr>
              <w:t xml:space="preserve"> о рентгенологических исследованиях</w:t>
            </w:r>
            <w:r w:rsidR="009A6F00" w:rsidRPr="00BE4186">
              <w:rPr>
                <w:szCs w:val="20"/>
              </w:rPr>
              <w:t xml:space="preserve"> в карте диспансерного наблюдения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Пример для создания </w:t>
            </w:r>
            <w:r w:rsidR="009A6F00" w:rsidRPr="00BE4186">
              <w:rPr>
                <w:b/>
                <w:szCs w:val="20"/>
              </w:rPr>
              <w:t xml:space="preserve">записи </w:t>
            </w:r>
            <w:r w:rsidRPr="00BE4186">
              <w:rPr>
                <w:b/>
                <w:szCs w:val="20"/>
              </w:rPr>
              <w:t>о рентгенологических исследованиях</w:t>
            </w:r>
            <w:r w:rsidR="009A6F00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szCs w:val="20"/>
              </w:rPr>
            </w:pP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&lt;createTubDispXray&gt;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&lt;tubDispcardKey&gt;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&lt;/tubDispcardKey&gt;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&lt;xray&gt;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&lt;xrayDate&gt;2018-11-01&lt;/xrayDate&gt;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&lt;resultId id="1"/&gt;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&lt;methodId id="2"/&gt;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F8576A" w:rsidRPr="00BE4186" w:rsidRDefault="00F8576A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&lt;/xray&gt;</w:t>
            </w:r>
          </w:p>
          <w:p w:rsidR="007E76A6" w:rsidRPr="00BE4186" w:rsidRDefault="00F8576A" w:rsidP="009A6F00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&lt;/createTubDispXray&gt;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9A6F00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 рентгенологических исследованиях </w:t>
            </w:r>
            <w:r w:rsidR="009A6F00" w:rsidRPr="00BE4186">
              <w:rPr>
                <w:b/>
                <w:szCs w:val="20"/>
              </w:rPr>
              <w:t xml:space="preserve">в карте </w:t>
            </w:r>
            <w:r w:rsidR="009A6F00" w:rsidRPr="00BE4186">
              <w:rPr>
                <w:b/>
                <w:szCs w:val="20"/>
              </w:rPr>
              <w:lastRenderedPageBreak/>
              <w:t>диспансерного наблюдения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&lt;nrTubDispXray&gt;</w:t>
            </w: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&lt;xrayDate&gt;2018-11-01&lt;/xrayDate&gt;</w:t>
            </w: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&lt;resultId id="1"/&gt;</w:t>
            </w: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&lt;methodId id="2"/&gt;</w:t>
            </w: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F8576A" w:rsidRPr="00BE4186" w:rsidRDefault="00F8576A" w:rsidP="00F8576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&lt;/nrTubDispXray&gt;</w:t>
            </w:r>
          </w:p>
          <w:p w:rsidR="007E76A6" w:rsidRPr="00BE4186" w:rsidRDefault="00F8576A" w:rsidP="00F857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</w:p>
          <w:p w:rsidR="007E76A6" w:rsidRPr="00BE4186" w:rsidRDefault="007E76A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 рентгенологических исследованиях </w:t>
            </w:r>
            <w:r w:rsidR="009A6F00" w:rsidRPr="00BE4186">
              <w:rPr>
                <w:b/>
                <w:sz w:val="20"/>
              </w:rPr>
              <w:t xml:space="preserve">в карте диспансерного наблюдения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7E76A6" w:rsidRPr="00BE4186" w:rsidRDefault="007E76A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7E76A6" w:rsidRPr="00BE4186" w:rsidRDefault="007E76A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7E76A6" w:rsidRPr="00BE4186" w:rsidRDefault="007E76A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7E76A6" w:rsidRPr="00BE4186" w:rsidRDefault="007E76A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7E76A6" w:rsidRPr="00BE4186" w:rsidRDefault="007E76A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7E76A6" w:rsidRPr="00BE4186" w:rsidRDefault="009A6F00" w:rsidP="009A6F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7E76A6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E76A6" w:rsidRPr="00BE4186" w:rsidRDefault="007E76A6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tub_disp_xray.update</w:t>
            </w:r>
            <w:r w:rsidRPr="00BE4186">
              <w:rPr>
                <w:b/>
                <w:szCs w:val="20"/>
              </w:rPr>
              <w:t xml:space="preserve"> </w:t>
            </w:r>
            <w:r w:rsidR="009A6F00" w:rsidRPr="00BE4186">
              <w:rPr>
                <w:b/>
                <w:szCs w:val="20"/>
              </w:rPr>
              <w:t xml:space="preserve">– 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Изменение записи о рентгенологических исследованиях</w:t>
            </w:r>
            <w:r w:rsidR="009A6F00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 рентгенологических исследованиях</w:t>
            </w:r>
            <w:r w:rsidR="009A6F00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983DF3" w:rsidRPr="00BE4186" w:rsidRDefault="007E76A6" w:rsidP="00983DF3">
            <w:pPr>
              <w:shd w:val="clear" w:color="auto" w:fill="FFFFFF"/>
              <w:spacing w:before="150"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updateTubDispXray</w:t>
            </w:r>
            <w:r w:rsidRPr="00BE4186">
              <w:rPr>
                <w:sz w:val="20"/>
                <w:shd w:val="clear" w:color="auto" w:fill="FFFFFF"/>
              </w:rPr>
              <w:t>&gt;</w:t>
            </w:r>
            <w:r w:rsidRPr="00BE4186">
              <w:rPr>
                <w:sz w:val="20"/>
              </w:rPr>
              <w:br/>
            </w:r>
            <w:r w:rsidRPr="00BE4186">
              <w:rPr>
                <w:sz w:val="20"/>
                <w:shd w:val="clear" w:color="auto" w:fill="FFFFFF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tubDispXrayKey</w:t>
            </w:r>
            <w:r w:rsidRPr="00BE4186">
              <w:rPr>
                <w:sz w:val="20"/>
                <w:shd w:val="clear" w:color="auto" w:fill="FFFFFF"/>
              </w:rPr>
              <w:t>&gt;</w:t>
            </w:r>
            <w:r w:rsidRPr="00BE4186">
              <w:rPr>
                <w:sz w:val="20"/>
              </w:rPr>
              <w:br/>
            </w:r>
            <w:r w:rsidR="00983DF3" w:rsidRPr="00BE4186">
              <w:rPr>
                <w:sz w:val="20"/>
                <w:shd w:val="clear" w:color="auto" w:fill="FFFFFF"/>
              </w:rPr>
              <w:t>&lt;</w:t>
            </w:r>
            <w:r w:rsidR="00983DF3" w:rsidRPr="00BE4186">
              <w:rPr>
                <w:sz w:val="20"/>
                <w:shd w:val="clear" w:color="auto" w:fill="FFFFFF"/>
                <w:lang w:val="en-US"/>
              </w:rPr>
              <w:t>patientCard</w:t>
            </w:r>
            <w:r w:rsidR="00983DF3" w:rsidRPr="00BE4186">
              <w:rPr>
                <w:sz w:val="20"/>
                <w:shd w:val="clear" w:color="auto" w:fill="FFFFFF"/>
              </w:rPr>
              <w:t>&gt;20.00024.01&lt;/</w:t>
            </w:r>
            <w:r w:rsidR="00983DF3" w:rsidRPr="00BE4186">
              <w:rPr>
                <w:sz w:val="20"/>
                <w:shd w:val="clear" w:color="auto" w:fill="FFFFFF"/>
                <w:lang w:val="en-US"/>
              </w:rPr>
              <w:t>patientCard</w:t>
            </w:r>
            <w:r w:rsidR="00983DF3" w:rsidRPr="00BE4186">
              <w:rPr>
                <w:sz w:val="20"/>
                <w:shd w:val="clear" w:color="auto" w:fill="FFFFFF"/>
              </w:rPr>
              <w:t>&gt;</w:t>
            </w:r>
          </w:p>
          <w:p w:rsidR="007E76A6" w:rsidRPr="00BE4186" w:rsidRDefault="00983DF3" w:rsidP="00983DF3">
            <w:pPr>
              <w:shd w:val="clear" w:color="auto" w:fill="FFFFFF"/>
              <w:spacing w:before="150"/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cardNumber</w:t>
            </w:r>
            <w:r w:rsidRPr="00BE4186">
              <w:rPr>
                <w:sz w:val="20"/>
                <w:shd w:val="clear" w:color="auto" w:fill="FFFFFF"/>
              </w:rPr>
              <w:t>&gt;20.00041.01&lt;/</w:t>
            </w:r>
            <w:r w:rsidRPr="00BE4186">
              <w:rPr>
                <w:sz w:val="20"/>
                <w:shd w:val="clear" w:color="auto" w:fill="FFFFFF"/>
                <w:lang w:val="en-US"/>
              </w:rPr>
              <w:t>cardNumber</w:t>
            </w:r>
            <w:r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xrayDate</w:t>
            </w:r>
            <w:r w:rsidR="007E76A6" w:rsidRPr="00BE4186">
              <w:rPr>
                <w:sz w:val="20"/>
                <w:shd w:val="clear" w:color="auto" w:fill="FFFFFF"/>
              </w:rPr>
              <w:t>&gt;2018-11-01&lt;/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xrayDate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methodId</w:t>
            </w:r>
            <w:r w:rsidR="007E76A6" w:rsidRPr="00BE4186">
              <w:rPr>
                <w:sz w:val="20"/>
                <w:shd w:val="clear" w:color="auto" w:fill="FFFFFF"/>
              </w:rPr>
              <w:t>&gt;2&lt;/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methodId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tubDispXrayKey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xray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xrayDate</w:t>
            </w:r>
            <w:r w:rsidR="007E76A6" w:rsidRPr="00BE4186">
              <w:rPr>
                <w:sz w:val="20"/>
                <w:shd w:val="clear" w:color="auto" w:fill="FFFFFF"/>
              </w:rPr>
              <w:t>&gt;2018-11-02&lt;/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xrayDate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resultId</w:t>
            </w:r>
            <w:r w:rsidR="007E76A6" w:rsidRPr="00BE4186">
              <w:rPr>
                <w:sz w:val="20"/>
                <w:shd w:val="clear" w:color="auto" w:fill="FFFFFF"/>
              </w:rPr>
              <w:t xml:space="preserve"> 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id</w:t>
            </w:r>
            <w:r w:rsidR="007E76A6" w:rsidRPr="00BE4186">
              <w:rPr>
                <w:sz w:val="20"/>
                <w:shd w:val="clear" w:color="auto" w:fill="FFFFFF"/>
              </w:rPr>
              <w:t>="1"/&gt;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methodId</w:t>
            </w:r>
            <w:r w:rsidR="007E76A6" w:rsidRPr="00BE4186">
              <w:rPr>
                <w:sz w:val="20"/>
                <w:shd w:val="clear" w:color="auto" w:fill="FFFFFF"/>
              </w:rPr>
              <w:t xml:space="preserve"> 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id</w:t>
            </w:r>
            <w:r w:rsidR="007E76A6" w:rsidRPr="00BE4186">
              <w:rPr>
                <w:sz w:val="20"/>
                <w:shd w:val="clear" w:color="auto" w:fill="FFFFFF"/>
              </w:rPr>
              <w:t>="2"/&gt;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creatorMoOid</w:t>
            </w:r>
            <w:r w:rsidR="007E76A6" w:rsidRPr="00BE4186">
              <w:rPr>
                <w:sz w:val="20"/>
                <w:shd w:val="clear" w:color="auto" w:fill="FFFFFF"/>
              </w:rPr>
              <w:t>&gt;1.2.643.5.1.13.13.12.2.1.27&lt;/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creatorMoOid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xray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  <w:r w:rsidR="007E76A6" w:rsidRPr="00BE4186">
              <w:rPr>
                <w:sz w:val="20"/>
              </w:rPr>
              <w:br/>
            </w:r>
            <w:r w:rsidR="007E76A6" w:rsidRPr="00BE4186">
              <w:rPr>
                <w:sz w:val="20"/>
                <w:shd w:val="clear" w:color="auto" w:fill="FFFFFF"/>
              </w:rPr>
              <w:t>&lt;/</w:t>
            </w:r>
            <w:r w:rsidR="007E76A6" w:rsidRPr="00BE4186">
              <w:rPr>
                <w:sz w:val="20"/>
                <w:shd w:val="clear" w:color="auto" w:fill="FFFFFF"/>
                <w:lang w:val="en-US"/>
              </w:rPr>
              <w:t>updateTubDispXray</w:t>
            </w:r>
            <w:r w:rsidR="007E76A6" w:rsidRPr="00BE4186">
              <w:rPr>
                <w:sz w:val="20"/>
                <w:shd w:val="clear" w:color="auto" w:fill="FFFFFF"/>
              </w:rPr>
              <w:t>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о рентгенологических исследованиях </w:t>
            </w:r>
            <w:r w:rsidR="009A6F00" w:rsidRPr="00BE4186">
              <w:rPr>
                <w:b/>
                <w:szCs w:val="20"/>
              </w:rPr>
              <w:t xml:space="preserve">в карте диспансерного наблюдения </w:t>
            </w:r>
            <w:r w:rsidRPr="00BE4186">
              <w:rPr>
                <w:b/>
                <w:szCs w:val="20"/>
              </w:rPr>
              <w:t>успешно</w:t>
            </w:r>
            <w:r w:rsidR="009A6F00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7E76A6" w:rsidRPr="00BE4186" w:rsidRDefault="007E76A6" w:rsidP="00E05721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&lt;?xml version="1.0" encoding="UTF-8" standalone="yes"?&gt;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&lt;nrTubDispXray&gt;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&lt;xrayDate&gt;2018-11-02&lt;/xrayDate&gt;&lt;resultId id="1"/&gt;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&lt;methodId id="2"/&gt;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&lt;creatorMoOid&gt;1.2.643.5.1.13.13.12.2.1.27&lt;/creatorMoOid&gt;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&lt;/nrTubDispXray&gt;</w:t>
            </w:r>
          </w:p>
        </w:tc>
      </w:tr>
      <w:tr w:rsidR="007E76A6" w:rsidRPr="00BE4186" w:rsidTr="00E0572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76A6" w:rsidRPr="00BE4186" w:rsidRDefault="007E76A6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tub_disp_xray.list</w:t>
            </w:r>
            <w:r w:rsidRPr="00BE4186">
              <w:rPr>
                <w:b/>
                <w:szCs w:val="20"/>
              </w:rPr>
              <w:t xml:space="preserve"> </w:t>
            </w:r>
            <w:r w:rsidR="009A6F00" w:rsidRPr="00BE4186">
              <w:rPr>
                <w:b/>
                <w:szCs w:val="20"/>
              </w:rPr>
              <w:t xml:space="preserve">- </w:t>
            </w:r>
          </w:p>
          <w:p w:rsidR="007E76A6" w:rsidRPr="00BE4186" w:rsidRDefault="007E76A6" w:rsidP="009A6F00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9A6F00" w:rsidRPr="00BE4186">
              <w:rPr>
                <w:szCs w:val="20"/>
              </w:rPr>
              <w:t xml:space="preserve">ей о </w:t>
            </w:r>
            <w:r w:rsidRPr="00BE4186">
              <w:rPr>
                <w:szCs w:val="20"/>
              </w:rPr>
              <w:t>рентгенологических исследованиях</w:t>
            </w:r>
            <w:r w:rsidR="009A6F00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9A6F00" w:rsidRPr="00BE4186">
              <w:rPr>
                <w:b/>
                <w:szCs w:val="20"/>
              </w:rPr>
              <w:t>списка записей о рентгенологических исследованиях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E97F9D" w:rsidRPr="00473D4A" w:rsidRDefault="00E97F9D" w:rsidP="00E97F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tubDispcardKey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E97F9D" w:rsidRPr="00BE4186" w:rsidRDefault="00E97F9D" w:rsidP="00E97F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E97F9D" w:rsidRPr="00BE4186" w:rsidRDefault="00E97F9D" w:rsidP="00E97F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7E76A6" w:rsidRPr="00BE4186" w:rsidRDefault="00E97F9D" w:rsidP="00E97F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A6" w:rsidRPr="00BE4186" w:rsidRDefault="009A6F00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записи о рентгенологических исследованиях в карте диспансерного наблюдения успешно найдены</w:t>
            </w:r>
            <w:r w:rsidR="007E76A6" w:rsidRPr="00BE4186">
              <w:rPr>
                <w:b/>
                <w:szCs w:val="20"/>
              </w:rPr>
              <w:t>:</w:t>
            </w:r>
          </w:p>
          <w:p w:rsidR="007E76A6" w:rsidRPr="00BE4186" w:rsidRDefault="007E76A6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&lt;xrays&gt;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&lt;xrayDate&gt;2020-04-13&lt;/xrayDate&gt;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&lt;resultId id="1"/&gt;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id="6"/&gt;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&lt;/xray&gt;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&lt;xrayDate&gt;2018-11-01&lt;/xrayDate&gt;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&lt;resultId id="1"/&gt;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id="2"/&gt;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E97F9D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&lt;/xray&gt;</w:t>
            </w:r>
          </w:p>
          <w:p w:rsidR="007E76A6" w:rsidRPr="00BE4186" w:rsidRDefault="00E97F9D" w:rsidP="00E97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&lt;/xrays&gt;</w:t>
            </w:r>
          </w:p>
        </w:tc>
      </w:tr>
      <w:tr w:rsidR="007E76A6" w:rsidRPr="00E52521" w:rsidTr="00E0572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E76A6" w:rsidRPr="00BE4186" w:rsidRDefault="000B55B5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tub_disp_xray.delete</w:t>
            </w:r>
            <w:r w:rsidR="009A6F00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7E76A6" w:rsidRPr="00BE4186" w:rsidRDefault="000B55B5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 рентгенологических исследованиях</w:t>
            </w:r>
            <w:r w:rsidR="009A6F00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9A6F00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 рентгенологических исследованиях</w:t>
            </w:r>
            <w:r w:rsidR="009A6F00" w:rsidRPr="00BE4186">
              <w:rPr>
                <w:b/>
                <w:szCs w:val="20"/>
              </w:rPr>
              <w:t xml:space="preserve"> в карте диспансерного наблюдения: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83DF3" w:rsidRPr="00BE4186" w:rsidRDefault="000B55B5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&lt;tubDispXrayKey&gt;</w:t>
            </w:r>
            <w:r w:rsidRPr="00BE4186">
              <w:rPr>
                <w:sz w:val="20"/>
                <w:lang w:val="en-US"/>
              </w:rPr>
              <w:br/>
            </w:r>
            <w:r w:rsidR="00983DF3"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0B55B5" w:rsidRPr="00BE4186" w:rsidRDefault="00983DF3" w:rsidP="009A6F00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  <w:r w:rsidR="000B55B5" w:rsidRPr="00BE4186">
              <w:rPr>
                <w:sz w:val="20"/>
                <w:lang w:val="en-US"/>
              </w:rPr>
              <w:br/>
            </w:r>
            <w:r w:rsidR="000B55B5" w:rsidRPr="00BE4186">
              <w:rPr>
                <w:sz w:val="20"/>
                <w:shd w:val="clear" w:color="auto" w:fill="FFFFFF"/>
                <w:lang w:val="en-US"/>
              </w:rPr>
              <w:t>&lt;xrayDate&gt;2018-11-02&lt;/xrayDate&gt;</w:t>
            </w:r>
            <w:r w:rsidR="000B55B5" w:rsidRPr="00BE4186">
              <w:rPr>
                <w:sz w:val="20"/>
                <w:lang w:val="en-US"/>
              </w:rPr>
              <w:br/>
            </w:r>
            <w:r w:rsidR="000B55B5" w:rsidRPr="00BE4186">
              <w:rPr>
                <w:sz w:val="20"/>
                <w:shd w:val="clear" w:color="auto" w:fill="FFFFFF"/>
                <w:lang w:val="en-US"/>
              </w:rPr>
              <w:t>&lt;methodId&gt;2&lt;/methodId&gt;</w:t>
            </w:r>
            <w:r w:rsidR="000B55B5" w:rsidRPr="00BE4186">
              <w:rPr>
                <w:sz w:val="20"/>
                <w:lang w:val="en-US"/>
              </w:rPr>
              <w:br/>
            </w:r>
            <w:r w:rsidR="000B55B5" w:rsidRPr="00BE4186">
              <w:rPr>
                <w:sz w:val="20"/>
                <w:shd w:val="clear" w:color="auto" w:fill="FFFFFF"/>
                <w:lang w:val="en-US"/>
              </w:rPr>
              <w:t>&lt;/tubDispXrayKey&gt;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A6" w:rsidRPr="00BE4186" w:rsidRDefault="007E76A6" w:rsidP="007E76A6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2F1D44" w:rsidRPr="00BE4186">
              <w:rPr>
                <w:sz w:val="20"/>
                <w:lang w:val="en-US"/>
              </w:rPr>
              <w:t>ding="UTF-8"standalone="yes"?&gt;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7E76A6" w:rsidRPr="00BE4186" w:rsidRDefault="007E76A6" w:rsidP="007E76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7E76A6" w:rsidRPr="00BE4186" w:rsidRDefault="007E76A6" w:rsidP="007E76A6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9A6F00" w:rsidRPr="00BE4186">
              <w:rPr>
                <w:b/>
                <w:sz w:val="20"/>
              </w:rPr>
              <w:t xml:space="preserve">запись о рентгенологических исследованиях в карте диспансерного наблюдения </w:t>
            </w:r>
            <w:r w:rsidRPr="00BE4186">
              <w:rPr>
                <w:b/>
                <w:sz w:val="20"/>
              </w:rPr>
              <w:t>о успешно</w:t>
            </w:r>
            <w:r w:rsidR="009A6F00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7E76A6" w:rsidRPr="00BE4186" w:rsidRDefault="007E76A6" w:rsidP="009A6F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2F1D44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standalone="yes"?&gt;</w:t>
            </w:r>
            <w:r w:rsidR="009A6F00" w:rsidRPr="00BE4186">
              <w:rPr>
                <w:sz w:val="20"/>
                <w:lang w:val="en-US"/>
              </w:rPr>
              <w:t>&lt;result&gt;ok&lt;/result&gt;</w:t>
            </w:r>
          </w:p>
        </w:tc>
      </w:tr>
    </w:tbl>
    <w:p w:rsidR="000B55B5" w:rsidRPr="00BE4186" w:rsidRDefault="000B55B5" w:rsidP="000B55B5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0" w:name="_Toc54014105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tub_disp_bact</w:t>
      </w:r>
      <w:bookmarkEnd w:id="70"/>
    </w:p>
    <w:p w:rsidR="005F445F" w:rsidRPr="00BE4186" w:rsidRDefault="005F445F" w:rsidP="005F445F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исследованиях на бактериовыделение в карте диспансерного наблюдения пациента приведены в таблице 42.</w:t>
      </w:r>
    </w:p>
    <w:p w:rsidR="005F445F" w:rsidRPr="00BE4186" w:rsidRDefault="005F445F" w:rsidP="000B55B5">
      <w:pPr>
        <w:pStyle w:val="afffffff8"/>
        <w:ind w:firstLine="0"/>
        <w:jc w:val="center"/>
        <w:rPr>
          <w:rFonts w:eastAsia="Calibri"/>
        </w:rPr>
      </w:pPr>
    </w:p>
    <w:p w:rsidR="000B55B5" w:rsidRPr="00BE4186" w:rsidRDefault="000B55B5" w:rsidP="005F445F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3B0B0F" w:rsidRPr="00BE4186">
        <w:rPr>
          <w:rFonts w:eastAsia="Calibri"/>
        </w:rPr>
        <w:t>4</w:t>
      </w:r>
      <w:r w:rsidR="005F445F" w:rsidRPr="00BE4186">
        <w:rPr>
          <w:rFonts w:eastAsia="Calibri"/>
        </w:rPr>
        <w:t>2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5F445F" w:rsidRPr="00BE4186">
        <w:t xml:space="preserve"> подсистемы </w:t>
      </w:r>
      <w:r w:rsidR="005F445F" w:rsidRPr="00BE4186">
        <w:rPr>
          <w:shd w:val="clear" w:color="auto" w:fill="FFFFFF"/>
        </w:rPr>
        <w:t>tub_disp_bact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0B55B5" w:rsidRPr="00BE4186" w:rsidTr="00E05721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55B5" w:rsidRPr="00BE4186" w:rsidRDefault="000B55B5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55B5" w:rsidRPr="00BE4186" w:rsidRDefault="000B55B5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55B5" w:rsidRPr="00BE4186" w:rsidRDefault="000B55B5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0B55B5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5B5" w:rsidRPr="00BE4186" w:rsidRDefault="000B55B5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tub_disp_bact.read</w:t>
            </w:r>
            <w:r w:rsidR="005F445F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0B55B5" w:rsidRPr="00BE4186" w:rsidRDefault="000B55B5" w:rsidP="005F445F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5F445F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</w:t>
            </w:r>
            <w:r w:rsidR="005F445F" w:rsidRPr="00BE4186">
              <w:rPr>
                <w:szCs w:val="20"/>
              </w:rPr>
              <w:t>исследовании на</w:t>
            </w:r>
            <w:r w:rsidRPr="00BE4186">
              <w:rPr>
                <w:szCs w:val="20"/>
              </w:rPr>
              <w:t xml:space="preserve"> бактериовыделени</w:t>
            </w:r>
            <w:r w:rsidR="005F445F" w:rsidRPr="00BE4186">
              <w:rPr>
                <w:szCs w:val="20"/>
              </w:rPr>
              <w:t>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об исследовани</w:t>
            </w:r>
            <w:r w:rsidR="005F445F" w:rsidRPr="00BE4186">
              <w:rPr>
                <w:b/>
                <w:szCs w:val="20"/>
              </w:rPr>
              <w:t>и</w:t>
            </w:r>
            <w:r w:rsidRPr="00BE4186">
              <w:rPr>
                <w:b/>
                <w:szCs w:val="20"/>
              </w:rPr>
              <w:t xml:space="preserve"> на бактериовыделени</w:t>
            </w:r>
            <w:r w:rsidR="005F445F" w:rsidRPr="00BE4186">
              <w:rPr>
                <w:b/>
                <w:szCs w:val="20"/>
              </w:rPr>
              <w:t>е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0B55B5" w:rsidRPr="00BE4186" w:rsidRDefault="000B55B5" w:rsidP="00E05721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&lt;tubDispBactExcretionKey&gt;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&lt;patientCard&gt;18.00015.01&lt;/patientCard&gt;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&lt;cardNumber&gt;18.00028.01&lt;/cardNumber&gt;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&lt;testDate&gt;2018-11-01&lt;/testDate&gt;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&lt;methodId&gt;2&lt;/methodId&gt;</w:t>
            </w:r>
            <w:r w:rsidRPr="00BE4186">
              <w:rPr>
                <w:szCs w:val="20"/>
                <w:lang w:val="en-US"/>
              </w:rPr>
              <w:br/>
            </w:r>
            <w:r w:rsidRPr="00BE4186">
              <w:rPr>
                <w:szCs w:val="20"/>
                <w:shd w:val="clear" w:color="auto" w:fill="FFFFFF"/>
                <w:lang w:val="en-US"/>
              </w:rPr>
              <w:t>&lt;/tubDispBactExcretionKey&gt;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5F445F" w:rsidRPr="00BE4186">
              <w:rPr>
                <w:b/>
                <w:szCs w:val="20"/>
              </w:rPr>
              <w:t>успешно</w:t>
            </w:r>
            <w:r w:rsidR="005F445F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&lt;testDate&gt;2018-11-01&lt;/testDate&gt;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id="2"/&gt;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0B55B5" w:rsidRPr="00BE4186" w:rsidRDefault="005F445F" w:rsidP="005F44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&lt;/nrTubDispBactExcretion&gt;</w:t>
            </w:r>
          </w:p>
        </w:tc>
      </w:tr>
      <w:tr w:rsidR="000B55B5" w:rsidRPr="00BE4186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5B5" w:rsidRPr="00BE4186" w:rsidRDefault="000B55B5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tub_disp_bact.create</w:t>
            </w:r>
            <w:r w:rsidRPr="00BE4186">
              <w:rPr>
                <w:b/>
                <w:szCs w:val="20"/>
              </w:rPr>
              <w:t xml:space="preserve"> </w:t>
            </w:r>
            <w:r w:rsidR="005F445F" w:rsidRPr="00BE4186">
              <w:rPr>
                <w:b/>
                <w:szCs w:val="20"/>
              </w:rPr>
              <w:t xml:space="preserve">- 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7F109D" w:rsidRPr="00BE4186">
              <w:rPr>
                <w:szCs w:val="20"/>
              </w:rPr>
              <w:t xml:space="preserve">записи </w:t>
            </w:r>
            <w:r w:rsidRPr="00BE4186">
              <w:rPr>
                <w:szCs w:val="20"/>
              </w:rPr>
              <w:t>об исследованиях на бактериовыделени</w:t>
            </w:r>
            <w:r w:rsidR="007F109D" w:rsidRPr="00BE4186">
              <w:rPr>
                <w:szCs w:val="20"/>
              </w:rPr>
              <w:t>е в карте диспансерного наблюдения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</w:t>
            </w:r>
            <w:r w:rsidR="00832011" w:rsidRPr="00BE4186">
              <w:rPr>
                <w:b/>
                <w:szCs w:val="20"/>
              </w:rPr>
              <w:t xml:space="preserve"> записи</w:t>
            </w:r>
            <w:r w:rsidRPr="00BE4186">
              <w:rPr>
                <w:b/>
                <w:szCs w:val="20"/>
              </w:rPr>
              <w:t xml:space="preserve"> об исследованиях на бактериовыделени</w:t>
            </w:r>
            <w:r w:rsidR="007F109D" w:rsidRPr="00BE4186">
              <w:rPr>
                <w:b/>
                <w:szCs w:val="20"/>
              </w:rPr>
              <w:t>е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szCs w:val="20"/>
              </w:rPr>
            </w:pP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&lt;createTubDispBactExcretion&gt;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&lt;tubDispcardKey&gt;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&lt;/tubDispcardKey&gt;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&lt;testDate&gt;2018-11-01&lt;/testDate&gt;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&lt;positive&gt;true&lt;/positive&gt;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&lt;methodId id="2"/&gt;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&lt;/createTubDispBactExcretion&gt;</w:t>
            </w:r>
          </w:p>
          <w:p w:rsidR="000B55B5" w:rsidRPr="00BE4186" w:rsidRDefault="000B55B5" w:rsidP="00E05721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7F109D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об исследованиях на бактериовыделени</w:t>
            </w:r>
            <w:r w:rsidR="007F109D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</w:t>
            </w:r>
            <w:r w:rsidR="007F109D" w:rsidRPr="00BE4186">
              <w:rPr>
                <w:b/>
                <w:szCs w:val="20"/>
              </w:rPr>
              <w:t>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&lt;testDate&gt;2018-11-01&lt;/testDate&gt;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id="2"/&gt;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&lt;/nrTubDispBactExcretion&gt;</w:t>
            </w:r>
          </w:p>
          <w:p w:rsidR="000B55B5" w:rsidRPr="00BE4186" w:rsidRDefault="000B55B5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0B55B5" w:rsidRPr="00BE4186" w:rsidRDefault="000B55B5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об исследованиях на бактериовыделения уже существует:</w:t>
            </w:r>
          </w:p>
          <w:p w:rsidR="000B55B5" w:rsidRPr="00BE4186" w:rsidRDefault="000B55B5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0B55B5" w:rsidRPr="00BE4186" w:rsidRDefault="000B55B5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F1D44" w:rsidRPr="00BE4186" w:rsidRDefault="002F1D44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&lt;error&gt;&lt;code&gt;VALIDATION_FAILED&lt;/code&gt;&lt;detail&gt;already</w:t>
            </w:r>
          </w:p>
          <w:p w:rsidR="000B55B5" w:rsidRPr="00BE4186" w:rsidRDefault="002F1D44" w:rsidP="007F10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exists&lt;/detail&gt;</w:t>
            </w:r>
            <w:r w:rsidR="007F109D" w:rsidRPr="00BE4186">
              <w:rPr>
                <w:sz w:val="20"/>
                <w:lang w:val="en-US"/>
              </w:rPr>
              <w:t>&lt;/error&gt;</w:t>
            </w:r>
          </w:p>
        </w:tc>
      </w:tr>
      <w:tr w:rsidR="000B55B5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5B5" w:rsidRPr="00BE4186" w:rsidRDefault="000B55B5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tub_disp_bact.update</w:t>
            </w:r>
            <w:r w:rsidRPr="00BE4186">
              <w:rPr>
                <w:b/>
                <w:szCs w:val="20"/>
              </w:rPr>
              <w:t xml:space="preserve"> </w:t>
            </w:r>
            <w:r w:rsidR="007F109D" w:rsidRPr="00BE4186">
              <w:rPr>
                <w:b/>
                <w:szCs w:val="20"/>
              </w:rPr>
              <w:t xml:space="preserve">- </w:t>
            </w:r>
          </w:p>
          <w:p w:rsidR="000B55B5" w:rsidRPr="00BE4186" w:rsidRDefault="000B55B5" w:rsidP="007F109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Изменение записи об исследованиях на бактериовыделени</w:t>
            </w:r>
            <w:r w:rsidR="007F109D" w:rsidRPr="00BE4186">
              <w:rPr>
                <w:szCs w:val="20"/>
              </w:rPr>
              <w:t>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об исследованиях на бактериовыделени</w:t>
            </w:r>
            <w:r w:rsidR="007F109D" w:rsidRPr="00BE4186">
              <w:rPr>
                <w:b/>
                <w:szCs w:val="20"/>
              </w:rPr>
              <w:t>е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&lt;updateTubDispBactExcretion&gt;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&lt;tubDispBactExcretionKey&gt;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&lt;testDate&gt;2018-11-01&lt;/testDate&gt;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&lt;methodId&gt;2&lt;/methodId&gt;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&lt;/tubDispBactExcretionKey&gt;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&lt;bactExcretion&gt;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&lt;testDate&gt;2018-11-02&lt;/testDate&gt;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&lt;positive&gt;true&lt;/positive&gt;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&lt;methodId id="2"/&gt;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&lt;/bactExcretion&gt;</w:t>
            </w:r>
          </w:p>
          <w:p w:rsidR="000B55B5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&lt;/updateTubDispBactExcretion&gt;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исследованиях на бактериовыделени</w:t>
            </w:r>
            <w:r w:rsidR="007F109D" w:rsidRPr="00BE4186">
              <w:rPr>
                <w:b/>
                <w:szCs w:val="20"/>
              </w:rPr>
              <w:t>ев карте диспансерного наблюдения успешно</w:t>
            </w:r>
            <w:r w:rsidRPr="00BE4186">
              <w:rPr>
                <w:b/>
                <w:szCs w:val="20"/>
              </w:rPr>
              <w:t xml:space="preserve"> обновлена: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&lt;nrTubDispBactExcretion&gt;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&lt;testDate&gt;2018-11-02&lt;/testDate&gt;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id="2"/&gt;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&lt;/nrTubDispBactExcretion&gt;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</w:tr>
      <w:tr w:rsidR="000B55B5" w:rsidRPr="00BE4186" w:rsidTr="00E0572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55B5" w:rsidRPr="00BE4186" w:rsidRDefault="000B55B5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tub_disp_bact.list</w:t>
            </w:r>
            <w:r w:rsidRPr="00BE4186">
              <w:rPr>
                <w:b/>
                <w:szCs w:val="20"/>
              </w:rPr>
              <w:t xml:space="preserve"> </w:t>
            </w:r>
            <w:r w:rsidR="007F109D" w:rsidRPr="00BE4186">
              <w:rPr>
                <w:b/>
                <w:szCs w:val="20"/>
              </w:rPr>
              <w:t xml:space="preserve">- </w:t>
            </w:r>
          </w:p>
          <w:p w:rsidR="000B55B5" w:rsidRPr="00BE4186" w:rsidRDefault="000B55B5" w:rsidP="007F109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7F109D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об исследованиях на бактериовыделени</w:t>
            </w:r>
            <w:r w:rsidR="007F109D" w:rsidRPr="00BE4186">
              <w:rPr>
                <w:szCs w:val="20"/>
              </w:rPr>
              <w:t>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получения</w:t>
            </w:r>
            <w:r w:rsidR="007F109D" w:rsidRPr="00BE4186">
              <w:rPr>
                <w:b/>
                <w:szCs w:val="20"/>
              </w:rPr>
              <w:t xml:space="preserve"> списка записей об исследованиях на бактериовыделение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32011" w:rsidRPr="00473D4A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tubDispcardKey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832011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0B55B5" w:rsidRPr="00BE4186" w:rsidRDefault="00832011" w:rsidP="0083201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5B5" w:rsidRPr="00BE4186" w:rsidRDefault="007F109D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исследованиях на бактериовыделение успешно найдена</w:t>
            </w:r>
            <w:r w:rsidR="000B55B5"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&lt;bactExcretions&gt;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&lt;testDate&gt;2018-11-01&lt;/testDate&gt;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id="2"/&gt;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&lt;bactExcretion&gt;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&lt;testDate&gt;2020-04-14&lt;/testDate&gt;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&lt;positive&gt;true&lt;/positive&gt;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&lt;methodId id="3"/&gt;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32011" w:rsidRPr="00BE4186" w:rsidRDefault="00832011" w:rsidP="00832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&lt;/bactExcretion&gt;</w:t>
            </w:r>
          </w:p>
          <w:p w:rsidR="000B55B5" w:rsidRPr="00BE4186" w:rsidRDefault="007F109D" w:rsidP="007F1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&lt;/bactExcretions&gt;</w:t>
            </w:r>
          </w:p>
        </w:tc>
      </w:tr>
      <w:tr w:rsidR="000B55B5" w:rsidRPr="00E52521" w:rsidTr="00E0572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55B5" w:rsidRPr="00BE4186" w:rsidRDefault="000B55B5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tub_disp_bact.delete</w:t>
            </w:r>
            <w:r w:rsidR="007F109D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об ис</w:t>
            </w:r>
            <w:r w:rsidR="007F109D" w:rsidRPr="00BE4186">
              <w:rPr>
                <w:szCs w:val="20"/>
              </w:rPr>
              <w:t>следованиях на бактериовыделение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7F109D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об исследованиях на бактериовыделени</w:t>
            </w:r>
            <w:r w:rsidR="007F109D" w:rsidRPr="00BE4186">
              <w:rPr>
                <w:b/>
                <w:szCs w:val="20"/>
              </w:rPr>
              <w:t>е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&lt;tubDispBactExcretionKey&gt;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&lt;testDate&gt;2018-11-01&lt;/testDate&gt;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&lt;methodId&gt;2&lt;/methodId&gt;</w:t>
            </w:r>
          </w:p>
          <w:p w:rsidR="002500AE" w:rsidRPr="00BE4186" w:rsidRDefault="002500AE" w:rsidP="00250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&lt;/tubDispBactExcretionKey&gt;</w:t>
            </w:r>
          </w:p>
          <w:p w:rsidR="000B55B5" w:rsidRPr="00BE4186" w:rsidRDefault="000B55B5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0B55B5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0B55B5" w:rsidRPr="00BE4186" w:rsidRDefault="000B55B5" w:rsidP="000B55B5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7F109D" w:rsidRPr="00BE4186">
              <w:rPr>
                <w:b/>
                <w:sz w:val="20"/>
              </w:rPr>
              <w:t>запись об исследованиях на бактериовыделение прошло</w:t>
            </w:r>
            <w:r w:rsidRPr="00BE4186">
              <w:rPr>
                <w:b/>
                <w:sz w:val="20"/>
              </w:rPr>
              <w:t xml:space="preserve"> успешно:</w:t>
            </w:r>
          </w:p>
          <w:p w:rsidR="000B55B5" w:rsidRPr="00BE4186" w:rsidRDefault="000B55B5" w:rsidP="007F10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</w:t>
            </w:r>
            <w:r w:rsidR="007F109D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414F0A" w:rsidRPr="00BE4186" w:rsidRDefault="00414F0A" w:rsidP="00414F0A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1" w:name="_Toc54014106"/>
      <w:r w:rsidRPr="00BE4186">
        <w:rPr>
          <w:b/>
          <w:i w:val="0"/>
        </w:rPr>
        <w:t xml:space="preserve">Примеры запросов к подсистеме </w:t>
      </w:r>
      <w:r w:rsidR="002D60FB" w:rsidRPr="00BE4186">
        <w:rPr>
          <w:b/>
          <w:i w:val="0"/>
          <w:shd w:val="clear" w:color="auto" w:fill="FFFFFF"/>
        </w:rPr>
        <w:t>tub_disp_probe</w:t>
      </w:r>
      <w:bookmarkEnd w:id="71"/>
    </w:p>
    <w:p w:rsidR="006153F3" w:rsidRPr="00BE4186" w:rsidRDefault="006153F3" w:rsidP="006153F3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исследованиях иммунодиагностики в карте диспансерного наблюдения пациента приведены в таблице 43.</w:t>
      </w:r>
    </w:p>
    <w:p w:rsidR="006153F3" w:rsidRPr="00BE4186" w:rsidRDefault="006153F3" w:rsidP="00414F0A">
      <w:pPr>
        <w:pStyle w:val="afffffff8"/>
        <w:ind w:firstLine="0"/>
        <w:jc w:val="center"/>
        <w:rPr>
          <w:rFonts w:eastAsia="Calibri"/>
        </w:rPr>
      </w:pPr>
    </w:p>
    <w:p w:rsidR="00414F0A" w:rsidRPr="00BE4186" w:rsidRDefault="00414F0A" w:rsidP="006153F3">
      <w:pPr>
        <w:pStyle w:val="afffffff8"/>
        <w:ind w:firstLine="0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3B0B0F" w:rsidRPr="00BE4186">
        <w:rPr>
          <w:rFonts w:eastAsia="Calibri"/>
        </w:rPr>
        <w:t>4</w:t>
      </w:r>
      <w:r w:rsidR="00B00B2B" w:rsidRPr="00BE4186">
        <w:rPr>
          <w:rFonts w:eastAsia="Calibri"/>
        </w:rPr>
        <w:t>3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6153F3" w:rsidRPr="00BE4186">
        <w:t xml:space="preserve"> подсистемы </w:t>
      </w:r>
      <w:r w:rsidR="006153F3" w:rsidRPr="00BE4186">
        <w:rPr>
          <w:shd w:val="clear" w:color="auto" w:fill="FFFFFF"/>
        </w:rPr>
        <w:t>tub_disp_probe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414F0A" w:rsidRPr="00BE4186" w:rsidTr="006E2200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4F0A" w:rsidRPr="00BE4186" w:rsidRDefault="00414F0A" w:rsidP="006E2200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414F0A" w:rsidRPr="00BE4186" w:rsidTr="006E220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4F0A" w:rsidRPr="00BE4186" w:rsidRDefault="00414F0A" w:rsidP="006E220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FE652B" w:rsidP="006E220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tub_disp_probe</w:t>
            </w:r>
            <w:r w:rsidR="00414F0A" w:rsidRPr="00BE4186">
              <w:rPr>
                <w:b/>
                <w:szCs w:val="20"/>
                <w:shd w:val="clear" w:color="auto" w:fill="FFFFFF"/>
              </w:rPr>
              <w:t>.read</w:t>
            </w:r>
            <w:r w:rsidR="006153F3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414F0A" w:rsidRPr="00BE4186" w:rsidRDefault="00414F0A" w:rsidP="006153F3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6153F3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</w:t>
            </w:r>
            <w:r w:rsidR="006153F3" w:rsidRPr="00BE4186">
              <w:rPr>
                <w:szCs w:val="20"/>
              </w:rPr>
              <w:t>исследовании иммунодиагностики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записи об </w:t>
            </w:r>
            <w:r w:rsidR="00FE652B" w:rsidRPr="00BE4186">
              <w:rPr>
                <w:b/>
                <w:szCs w:val="20"/>
              </w:rPr>
              <w:t>исследовани</w:t>
            </w:r>
            <w:r w:rsidR="006153F3" w:rsidRPr="00BE4186">
              <w:rPr>
                <w:b/>
                <w:szCs w:val="20"/>
              </w:rPr>
              <w:t>и</w:t>
            </w:r>
            <w:r w:rsidR="00FE652B" w:rsidRPr="00BE4186">
              <w:rPr>
                <w:b/>
                <w:szCs w:val="20"/>
              </w:rPr>
              <w:t xml:space="preserve"> иммунодиагностики</w:t>
            </w:r>
            <w:r w:rsidR="006153F3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446BE" w:rsidRPr="00BE4186" w:rsidRDefault="004446BE" w:rsidP="006153F3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&lt;tubDispProbeKey&gt;</w:t>
            </w:r>
          </w:p>
          <w:p w:rsidR="004446BE" w:rsidRPr="00BE4186" w:rsidRDefault="004446BE" w:rsidP="006153F3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&lt;patientCard&gt;20.00024.01&lt;/patientCard&gt;</w:t>
            </w:r>
          </w:p>
          <w:p w:rsidR="004446BE" w:rsidRPr="00BE4186" w:rsidRDefault="004446BE" w:rsidP="006153F3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&lt;cardNumber&gt;20.00041.01&lt;/cardNumber&gt;</w:t>
            </w:r>
          </w:p>
          <w:p w:rsidR="004446BE" w:rsidRPr="00BE4186" w:rsidRDefault="004446BE" w:rsidP="006153F3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&lt;probeDate&gt;2018-11-01&lt;/probeDate&gt;</w:t>
            </w:r>
          </w:p>
          <w:p w:rsidR="004446BE" w:rsidRPr="00BE4186" w:rsidRDefault="004446BE" w:rsidP="006153F3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&lt;probeId&gt;1&lt;/probeId&gt;</w:t>
            </w:r>
          </w:p>
          <w:p w:rsidR="00414F0A" w:rsidRPr="00BE4186" w:rsidRDefault="004446BE" w:rsidP="006153F3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&lt;/tubDispProbeKey&gt;</w:t>
            </w:r>
            <w:r w:rsidR="00FE652B" w:rsidRPr="00BE4186">
              <w:rPr>
                <w:szCs w:val="20"/>
                <w:lang w:val="en-US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6153F3" w:rsidRPr="00BE4186">
              <w:rPr>
                <w:b/>
                <w:szCs w:val="20"/>
              </w:rPr>
              <w:t>успешно</w:t>
            </w:r>
            <w:r w:rsidR="006153F3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4446BE" w:rsidRPr="00BE4186" w:rsidRDefault="004446BE" w:rsidP="00444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4446BE" w:rsidRPr="00BE4186" w:rsidRDefault="004446BE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&lt;nrTubDispProbe&gt;</w:t>
            </w:r>
          </w:p>
          <w:p w:rsidR="004446BE" w:rsidRPr="00BE4186" w:rsidRDefault="004446BE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&lt;probeDate&gt;2018-11-01&lt;/probeDate&gt;</w:t>
            </w:r>
          </w:p>
          <w:p w:rsidR="004446BE" w:rsidRPr="00BE4186" w:rsidRDefault="004446BE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&lt;probeId id="1"/&gt;</w:t>
            </w:r>
          </w:p>
          <w:p w:rsidR="004446BE" w:rsidRPr="00BE4186" w:rsidRDefault="004446BE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&lt;dosage&gt;2&lt;/dosage&gt;</w:t>
            </w:r>
          </w:p>
          <w:p w:rsidR="004446BE" w:rsidRPr="00BE4186" w:rsidRDefault="004446BE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&lt;papuleSize&gt;12&lt;/papuleSize&gt;</w:t>
            </w:r>
          </w:p>
          <w:p w:rsidR="004446BE" w:rsidRPr="00BE4186" w:rsidRDefault="004446BE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414F0A" w:rsidRPr="00BE4186" w:rsidRDefault="006153F3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&lt;/nrTubDispProbe&gt;</w:t>
            </w:r>
          </w:p>
        </w:tc>
      </w:tr>
      <w:tr w:rsidR="00414F0A" w:rsidRPr="00E52521" w:rsidTr="006E220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4F0A" w:rsidRPr="00BE4186" w:rsidRDefault="00414F0A" w:rsidP="006E220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B" w:rsidRPr="00BE4186" w:rsidRDefault="00FE652B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tub_disp_probe.create</w:t>
            </w:r>
            <w:r w:rsidRPr="00BE4186">
              <w:rPr>
                <w:b/>
                <w:szCs w:val="20"/>
              </w:rPr>
              <w:t xml:space="preserve"> </w:t>
            </w:r>
            <w:r w:rsidR="006153F3" w:rsidRPr="00BE4186">
              <w:rPr>
                <w:b/>
                <w:szCs w:val="20"/>
              </w:rPr>
              <w:t>-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6153F3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исследованиях </w:t>
            </w:r>
            <w:r w:rsidR="00FE652B" w:rsidRPr="00BE4186">
              <w:rPr>
                <w:szCs w:val="20"/>
              </w:rPr>
              <w:t>иммунодиагностики</w:t>
            </w:r>
            <w:r w:rsidR="006153F3" w:rsidRPr="00BE4186">
              <w:rPr>
                <w:szCs w:val="20"/>
              </w:rPr>
              <w:t xml:space="preserve"> в карте </w:t>
            </w:r>
            <w:r w:rsidR="006153F3" w:rsidRPr="00BE4186">
              <w:rPr>
                <w:szCs w:val="20"/>
              </w:rPr>
              <w:lastRenderedPageBreak/>
              <w:t>диспансерного наблюдения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Пример для создания </w:t>
            </w:r>
            <w:r w:rsidR="006153F3" w:rsidRPr="00BE4186">
              <w:rPr>
                <w:b/>
                <w:szCs w:val="20"/>
              </w:rPr>
              <w:t xml:space="preserve">записи </w:t>
            </w:r>
            <w:r w:rsidRPr="00BE4186">
              <w:rPr>
                <w:b/>
                <w:szCs w:val="20"/>
              </w:rPr>
              <w:t xml:space="preserve">об исследованиях </w:t>
            </w:r>
            <w:r w:rsidR="00FE652B" w:rsidRPr="00BE4186">
              <w:rPr>
                <w:b/>
                <w:szCs w:val="20"/>
              </w:rPr>
              <w:t>иммунодиагностики</w:t>
            </w:r>
            <w:r w:rsidR="006153F3" w:rsidRPr="00BE4186">
              <w:rPr>
                <w:b/>
                <w:szCs w:val="20"/>
              </w:rPr>
              <w:t xml:space="preserve"> в карте диспансерного наблюдения:</w:t>
            </w:r>
          </w:p>
          <w:p w:rsidR="00414F0A" w:rsidRPr="00BE4186" w:rsidRDefault="00FE652B" w:rsidP="006E2200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&lt;createTubDispProbe&gt;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&lt;tubDispcardKey&gt;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&lt;patientCard&gt;18.00015.01&lt;/patientCard&gt;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&lt;cardNumber&gt;18.00028.01&lt;/cardNumber&gt;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&lt;probe&gt;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&lt;probeDate&gt;2018-11-01&lt;/probeDate&gt;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&lt;probeId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&lt;dosage&gt;2&lt;/dosage&gt;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&lt;papuleSize&gt;12&lt;/papuleSize&gt;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&lt;/probe&gt;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shd w:val="clear" w:color="auto" w:fill="FFFFFF"/>
                <w:lang w:val="en-US"/>
              </w:rPr>
              <w:t>&lt;/createTubDispProbe&gt;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6153F3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об </w:t>
            </w:r>
            <w:r w:rsidR="006153F3" w:rsidRPr="00BE4186">
              <w:rPr>
                <w:b/>
                <w:szCs w:val="20"/>
              </w:rPr>
              <w:t xml:space="preserve">исследованиях </w:t>
            </w:r>
            <w:r w:rsidR="00FE652B" w:rsidRPr="00BE4186">
              <w:rPr>
                <w:b/>
                <w:szCs w:val="20"/>
              </w:rPr>
              <w:t>иммунодиагностик</w:t>
            </w:r>
            <w:r w:rsidR="006153F3" w:rsidRPr="00BE4186">
              <w:rPr>
                <w:b/>
                <w:szCs w:val="20"/>
              </w:rPr>
              <w:t>и в карте диспансерного наблюдения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E620A" w:rsidRPr="00BE4186" w:rsidRDefault="00CE620A" w:rsidP="00CE6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&lt;?xml version="1.0" encoding="UTF-8" standalone="yes"?&gt;</w:t>
            </w:r>
          </w:p>
          <w:p w:rsidR="00CE620A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&lt;nrTubDispProbe&gt;</w:t>
            </w:r>
          </w:p>
          <w:p w:rsidR="00CE620A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&lt;probeDate&gt;2018-11-01&lt;/probeDate&gt;</w:t>
            </w:r>
          </w:p>
          <w:p w:rsidR="00CE620A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&lt;probeId id="1"/&gt;</w:t>
            </w:r>
          </w:p>
          <w:p w:rsidR="00CE620A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&lt;dosage&gt;2&lt;/dosage&gt;</w:t>
            </w:r>
          </w:p>
          <w:p w:rsidR="004446BE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&lt;papuleSize&gt;12&lt;/papuleSize&gt;</w:t>
            </w:r>
          </w:p>
          <w:p w:rsidR="00CE620A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CE620A" w:rsidRPr="00BE4186" w:rsidRDefault="00CE620A" w:rsidP="00615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&lt;/nrTubDispProbe&gt;</w:t>
            </w: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 </w:t>
            </w: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об </w:t>
            </w:r>
            <w:r w:rsidR="006153F3" w:rsidRPr="00BE4186">
              <w:rPr>
                <w:b/>
                <w:sz w:val="20"/>
              </w:rPr>
              <w:t xml:space="preserve">исследованиях </w:t>
            </w:r>
            <w:r w:rsidR="003A0AA4" w:rsidRPr="00BE4186">
              <w:rPr>
                <w:b/>
                <w:sz w:val="20"/>
              </w:rPr>
              <w:t>иммунодиагностик</w:t>
            </w:r>
            <w:r w:rsidR="006153F3" w:rsidRPr="00BE4186">
              <w:rPr>
                <w:b/>
                <w:sz w:val="20"/>
              </w:rPr>
              <w:t xml:space="preserve">и в карте диспансерного наблюдения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414F0A" w:rsidRPr="00BE4186" w:rsidRDefault="00414F0A" w:rsidP="006E22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414F0A" w:rsidRPr="00BE4186" w:rsidRDefault="006153F3" w:rsidP="006153F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414F0A" w:rsidRPr="00BE4186" w:rsidTr="006E2200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14F0A" w:rsidRPr="00BE4186" w:rsidRDefault="00414F0A" w:rsidP="006E220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B" w:rsidRPr="00BE4186" w:rsidRDefault="00FE652B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tub_disp_probe.update</w:t>
            </w:r>
            <w:r w:rsidRPr="00BE4186">
              <w:rPr>
                <w:b/>
                <w:szCs w:val="20"/>
              </w:rPr>
              <w:t xml:space="preserve"> </w:t>
            </w:r>
            <w:r w:rsidR="006153F3" w:rsidRPr="00BE4186">
              <w:rPr>
                <w:b/>
                <w:szCs w:val="20"/>
              </w:rPr>
              <w:t xml:space="preserve">- </w:t>
            </w:r>
          </w:p>
          <w:p w:rsidR="00414F0A" w:rsidRPr="00BE4186" w:rsidRDefault="00414F0A" w:rsidP="006153F3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FE652B" w:rsidRPr="00BE4186">
              <w:rPr>
                <w:szCs w:val="20"/>
              </w:rPr>
              <w:t xml:space="preserve">записи </w:t>
            </w:r>
            <w:r w:rsidRPr="00BE4186">
              <w:rPr>
                <w:szCs w:val="20"/>
              </w:rPr>
              <w:t xml:space="preserve">об </w:t>
            </w:r>
            <w:r w:rsidR="006153F3" w:rsidRPr="00BE4186">
              <w:rPr>
                <w:szCs w:val="20"/>
              </w:rPr>
              <w:t xml:space="preserve">исследованиях </w:t>
            </w:r>
            <w:r w:rsidR="00FE652B" w:rsidRPr="00BE4186">
              <w:rPr>
                <w:szCs w:val="20"/>
              </w:rPr>
              <w:t>иммунодиагностик</w:t>
            </w:r>
            <w:r w:rsidR="006153F3" w:rsidRPr="00BE4186">
              <w:rPr>
                <w:szCs w:val="20"/>
              </w:rPr>
              <w:t>и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об исследовании </w:t>
            </w:r>
            <w:r w:rsidR="00FE652B" w:rsidRPr="00BE4186">
              <w:rPr>
                <w:b/>
                <w:szCs w:val="20"/>
              </w:rPr>
              <w:t>иммунодиагностики</w:t>
            </w:r>
            <w:r w:rsidR="00B00B2B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&lt;updateTubDispProbe&gt;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&lt;tubDispProbeKey&gt;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&lt;probeDate&gt;2018-11-01&lt;/probeDate&gt;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&lt;probeId&gt;1&lt;/probeId&gt;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&lt;/tubDispProbeKey&gt;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&lt;probe&gt;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&lt;probeDate&gt;2018-11-02&lt;/probeDate&gt;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&lt;probeId id="2"/&gt;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&lt;dosage&gt;2&lt;/dosage&gt;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&lt;papuleSize&gt;12&lt;/papuleSize&gt;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&lt;/probe&gt;</w:t>
            </w:r>
          </w:p>
          <w:p w:rsidR="00414F0A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&lt;/updateTubDispProbe&gt;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об </w:t>
            </w:r>
            <w:r w:rsidR="00B00B2B" w:rsidRPr="00BE4186">
              <w:rPr>
                <w:b/>
                <w:szCs w:val="20"/>
              </w:rPr>
              <w:t xml:space="preserve">исследованиях </w:t>
            </w:r>
            <w:r w:rsidR="00FE652B" w:rsidRPr="00BE4186">
              <w:rPr>
                <w:b/>
                <w:szCs w:val="20"/>
              </w:rPr>
              <w:t>иммунодиагностик</w:t>
            </w:r>
            <w:r w:rsidR="00B00B2B" w:rsidRPr="00BE4186">
              <w:rPr>
                <w:b/>
                <w:szCs w:val="20"/>
              </w:rPr>
              <w:t>и успешно</w:t>
            </w:r>
            <w:r w:rsidRPr="00BE4186">
              <w:rPr>
                <w:b/>
                <w:szCs w:val="20"/>
              </w:rPr>
              <w:t xml:space="preserve"> обновлена: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446BE" w:rsidRPr="00BE4186" w:rsidRDefault="004446BE" w:rsidP="00444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&lt;nrTubDispProbe&gt;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&lt;probeDate&gt;2018-11-02&lt;/probeDate&gt;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&lt;probeId id="2"/&gt;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&lt;dosage&gt;2&lt;/dosage&gt;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&lt;papuleSize&gt;12&lt;/papuleSize&gt;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&lt;/nrTubDispProbe&gt;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</w:tr>
      <w:tr w:rsidR="00414F0A" w:rsidRPr="00BE4186" w:rsidTr="002D60FB">
        <w:trPr>
          <w:trHeight w:val="88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14F0A" w:rsidRPr="00BE4186" w:rsidRDefault="00414F0A" w:rsidP="006E220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2B" w:rsidRPr="00BE4186" w:rsidRDefault="00FE652B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tub_disp_probe.list</w:t>
            </w:r>
            <w:r w:rsidRPr="00BE4186">
              <w:rPr>
                <w:b/>
                <w:szCs w:val="20"/>
              </w:rPr>
              <w:t xml:space="preserve"> </w:t>
            </w:r>
            <w:r w:rsidR="00B00B2B" w:rsidRPr="00BE4186">
              <w:rPr>
                <w:b/>
                <w:szCs w:val="20"/>
              </w:rPr>
              <w:t xml:space="preserve">- </w:t>
            </w:r>
          </w:p>
          <w:p w:rsidR="00414F0A" w:rsidRPr="00BE4186" w:rsidRDefault="00414F0A" w:rsidP="00B00B2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B00B2B" w:rsidRPr="00BE4186">
              <w:rPr>
                <w:szCs w:val="20"/>
              </w:rPr>
              <w:t xml:space="preserve">ей </w:t>
            </w:r>
            <w:r w:rsidR="00FE652B" w:rsidRPr="00BE4186">
              <w:rPr>
                <w:szCs w:val="20"/>
              </w:rPr>
              <w:t xml:space="preserve">об </w:t>
            </w:r>
            <w:r w:rsidR="00B00B2B" w:rsidRPr="00BE4186">
              <w:rPr>
                <w:szCs w:val="20"/>
              </w:rPr>
              <w:t xml:space="preserve">исследованиях </w:t>
            </w:r>
            <w:r w:rsidR="00FE652B" w:rsidRPr="00BE4186">
              <w:rPr>
                <w:szCs w:val="20"/>
              </w:rPr>
              <w:t>иммунодиагностик</w:t>
            </w:r>
            <w:r w:rsidR="00B00B2B" w:rsidRPr="00BE4186">
              <w:rPr>
                <w:szCs w:val="20"/>
              </w:rPr>
              <w:t>и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B00B2B" w:rsidRPr="00BE4186">
              <w:rPr>
                <w:b/>
                <w:szCs w:val="20"/>
              </w:rPr>
              <w:t xml:space="preserve">списка </w:t>
            </w:r>
            <w:r w:rsidRPr="00BE4186">
              <w:rPr>
                <w:b/>
                <w:szCs w:val="20"/>
              </w:rPr>
              <w:t>запис</w:t>
            </w:r>
            <w:r w:rsidR="00B00B2B" w:rsidRPr="00BE4186">
              <w:rPr>
                <w:b/>
                <w:szCs w:val="20"/>
              </w:rPr>
              <w:t>ей об исследованиях иммунодиагностики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446BE" w:rsidRPr="00473D4A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tubDispcardKey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414F0A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0A" w:rsidRPr="00BE4186" w:rsidRDefault="00B00B2B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исследованиях иммунодиагностики в карте диспансерного наблюдения успешно найдена</w:t>
            </w:r>
            <w:r w:rsidR="00414F0A" w:rsidRPr="00BE4186">
              <w:rPr>
                <w:b/>
                <w:szCs w:val="20"/>
              </w:rPr>
              <w:t>:</w:t>
            </w:r>
          </w:p>
          <w:p w:rsidR="00414F0A" w:rsidRPr="00BE4186" w:rsidRDefault="00414F0A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446BE" w:rsidRPr="00BE4186" w:rsidRDefault="004446BE" w:rsidP="00444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&lt;probes&gt;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&lt;probeDate&gt;2018-11-01&lt;/probeDate&gt;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&lt;probeId id="1"/&gt;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&lt;dosage&gt;2&lt;/dosage&gt;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&lt;papuleSize&gt;12&lt;/papuleSize&gt;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&lt;/probe&gt;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&lt;probeDate&gt;2020-04-14&lt;/probeDate&gt;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&lt;probeId id="3"/&gt;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&lt;dosage&gt;6&lt;/dosage&gt;</w:t>
            </w:r>
          </w:p>
          <w:p w:rsidR="004446BE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&lt;papuleSize&gt;6&lt;/papuleSize&gt;&lt;creatorMoOid&gt;1.2.643.5.1.13.13.12.2.1.27&lt;/creatorMoOid&gt;</w:t>
            </w:r>
          </w:p>
          <w:p w:rsidR="00B00B2B" w:rsidRPr="00BE4186" w:rsidRDefault="004446BE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&lt;/probe&gt;</w:t>
            </w:r>
          </w:p>
          <w:p w:rsidR="00414F0A" w:rsidRPr="00BE4186" w:rsidRDefault="00B00B2B" w:rsidP="00B00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&lt;/probes&gt;</w:t>
            </w:r>
          </w:p>
        </w:tc>
      </w:tr>
      <w:tr w:rsidR="000B55B5" w:rsidRPr="00E52521" w:rsidTr="002D60FB">
        <w:trPr>
          <w:trHeight w:val="881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55B5" w:rsidRPr="00BE4186" w:rsidRDefault="000B55B5" w:rsidP="006E2200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6E2200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tub_disp_probe.delete</w:t>
            </w:r>
            <w:r w:rsidR="00B00B2B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0B55B5" w:rsidRPr="00BE4186" w:rsidRDefault="000B55B5" w:rsidP="00B00B2B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 xml:space="preserve">записи об </w:t>
            </w:r>
            <w:r w:rsidR="00B00B2B" w:rsidRPr="00BE4186">
              <w:rPr>
                <w:szCs w:val="20"/>
              </w:rPr>
              <w:t xml:space="preserve">исследованиях </w:t>
            </w:r>
            <w:r w:rsidRPr="00BE4186">
              <w:rPr>
                <w:szCs w:val="20"/>
              </w:rPr>
              <w:t>иммунодиагностик</w:t>
            </w:r>
            <w:r w:rsidR="00B00B2B" w:rsidRPr="00BE4186">
              <w:rPr>
                <w:szCs w:val="20"/>
              </w:rPr>
              <w:t>и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6E220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B00B2B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 xml:space="preserve">удаления записи </w:t>
            </w:r>
            <w:r w:rsidR="00B00B2B" w:rsidRPr="00BE4186">
              <w:rPr>
                <w:b/>
                <w:szCs w:val="20"/>
              </w:rPr>
              <w:t>об исследованиях иммунодиагностики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0B55B5" w:rsidRPr="00BE4186" w:rsidRDefault="000B55B5" w:rsidP="006E2200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&lt;tubDispProbeKey&gt;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&lt;cardNumber&gt;20.00041.01&lt;/cardNumber&gt;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&lt;probeDate&gt;2018-11-01&lt;/probeDate&gt;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&lt;probeId&gt;1&lt;/probeId&gt;</w:t>
            </w:r>
          </w:p>
          <w:p w:rsidR="004446BE" w:rsidRPr="00BE4186" w:rsidRDefault="004446BE" w:rsidP="004446B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&lt;/tubDispProbeKey&gt;</w:t>
            </w:r>
          </w:p>
          <w:p w:rsidR="000B55B5" w:rsidRPr="00BE4186" w:rsidRDefault="000B55B5" w:rsidP="006E2200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0B55B5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4466C8" w:rsidRPr="00BE4186" w:rsidRDefault="004466C8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4446BE" w:rsidRPr="00BE4186" w:rsidRDefault="004446BE" w:rsidP="000B55B5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</w:p>
          <w:p w:rsidR="000B55B5" w:rsidRPr="00BE4186" w:rsidRDefault="000B55B5" w:rsidP="00B00B2B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B00B2B" w:rsidRPr="00BE4186">
              <w:rPr>
                <w:b/>
                <w:sz w:val="20"/>
              </w:rPr>
              <w:t>запись об исследованиях иммунодиагностики в карте диспансерного наблюдения успешно удалена</w:t>
            </w:r>
            <w:r w:rsidRPr="00BE4186">
              <w:rPr>
                <w:b/>
                <w:sz w:val="20"/>
              </w:rPr>
              <w:t>:</w:t>
            </w:r>
          </w:p>
          <w:p w:rsidR="000B55B5" w:rsidRPr="00BE4186" w:rsidRDefault="000B55B5" w:rsidP="00B00B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</w:t>
            </w:r>
            <w:r w:rsidR="00B00B2B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414F0A" w:rsidRPr="00BE4186" w:rsidRDefault="00414F0A" w:rsidP="00414F0A">
      <w:pPr>
        <w:rPr>
          <w:sz w:val="20"/>
          <w:lang w:val="en-US"/>
        </w:rPr>
      </w:pPr>
    </w:p>
    <w:p w:rsidR="006F13FD" w:rsidRPr="00BE4186" w:rsidRDefault="006F13FD" w:rsidP="006F13FD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2" w:name="_Toc54014107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tub_disp_hosp</w:t>
      </w:r>
      <w:bookmarkEnd w:id="72"/>
    </w:p>
    <w:p w:rsidR="00B00B2B" w:rsidRPr="00BE4186" w:rsidRDefault="00B00B2B" w:rsidP="00B00B2B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госпитализации в карте диспансерного наблюдения пациента приведены в таблице 44.</w:t>
      </w:r>
    </w:p>
    <w:p w:rsidR="00B00B2B" w:rsidRPr="00BE4186" w:rsidRDefault="00B00B2B" w:rsidP="006F13FD">
      <w:pPr>
        <w:pStyle w:val="afffffff8"/>
        <w:ind w:firstLine="0"/>
        <w:jc w:val="center"/>
        <w:rPr>
          <w:rFonts w:eastAsia="Calibri"/>
        </w:rPr>
      </w:pPr>
    </w:p>
    <w:p w:rsidR="006F13FD" w:rsidRPr="00BE4186" w:rsidRDefault="006F13FD" w:rsidP="00B00B2B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3B0B0F" w:rsidRPr="00BE4186">
        <w:rPr>
          <w:rFonts w:eastAsia="Calibri"/>
        </w:rPr>
        <w:t>4</w:t>
      </w:r>
      <w:r w:rsidR="00B00B2B" w:rsidRPr="00BE4186">
        <w:rPr>
          <w:rFonts w:eastAsia="Calibri"/>
        </w:rPr>
        <w:t>4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B00B2B" w:rsidRPr="00BE4186">
        <w:t xml:space="preserve"> подсистемы </w:t>
      </w:r>
      <w:r w:rsidR="00B00B2B" w:rsidRPr="00BE4186">
        <w:rPr>
          <w:shd w:val="clear" w:color="auto" w:fill="FFFFFF"/>
        </w:rPr>
        <w:t>tub_disp_hosp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6F13FD" w:rsidRPr="00BE4186" w:rsidTr="00947382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13FD" w:rsidRPr="00BE4186" w:rsidRDefault="006F13FD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13FD" w:rsidRPr="00BE4186" w:rsidRDefault="006F13FD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13FD" w:rsidRPr="00BE4186" w:rsidRDefault="006F13FD" w:rsidP="00947382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6F13FD" w:rsidRPr="00E52521" w:rsidTr="00947382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13FD" w:rsidRPr="00BE4186" w:rsidRDefault="006F13FD" w:rsidP="00947382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tub_disp_hosp.read</w:t>
            </w:r>
            <w:r w:rsidR="00C6280E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6F13FD" w:rsidRPr="00BE4186" w:rsidRDefault="006F13FD" w:rsidP="00C6280E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C6280E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госпитализации</w:t>
            </w:r>
            <w:r w:rsidR="00C6280E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госпитализации</w:t>
            </w:r>
            <w:r w:rsidR="00C6280E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&lt;tubDispHospKey&gt;</w:t>
            </w: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&lt;inDate&gt;2018-11-01&lt;/inDate&gt;</w:t>
            </w:r>
          </w:p>
          <w:p w:rsidR="006F13FD" w:rsidRPr="00BE4186" w:rsidRDefault="00FB60B6" w:rsidP="00C6280E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&lt;/tubDispHospKey&gt;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C6280E" w:rsidRPr="00BE4186">
              <w:rPr>
                <w:b/>
                <w:szCs w:val="20"/>
              </w:rPr>
              <w:t>успешно</w:t>
            </w:r>
            <w:r w:rsidR="00C6280E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FB60B6" w:rsidRPr="00BE4186" w:rsidRDefault="00FB60B6" w:rsidP="00FB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standalone="yes"?&gt;&lt;nrTubDispHospitalization&gt;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&lt;inDate&gt;2018-11-01&lt;/inDate&gt;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&lt;surgeryDate&gt;2018-11-05&lt;/surgeryDate&gt;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&lt;outDate&gt;2018-11-30&lt;/outDate&gt;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&lt;note&gt;</w:t>
            </w:r>
            <w:r w:rsidRPr="00BE4186">
              <w:rPr>
                <w:sz w:val="20"/>
              </w:rPr>
              <w:t>Тестовое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&lt;hospitalOutId id="3"/&gt;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&lt;surgicalMethodId id="3"/&gt;</w:t>
            </w:r>
          </w:p>
          <w:p w:rsidR="006F13FD" w:rsidRPr="00BE4186" w:rsidRDefault="00C6280E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&lt;/nrTubDispHospitalization&gt;</w:t>
            </w:r>
          </w:p>
        </w:tc>
      </w:tr>
      <w:tr w:rsidR="006F13FD" w:rsidRPr="00E52521" w:rsidTr="00947382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13FD" w:rsidRPr="00BE4186" w:rsidRDefault="006F13FD" w:rsidP="00947382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tub_disp_hosp.create</w:t>
            </w:r>
            <w:r w:rsidRPr="00BE4186">
              <w:rPr>
                <w:b/>
                <w:szCs w:val="20"/>
              </w:rPr>
              <w:t xml:space="preserve"> </w:t>
            </w:r>
            <w:r w:rsidR="00C6280E" w:rsidRPr="00BE4186">
              <w:rPr>
                <w:b/>
                <w:szCs w:val="20"/>
              </w:rPr>
              <w:t>-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8016DE" w:rsidRPr="00BE4186">
              <w:rPr>
                <w:szCs w:val="20"/>
              </w:rPr>
              <w:t>записи о госпитализации</w:t>
            </w:r>
            <w:r w:rsidR="00C6280E" w:rsidRPr="00BE4186">
              <w:rPr>
                <w:szCs w:val="20"/>
              </w:rPr>
              <w:t xml:space="preserve"> в карте диспансерного наблюдения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8016DE" w:rsidRPr="00BE4186">
              <w:rPr>
                <w:b/>
                <w:szCs w:val="20"/>
              </w:rPr>
              <w:t>записи о госпитализации</w:t>
            </w:r>
            <w:r w:rsidR="00C6280E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szCs w:val="20"/>
              </w:rPr>
            </w:pP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&lt;createTubDispHosp&gt;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&lt;tubDispcardKey&gt;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&lt;/tubDispcardKey&gt;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&lt;hospitalization&gt;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&lt;inDate&gt;2018-11-01&lt;/inDate&gt;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&lt;moOid&gt;1.2.643.5.1.13.13.12.2.1.27&lt;/moOid&gt;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&lt;surgeryDate&gt;2018-11-05&lt;/surgeryDate&gt;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&lt;surgicalMethodId id="3"/&gt;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&lt;outDate&gt;2018-11-30&lt;/outDate&gt;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&lt;hospitalOutId id="3"/&gt;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&lt;note&gt;Тестовое примечание&lt;/note&gt; </w:t>
            </w:r>
          </w:p>
          <w:p w:rsidR="00122E0B" w:rsidRPr="00BE4186" w:rsidRDefault="00122E0B" w:rsidP="00C6280E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&lt;/hospitalization&gt;</w:t>
            </w:r>
          </w:p>
          <w:p w:rsidR="006F13FD" w:rsidRPr="00BE4186" w:rsidRDefault="00122E0B" w:rsidP="00C6280E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&lt;/createTubDispHosp&gt;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C6280E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</w:t>
            </w:r>
            <w:r w:rsidR="008016DE" w:rsidRPr="00BE4186">
              <w:rPr>
                <w:b/>
                <w:szCs w:val="20"/>
              </w:rPr>
              <w:t>о госпитализации</w:t>
            </w:r>
            <w:r w:rsidRPr="00BE4186">
              <w:rPr>
                <w:b/>
                <w:szCs w:val="20"/>
              </w:rPr>
              <w:t xml:space="preserve"> </w:t>
            </w:r>
            <w:r w:rsidR="00C6280E" w:rsidRPr="00BE4186">
              <w:rPr>
                <w:b/>
                <w:szCs w:val="20"/>
              </w:rPr>
              <w:t>в карте диспансерного наблюдения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B60B6" w:rsidRPr="00BE4186" w:rsidRDefault="00FB60B6" w:rsidP="00FB60B6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standalone="yes"?&gt;&lt;nrTubDispHospitalization&gt;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&lt;inDate&gt;2018-11-01&lt;/inDate&gt;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&lt;surgeryDate&gt;2018-11-05&lt;/surgeryDate&gt;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&lt;outDate&gt;2018-11-30&lt;/outDate&gt;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&lt;note&gt;</w:t>
            </w:r>
            <w:r w:rsidRPr="00BE4186">
              <w:rPr>
                <w:rFonts w:ascii="Times New Roman" w:hAnsi="Times New Roman" w:cs="Times New Roman"/>
              </w:rPr>
              <w:t>Тестовое</w:t>
            </w:r>
            <w:r w:rsidRPr="00BE418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</w:rPr>
              <w:t>примечание</w:t>
            </w:r>
            <w:r w:rsidRPr="00BE4186">
              <w:rPr>
                <w:rFonts w:ascii="Times New Roman" w:hAnsi="Times New Roman" w:cs="Times New Roman"/>
                <w:lang w:val="en-US"/>
              </w:rPr>
              <w:t>&lt;/note&gt;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&lt;hospitalOutId id="3"/&gt;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&lt;tubDeptId id="4"/&gt;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&lt;surgicalMethodId id="3"/&gt;</w:t>
            </w:r>
          </w:p>
          <w:p w:rsidR="00FB60B6" w:rsidRPr="00BE4186" w:rsidRDefault="00FB60B6" w:rsidP="00C6280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&lt;/nrTubDispHospitalization&gt;</w:t>
            </w:r>
          </w:p>
          <w:p w:rsidR="008016DE" w:rsidRPr="00BE4186" w:rsidRDefault="00FB60B6" w:rsidP="00FB60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</w:p>
          <w:p w:rsidR="006F13FD" w:rsidRPr="00BE4186" w:rsidRDefault="006F13FD" w:rsidP="009473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</w:t>
            </w:r>
            <w:r w:rsidR="008016DE" w:rsidRPr="00BE4186">
              <w:rPr>
                <w:b/>
                <w:sz w:val="20"/>
              </w:rPr>
              <w:t>о госпитализации</w:t>
            </w:r>
            <w:r w:rsidRPr="00BE4186">
              <w:rPr>
                <w:b/>
                <w:sz w:val="20"/>
              </w:rPr>
              <w:t xml:space="preserve"> уже существует:</w:t>
            </w:r>
          </w:p>
          <w:p w:rsidR="006F13FD" w:rsidRPr="00BE4186" w:rsidRDefault="006F13FD" w:rsidP="009473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6F13FD" w:rsidRPr="00BE4186" w:rsidRDefault="006F13FD" w:rsidP="009473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F13FD" w:rsidRPr="00BE4186" w:rsidRDefault="006F13FD" w:rsidP="009473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6F13FD" w:rsidRPr="00BE4186" w:rsidRDefault="006F13FD" w:rsidP="009473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6F13FD" w:rsidRPr="00BE4186" w:rsidRDefault="006F13FD" w:rsidP="009473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6F13FD" w:rsidRPr="00BE4186" w:rsidRDefault="00C6280E" w:rsidP="00C628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6F13FD" w:rsidRPr="00E52521" w:rsidTr="00947382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13FD" w:rsidRPr="00BE4186" w:rsidRDefault="006F13FD" w:rsidP="00947382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tub_disp_hosp.update</w:t>
            </w:r>
            <w:r w:rsidRPr="00BE4186">
              <w:rPr>
                <w:b/>
                <w:szCs w:val="20"/>
              </w:rPr>
              <w:t xml:space="preserve"> </w:t>
            </w:r>
            <w:r w:rsidR="00C6280E" w:rsidRPr="00BE4186">
              <w:rPr>
                <w:b/>
                <w:szCs w:val="20"/>
              </w:rPr>
              <w:t>-</w:t>
            </w:r>
          </w:p>
          <w:p w:rsidR="006F13FD" w:rsidRPr="00BE4186" w:rsidRDefault="006F13FD" w:rsidP="008016DE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C6280E" w:rsidRPr="00BE4186">
              <w:rPr>
                <w:szCs w:val="20"/>
              </w:rPr>
              <w:t xml:space="preserve">записи </w:t>
            </w:r>
            <w:r w:rsidR="008016DE" w:rsidRPr="00BE4186">
              <w:rPr>
                <w:szCs w:val="20"/>
              </w:rPr>
              <w:t>о госпитализации</w:t>
            </w:r>
            <w:r w:rsidR="00C6280E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</w:t>
            </w:r>
            <w:r w:rsidR="008016DE" w:rsidRPr="00BE4186">
              <w:rPr>
                <w:b/>
                <w:szCs w:val="20"/>
              </w:rPr>
              <w:t>о госпитализации</w:t>
            </w:r>
            <w:r w:rsidR="00C6280E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&lt;updateTubDispHosp&gt;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&lt;tubDispHospKey&gt;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&lt;inDate&gt;2018-11-01&lt;/inDate&gt;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&lt;/tubDispHospKey&gt;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&lt;hospitalization&gt;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&lt;inDate&gt;2018-11-02&lt;/inDate&gt;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&lt;moOid&gt;1.2.643.5.1.13.13.12.2.1.27&lt;/moOid&gt;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&lt;surgeryDate&gt;2018-11-05&lt;/surgeryDate&gt;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&lt;surgicalMethodId id="3"/&gt;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&lt;outDate&gt;2018-11-30&lt;/outDate&gt;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&lt;hospitalOutId id="3"/&gt;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&lt;note&gt;Тестовое примечание&lt;/note&gt; </w:t>
            </w:r>
          </w:p>
          <w:p w:rsidR="00CA79A3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&lt;/hospitalization&gt;</w:t>
            </w:r>
          </w:p>
          <w:p w:rsidR="006F13FD" w:rsidRPr="00BE4186" w:rsidRDefault="00CA79A3" w:rsidP="00CA7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&lt;/updateTubDispHosp&gt;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8016DE" w:rsidRPr="00BE4186">
              <w:rPr>
                <w:b/>
                <w:szCs w:val="20"/>
              </w:rPr>
              <w:t>о госпитализации</w:t>
            </w:r>
            <w:r w:rsidRPr="00BE4186">
              <w:rPr>
                <w:b/>
                <w:szCs w:val="20"/>
              </w:rPr>
              <w:t xml:space="preserve"> </w:t>
            </w:r>
            <w:r w:rsidR="00C6280E" w:rsidRPr="00BE4186">
              <w:rPr>
                <w:b/>
                <w:szCs w:val="20"/>
              </w:rPr>
              <w:t xml:space="preserve">в карте диспансерного наблюдения </w:t>
            </w:r>
            <w:r w:rsidRPr="00BE4186">
              <w:rPr>
                <w:b/>
                <w:szCs w:val="20"/>
              </w:rPr>
              <w:t>успешно</w:t>
            </w:r>
            <w:r w:rsidR="00C6280E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B60B6" w:rsidRPr="00BE4186" w:rsidRDefault="00FB60B6" w:rsidP="00FB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standalone="yes"?&gt;&lt;nrTubDispHospitalization&gt;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&lt;inDate&gt;2018-11-02&lt;/inDate&gt;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&lt;surgeryDate&gt;2018-11-05&lt;/surgeryDate&gt;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&lt;outDate&gt;2018-11-30&lt;/outDate&gt;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Тестовое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&lt;hospitalOutId id="3"/&gt;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&lt;surgicalMethodId id="3"/&gt;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&lt;/nrTubDispHospitalization&gt;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</w:tc>
      </w:tr>
      <w:tr w:rsidR="006F13FD" w:rsidRPr="00BE4186" w:rsidTr="00947382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13FD" w:rsidRPr="00BE4186" w:rsidRDefault="006F13FD" w:rsidP="00947382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tub_disp_hosp.list</w:t>
            </w:r>
            <w:r w:rsidRPr="00BE4186">
              <w:rPr>
                <w:b/>
                <w:szCs w:val="20"/>
              </w:rPr>
              <w:t xml:space="preserve"> </w:t>
            </w:r>
            <w:r w:rsidR="00C6280E" w:rsidRPr="00BE4186">
              <w:rPr>
                <w:b/>
                <w:szCs w:val="20"/>
              </w:rPr>
              <w:t xml:space="preserve">- </w:t>
            </w:r>
          </w:p>
          <w:p w:rsidR="006F13FD" w:rsidRPr="00BE4186" w:rsidRDefault="006F13FD" w:rsidP="00C6280E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C6280E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</w:t>
            </w:r>
            <w:r w:rsidR="008016DE" w:rsidRPr="00BE4186">
              <w:rPr>
                <w:szCs w:val="20"/>
              </w:rPr>
              <w:t>о госпитализации</w:t>
            </w:r>
            <w:r w:rsidR="00C6280E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C6280E" w:rsidRPr="00BE4186">
              <w:rPr>
                <w:b/>
                <w:szCs w:val="20"/>
              </w:rPr>
              <w:t>списка записей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B60B6" w:rsidRPr="00473D4A" w:rsidRDefault="00FB60B6" w:rsidP="00FB60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>&lt;</w:t>
            </w:r>
            <w:r w:rsidRPr="00BE4186">
              <w:rPr>
                <w:sz w:val="20"/>
                <w:shd w:val="clear" w:color="auto" w:fill="FFFFFF"/>
                <w:lang w:val="en-US"/>
              </w:rPr>
              <w:t>tubDispcardKey</w:t>
            </w:r>
            <w:r w:rsidRPr="00473D4A">
              <w:rPr>
                <w:sz w:val="20"/>
                <w:shd w:val="clear" w:color="auto" w:fill="FFFFFF"/>
                <w:lang w:val="en-US"/>
              </w:rPr>
              <w:t>&gt;</w:t>
            </w:r>
          </w:p>
          <w:p w:rsidR="00FB60B6" w:rsidRPr="00BE4186" w:rsidRDefault="00FB60B6" w:rsidP="00FB60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473D4A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FB60B6" w:rsidRPr="00BE4186" w:rsidRDefault="00FB60B6" w:rsidP="00FB60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6F13FD" w:rsidRPr="00BE4186" w:rsidRDefault="00FB60B6" w:rsidP="00FB60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&lt;/tubDispcardKey&gt;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FD" w:rsidRPr="00BE4186" w:rsidRDefault="00C6280E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</w:t>
            </w:r>
            <w:r w:rsidR="006F13FD" w:rsidRPr="00BE4186">
              <w:rPr>
                <w:b/>
                <w:szCs w:val="20"/>
              </w:rPr>
              <w:t xml:space="preserve"> о </w:t>
            </w:r>
            <w:r w:rsidRPr="00BE4186">
              <w:rPr>
                <w:b/>
                <w:szCs w:val="20"/>
              </w:rPr>
              <w:t>госпитализациях в карте диспансерного наблюдения успешно найдена</w:t>
            </w:r>
            <w:r w:rsidR="006F13FD" w:rsidRPr="00BE4186">
              <w:rPr>
                <w:b/>
                <w:szCs w:val="20"/>
              </w:rPr>
              <w:t>:</w:t>
            </w:r>
          </w:p>
          <w:p w:rsidR="006F13FD" w:rsidRPr="00BE4186" w:rsidRDefault="006F13FD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6280E" w:rsidRPr="00BE4186" w:rsidRDefault="00FB60B6" w:rsidP="00FB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B60B6" w:rsidRPr="00BE4186" w:rsidRDefault="00FB60B6" w:rsidP="00FB60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&lt;tubDispHospitalizations&gt;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&lt;hospitalization&gt;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&lt;inDate&gt;2020-04-14&lt;/inDate&gt;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&lt;surgeryDate&gt;2020-04-14&lt;/surgeryDate&gt;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&lt;surgicalMethodId id="8"/&gt;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&lt;/hospitalization&gt;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&lt;hospitalization&gt;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&lt;inDate&gt;2018-11-01&lt;/inDate&gt;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&lt;surgeryDate&gt;2018-11-05&lt;/surgeryDate&gt;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&lt;outDate&gt;2018-11-30&lt;/outDate&gt;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Тестовое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примечание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&lt;hospitalOutId id="3"/&gt;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&lt;surgicalMethodId id="3"/&gt;</w:t>
            </w:r>
          </w:p>
          <w:p w:rsidR="00FB60B6" w:rsidRPr="00BE4186" w:rsidRDefault="00FB60B6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&lt;/hospitalization&gt;</w:t>
            </w:r>
          </w:p>
          <w:p w:rsidR="006F13FD" w:rsidRPr="00BE4186" w:rsidRDefault="00C6280E" w:rsidP="00C62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&lt;/tubDispHospitalizations&gt;</w:t>
            </w:r>
          </w:p>
        </w:tc>
      </w:tr>
      <w:tr w:rsidR="000B55B5" w:rsidRPr="00E52521" w:rsidTr="00947382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55B5" w:rsidRPr="00BE4186" w:rsidRDefault="000B55B5" w:rsidP="00947382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947382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tub_disp_hosp.delete</w:t>
            </w:r>
            <w:r w:rsidR="00C6280E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0B55B5" w:rsidRPr="00BE4186" w:rsidRDefault="000B55B5" w:rsidP="00947382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 госпитализации</w:t>
            </w:r>
            <w:r w:rsidR="00C6280E" w:rsidRPr="00BE4186">
              <w:rPr>
                <w:szCs w:val="20"/>
              </w:rPr>
              <w:t xml:space="preserve"> в карте диспансерного наблюдения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94738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C6280E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 госпитализации</w:t>
            </w:r>
            <w:r w:rsidR="00C6280E" w:rsidRPr="00BE4186">
              <w:rPr>
                <w:b/>
                <w:szCs w:val="20"/>
              </w:rPr>
              <w:t xml:space="preserve"> в карте диспансерного наблюдения</w:t>
            </w:r>
            <w:r w:rsidRPr="00BE4186">
              <w:rPr>
                <w:b/>
                <w:szCs w:val="20"/>
              </w:rPr>
              <w:t>:</w:t>
            </w:r>
          </w:p>
          <w:p w:rsidR="000B55B5" w:rsidRPr="00BE4186" w:rsidRDefault="000B55B5" w:rsidP="00947382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&lt;tubDispHospKey&gt;</w:t>
            </w: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&lt;patientCard&gt;20.00024.01&lt;/patientCard&gt;</w:t>
            </w: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&lt;cardNumber&gt;20.00041.01&lt;/cardNumber&gt;</w:t>
            </w:r>
          </w:p>
          <w:p w:rsidR="00FB60B6" w:rsidRPr="00BE4186" w:rsidRDefault="00FB60B6" w:rsidP="00C6280E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&lt;inDate&gt;2018-11-01&lt;/inDate&gt;</w:t>
            </w:r>
          </w:p>
          <w:p w:rsidR="000B55B5" w:rsidRPr="00BE4186" w:rsidRDefault="00FB60B6" w:rsidP="00C6280E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 xml:space="preserve"> &lt;/tubDispHospKey&gt;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5B5" w:rsidRPr="00BE4186" w:rsidRDefault="000B55B5" w:rsidP="000B55B5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0B55B5" w:rsidRPr="00BE4186" w:rsidRDefault="000B55B5" w:rsidP="00C628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0B55B5" w:rsidRPr="00BE4186" w:rsidRDefault="000B55B5" w:rsidP="000B55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4466C8" w:rsidRPr="00BE4186" w:rsidRDefault="004466C8" w:rsidP="000B55B5">
            <w:pPr>
              <w:shd w:val="clear" w:color="auto" w:fill="FFFFFF"/>
              <w:spacing w:before="150"/>
              <w:rPr>
                <w:b/>
                <w:sz w:val="20"/>
                <w:lang w:val="en-US"/>
              </w:rPr>
            </w:pPr>
          </w:p>
          <w:p w:rsidR="000B55B5" w:rsidRPr="00BE4186" w:rsidRDefault="000B55B5" w:rsidP="000B55B5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C6280E" w:rsidRPr="00BE4186">
              <w:rPr>
                <w:b/>
                <w:sz w:val="20"/>
              </w:rPr>
              <w:t>запись о госпитализации в карте диспансерного наблюдения</w:t>
            </w:r>
            <w:r w:rsidRPr="00BE4186">
              <w:rPr>
                <w:b/>
                <w:sz w:val="20"/>
              </w:rPr>
              <w:t xml:space="preserve"> успешно</w:t>
            </w:r>
            <w:r w:rsidR="00C6280E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0B55B5" w:rsidRPr="00BE4186" w:rsidRDefault="000B55B5" w:rsidP="00C628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</w:t>
            </w:r>
            <w:r w:rsidR="00C6280E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ED0B04" w:rsidRPr="00BE4186" w:rsidRDefault="00ED0B04" w:rsidP="00140134">
      <w:pPr>
        <w:rPr>
          <w:sz w:val="20"/>
          <w:lang w:val="en-US"/>
        </w:rPr>
      </w:pPr>
    </w:p>
    <w:p w:rsidR="00FB360C" w:rsidRPr="00BE4186" w:rsidRDefault="00FB360C" w:rsidP="00FB360C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3" w:name="_Toc54014108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tub_chemo_std</w:t>
      </w:r>
      <w:bookmarkEnd w:id="73"/>
    </w:p>
    <w:p w:rsidR="00CC50BC" w:rsidRPr="00BE4186" w:rsidRDefault="00CC50BC" w:rsidP="00CC50BC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карте курсов химиотерапии 1-3 режима (Диагностирование и анамнез)  приведены в таблице 45.</w:t>
      </w:r>
    </w:p>
    <w:p w:rsidR="00FB360C" w:rsidRPr="00BE4186" w:rsidRDefault="00FB360C" w:rsidP="00FB360C">
      <w:pPr>
        <w:pStyle w:val="afffffff8"/>
        <w:rPr>
          <w:szCs w:val="28"/>
        </w:rPr>
      </w:pPr>
      <w:r w:rsidRPr="00BE4186">
        <w:rPr>
          <w:szCs w:val="28"/>
        </w:rPr>
        <w:t xml:space="preserve"> </w:t>
      </w:r>
    </w:p>
    <w:p w:rsidR="00CC50BC" w:rsidRPr="00BE4186" w:rsidRDefault="00CC50BC" w:rsidP="00FB360C">
      <w:pPr>
        <w:pStyle w:val="afffffff8"/>
        <w:rPr>
          <w:szCs w:val="28"/>
        </w:rPr>
      </w:pPr>
    </w:p>
    <w:p w:rsidR="00CC50BC" w:rsidRPr="00BE4186" w:rsidRDefault="00CC50BC" w:rsidP="00FB360C">
      <w:pPr>
        <w:pStyle w:val="afffffff8"/>
        <w:ind w:firstLine="0"/>
        <w:jc w:val="center"/>
        <w:rPr>
          <w:szCs w:val="28"/>
        </w:rPr>
      </w:pPr>
    </w:p>
    <w:p w:rsidR="00FB360C" w:rsidRPr="00BE4186" w:rsidRDefault="00FB360C" w:rsidP="00CC50BC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5E0795" w:rsidRPr="00BE4186">
        <w:rPr>
          <w:rFonts w:eastAsia="Calibri"/>
        </w:rPr>
        <w:t>4</w:t>
      </w:r>
      <w:r w:rsidR="00CC50BC" w:rsidRPr="00BE4186">
        <w:rPr>
          <w:rFonts w:eastAsia="Calibri"/>
        </w:rPr>
        <w:t>5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CC50BC" w:rsidRPr="00BE4186">
        <w:t xml:space="preserve"> подсистемы </w:t>
      </w:r>
      <w:r w:rsidR="00CC50BC" w:rsidRPr="00BE4186">
        <w:rPr>
          <w:shd w:val="clear" w:color="auto" w:fill="FFFFFF"/>
        </w:rPr>
        <w:t>tub_chemo_std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FB360C" w:rsidRPr="00BE4186" w:rsidTr="005F3FCC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360C" w:rsidRPr="00BE4186" w:rsidRDefault="00FB360C" w:rsidP="005F3FCC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360C" w:rsidRPr="00BE4186" w:rsidRDefault="00FB360C" w:rsidP="005F3FCC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360C" w:rsidRPr="00BE4186" w:rsidRDefault="00FB360C" w:rsidP="005F3FCC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FB360C" w:rsidRPr="00BE4186" w:rsidTr="005F3FCC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360C" w:rsidRPr="00BE4186" w:rsidRDefault="00FB360C" w:rsidP="005F3FCC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tub_chemo_std.read</w:t>
            </w:r>
            <w:r w:rsidR="00CC50BC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FB360C" w:rsidRPr="00BE4186" w:rsidRDefault="00FB360C" w:rsidP="00CC50BC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CC50BC" w:rsidRPr="00BE4186">
              <w:rPr>
                <w:szCs w:val="20"/>
              </w:rPr>
              <w:t>запсии</w:t>
            </w:r>
            <w:r w:rsidRPr="00BE4186">
              <w:rPr>
                <w:szCs w:val="20"/>
              </w:rPr>
              <w:t xml:space="preserve"> о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карты курсов химиотерапии 1-3 режима: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5177A" w:rsidRPr="00BE4186" w:rsidRDefault="0085177A" w:rsidP="00CC50BC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&lt;tubChemoKey&gt;</w:t>
            </w:r>
          </w:p>
          <w:p w:rsidR="0085177A" w:rsidRPr="00BE4186" w:rsidRDefault="0085177A" w:rsidP="00CC50BC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85177A" w:rsidRPr="00BE4186" w:rsidRDefault="0085177A" w:rsidP="00CC50BC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&lt;cardNumber&gt;20.00026.01&lt;/cardNumber&gt;</w:t>
            </w:r>
          </w:p>
          <w:p w:rsidR="00FB360C" w:rsidRPr="00BE4186" w:rsidRDefault="0085177A" w:rsidP="00CC50BC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&lt;/tubChemoKey&gt;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Если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запись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CC50BC" w:rsidRPr="00BE4186">
              <w:rPr>
                <w:b/>
                <w:szCs w:val="20"/>
              </w:rPr>
              <w:t>успешно</w:t>
            </w:r>
            <w:r w:rsidR="00CC50BC"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найдена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&lt;tubChemoStd&gt;</w:t>
            </w:r>
          </w:p>
          <w:p w:rsidR="001E1F9D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&lt;regDate&gt;2020-04-12&lt;/regDate&gt;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&lt;chemoMode&gt;1&lt;/chemoMode&gt;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id="2"/&gt;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&lt;testTherapy&gt;true&lt;/testTherapy&gt;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&lt;palTreatment&gt;false&lt;/palTreatment&gt;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&lt;symptomDate&gt;2018-11-22&lt;/symptomDate&gt;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&lt;desease&gt;A15.1&lt;/desease&gt;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&lt;/deseases&gt;&lt;locations/&gt;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&lt;periods&gt;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&lt;period&gt;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&lt;treatmentDate&gt;2020-03-02&lt;/treatmentDate&gt;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id="4"/&gt;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&lt;/period&gt;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&lt;/periods&gt;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&lt;treatmentMonth&gt;0&lt;/treatmentMonth&gt;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&lt;sampleDate&gt;2020-03-02&lt;/sampleDate&gt;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&lt;examMgmDrug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id="2"/&gt;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id="43"/&gt;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&lt;dayDosages&gt;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&lt;dayDosage&gt;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&lt;setDate&gt;2020-03-02&lt;/setDate&gt;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&lt;dosage&gt;0.100&lt;/dosage&gt;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&lt;/dayDrug&gt;&lt;dayDrug&gt;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&lt;dosage&gt;0.100&lt;/dosage&gt;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&lt;/dayDosage&gt;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&lt;/dayDosages&gt;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&lt;months&gt;03.2020&lt;/months&gt;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&lt;dayNum&gt;11&lt;/dayNum&gt;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&lt;residualChanges/&gt;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&lt;/tubChemoStd&gt;</w:t>
            </w:r>
          </w:p>
          <w:p w:rsidR="00484E08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&lt;/tubChemoStds&gt;</w:t>
            </w:r>
          </w:p>
        </w:tc>
      </w:tr>
      <w:tr w:rsidR="00FB360C" w:rsidRPr="00BE4186" w:rsidTr="005F3FCC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360C" w:rsidRPr="00BE4186" w:rsidRDefault="00484E08" w:rsidP="00484E0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lastRenderedPageBreak/>
              <w:t xml:space="preserve">  </w:t>
            </w:r>
            <w:r w:rsidR="00FB360C" w:rsidRPr="00BE4186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tub_chemo_std.create</w:t>
            </w:r>
            <w:r w:rsidRPr="00BE4186">
              <w:rPr>
                <w:b/>
                <w:szCs w:val="20"/>
              </w:rPr>
              <w:t xml:space="preserve"> </w:t>
            </w:r>
            <w:r w:rsidR="001E1F9D" w:rsidRPr="00BE4186">
              <w:rPr>
                <w:b/>
                <w:szCs w:val="20"/>
              </w:rPr>
              <w:t>-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Создание записи карты курсов химиотерапии 1-3 режима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Пример для создания записи карт</w:t>
            </w:r>
            <w:r w:rsidR="001E1F9D" w:rsidRPr="00BE4186">
              <w:rPr>
                <w:b/>
                <w:szCs w:val="20"/>
              </w:rPr>
              <w:t>ы</w:t>
            </w:r>
            <w:r w:rsidRPr="00BE4186">
              <w:rPr>
                <w:b/>
                <w:szCs w:val="20"/>
              </w:rPr>
              <w:t xml:space="preserve"> курсов химиотерапии 1-3 режима: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szCs w:val="20"/>
              </w:rPr>
            </w:pP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&lt;createTubChemoStd&gt;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&lt;chemo&gt;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&lt;moOid&gt;1.2.643.5.1.13.13.12.2.1.27&lt;/moOid&gt;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&lt;creatorMoOid&gt;1.2.643.5.1.13.13.12.2.1.27&lt;/creatorMoOid&gt;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&lt;regDate&gt;2020-04-12&lt;/regDate&gt;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&lt;chemoMode&gt;1&lt;/chemoMode&gt;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&lt;art&gt;true&lt;/art&gt;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&lt;koTherapy&gt;false&lt;/koTherapy&gt;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&lt;tubClinicFormId id="1"/&gt;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&lt;dispGroupId id="42"/&gt;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&lt;tubGroupId id="2"/&gt;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&lt;testTherapy&gt;true&lt;/testTherapy&gt;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&lt;palTreatment&gt;false&lt;/palTreatment&gt;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&lt;symptomDate&gt;2018-11-22&lt;/symptomDate&gt;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&lt;deseases&gt;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&lt;desease&gt;A15.1&lt;/desease&gt;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&lt;/deseases&gt;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&lt;phases&gt;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&lt;phase id="1"/&gt;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&lt;/phases&gt;</w:t>
            </w:r>
          </w:p>
          <w:p w:rsidR="00816DF7" w:rsidRPr="00BE4186" w:rsidRDefault="00816DF7" w:rsidP="001E1F9D">
            <w:pPr>
              <w:shd w:val="clear" w:color="auto" w:fill="FFFFFF"/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&lt;/chemo&gt;</w:t>
            </w:r>
          </w:p>
          <w:p w:rsidR="00FB360C" w:rsidRPr="00BE4186" w:rsidRDefault="00816DF7" w:rsidP="001E1F9D">
            <w:pPr>
              <w:shd w:val="clear" w:color="auto" w:fill="FFFFFF"/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&lt;/createTubChemoStd&gt;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1E1F9D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 </w:t>
            </w:r>
            <w:r w:rsidR="001E1F9D" w:rsidRPr="00BE4186">
              <w:rPr>
                <w:b/>
                <w:szCs w:val="20"/>
              </w:rPr>
              <w:t>карты</w:t>
            </w:r>
            <w:r w:rsidRPr="00BE4186">
              <w:rPr>
                <w:b/>
                <w:szCs w:val="20"/>
              </w:rPr>
              <w:t xml:space="preserve"> курсов химиотерапии 1-3 режима </w:t>
            </w:r>
            <w:r w:rsidR="001E1F9D" w:rsidRPr="00BE4186">
              <w:rPr>
                <w:b/>
                <w:szCs w:val="20"/>
              </w:rPr>
              <w:t>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&lt;nrTubChemoStd&gt;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&lt;cardNumber&gt;20.00026.01&lt;/cardNumber&gt;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&lt;regDate&gt;2020-04-12&lt;/regDate&gt;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&lt;chemoMode&gt;1&lt;/chemoMode&gt;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&lt;art&gt;true&lt;/art&gt;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&lt;koTherapy&gt;false&lt;/koTherapy&gt;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&lt;tubClinicFormId id="1"/&gt;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&lt;dispGroupId id="42"/&gt;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&lt;tubGroupId id="2"/&gt;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&lt;tubDeptId id="4"/&gt;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&lt;testTherapy&gt;true&lt;/testTherapy&gt;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&lt;palTreatment&gt;false&lt;/palTreatment&gt;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&lt;symptomDate&gt;2018-11-22&lt;/symptomDate&gt;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&lt;deseases&gt;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&lt;desease&gt;A15.1&lt;/desease&gt;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&lt;/deseases&gt;&lt;phases&gt;&lt;phase id="1"/&gt;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&lt;/phases&gt;</w:t>
            </w:r>
          </w:p>
          <w:p w:rsidR="00816DF7" w:rsidRPr="00BE4186" w:rsidRDefault="00816DF7" w:rsidP="00816DF7">
            <w:pPr>
              <w:pStyle w:val="HTML2"/>
              <w:rPr>
                <w:rFonts w:ascii="Times New Roman" w:hAnsi="Times New Roman" w:cs="Times New Roman"/>
              </w:rPr>
            </w:pPr>
            <w:r w:rsidRPr="00BE4186">
              <w:rPr>
                <w:rFonts w:ascii="Times New Roman" w:hAnsi="Times New Roman" w:cs="Times New Roman"/>
              </w:rPr>
              <w:t>&lt;/nrTubChemoStd&gt;</w:t>
            </w:r>
          </w:p>
          <w:p w:rsidR="00FB360C" w:rsidRPr="00BE4186" w:rsidRDefault="00816DF7" w:rsidP="00816DF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 </w:t>
            </w:r>
          </w:p>
          <w:p w:rsidR="00FB360C" w:rsidRPr="00BE4186" w:rsidRDefault="00FB360C" w:rsidP="005F3F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 карте курсов химиотерапии 1-3 режима уже существует:</w:t>
            </w:r>
          </w:p>
          <w:p w:rsidR="00FB360C" w:rsidRPr="00BE4186" w:rsidRDefault="00FB360C" w:rsidP="005F3F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FB360C" w:rsidRPr="00BE4186" w:rsidRDefault="00FB360C" w:rsidP="005F3F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B360C" w:rsidRPr="00BE4186" w:rsidRDefault="00DC3D29" w:rsidP="005F3F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</w:t>
            </w:r>
            <w:r w:rsidR="00FB360C" w:rsidRPr="00BE4186">
              <w:rPr>
                <w:sz w:val="20"/>
                <w:lang w:val="en-US"/>
              </w:rPr>
              <w:t>&lt;detail&gt;already exists&lt;/detail&gt;</w:t>
            </w:r>
          </w:p>
          <w:p w:rsidR="00FB360C" w:rsidRPr="00BE4186" w:rsidRDefault="001E1F9D" w:rsidP="001E1F9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FB360C" w:rsidRPr="00BE4186" w:rsidTr="005F3FCC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360C" w:rsidRPr="00BE4186" w:rsidRDefault="00FB360C" w:rsidP="005F3FCC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tub_chemo_std.update</w:t>
            </w:r>
            <w:r w:rsidRPr="00BE4186">
              <w:rPr>
                <w:b/>
                <w:szCs w:val="20"/>
              </w:rPr>
              <w:t xml:space="preserve"> </w:t>
            </w:r>
            <w:r w:rsidR="001E1F9D" w:rsidRPr="00BE4186">
              <w:rPr>
                <w:b/>
                <w:szCs w:val="20"/>
              </w:rPr>
              <w:t>-</w:t>
            </w:r>
          </w:p>
          <w:p w:rsidR="00FB360C" w:rsidRPr="00BE4186" w:rsidRDefault="00FB360C" w:rsidP="001E1F9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Изменение</w:t>
            </w:r>
            <w:r w:rsidR="001E1F9D" w:rsidRPr="00BE4186">
              <w:rPr>
                <w:b/>
                <w:szCs w:val="20"/>
              </w:rPr>
              <w:t xml:space="preserve"> записи</w:t>
            </w:r>
            <w:r w:rsidRPr="00BE4186">
              <w:rPr>
                <w:b/>
                <w:szCs w:val="20"/>
              </w:rPr>
              <w:t xml:space="preserve"> карт</w:t>
            </w:r>
            <w:r w:rsidR="001E1F9D" w:rsidRPr="00BE4186">
              <w:rPr>
                <w:b/>
                <w:szCs w:val="20"/>
              </w:rPr>
              <w:t>ы</w:t>
            </w:r>
            <w:r w:rsidRPr="00BE4186">
              <w:rPr>
                <w:b/>
                <w:szCs w:val="20"/>
              </w:rPr>
              <w:t xml:space="preserve">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карт</w:t>
            </w:r>
            <w:r w:rsidR="001E1F9D" w:rsidRPr="00BE4186">
              <w:rPr>
                <w:b/>
                <w:szCs w:val="20"/>
              </w:rPr>
              <w:t>ы</w:t>
            </w:r>
            <w:r w:rsidRPr="00BE4186">
              <w:rPr>
                <w:b/>
                <w:szCs w:val="20"/>
              </w:rPr>
              <w:t xml:space="preserve"> курсов химиотерапии 1-3 режима: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&lt;updateTubChemoStd&gt; 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&lt;chemoKey&gt;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&lt;/chemoKey&gt;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&lt;regDate&gt;2020-04-12&lt;/regDate&gt;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&lt;chemoMode&gt;1&lt;/chemoMode&gt;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id="2"/&gt;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&lt;testTherapy&gt;true&lt;/testTherapy&gt;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&lt;palTreatment&gt;false&lt;/palTreatment&gt;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&lt;symptomDate&gt;2020-04-12&lt;/symptomDate&gt;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&lt;desease&gt;A15.1&lt;/desease&gt;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&lt;chemoOutDate&gt;2020-04-12&lt;/chemoOutDate&gt;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&lt;chemoOutId id="14"/&gt;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&lt;/chemo&gt;</w:t>
            </w:r>
          </w:p>
          <w:p w:rsidR="00FB360C" w:rsidRPr="00BE4186" w:rsidRDefault="0085177A" w:rsidP="001E1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&lt;/updateTubChemoStd</w:t>
            </w:r>
            <w:r w:rsidR="001E1F9D" w:rsidRPr="00BE4186">
              <w:rPr>
                <w:sz w:val="20"/>
              </w:rPr>
              <w:t>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запись карт</w:t>
            </w:r>
            <w:r w:rsidR="001E1F9D" w:rsidRPr="00BE4186">
              <w:rPr>
                <w:b/>
                <w:szCs w:val="20"/>
              </w:rPr>
              <w:t>ы</w:t>
            </w:r>
            <w:r w:rsidRPr="00BE4186">
              <w:rPr>
                <w:b/>
                <w:szCs w:val="20"/>
              </w:rPr>
              <w:t xml:space="preserve"> курсов химиотерапии 1-3 режима успешно</w:t>
            </w:r>
            <w:r w:rsidR="001E1F9D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&lt;regDate&gt;2020-04-12&lt;/regDate&gt;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&lt;chemoMode&gt;1&lt;/chemoMode&gt;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&lt;chemoOutDate&gt;2020-04-12&lt;/chemoOutDate&gt;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id="14"/&gt;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&lt;tubClinicFormId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id="2"/&gt;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&lt;testTherapy&gt;true&lt;/testTherapy&gt;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&lt;palTreatment&gt;false&lt;/palTreatment&gt;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&lt;symptomDate&gt;2020-04-12&lt;/symptomDate&gt;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&lt;desease&gt;A15.1&lt;/desease&gt;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85177A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FB360C" w:rsidRPr="00BE4186" w:rsidRDefault="0085177A" w:rsidP="0085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&lt;/nrTubChemoStd&gt;</w:t>
            </w:r>
          </w:p>
        </w:tc>
      </w:tr>
      <w:tr w:rsidR="00F2667F" w:rsidRPr="00E52521" w:rsidTr="005F3FCC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360C" w:rsidRPr="00BE4186" w:rsidRDefault="00FB360C" w:rsidP="005F3FCC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tub_chemo_std.list</w:t>
            </w:r>
            <w:r w:rsidRPr="00BE4186">
              <w:rPr>
                <w:b/>
                <w:szCs w:val="20"/>
              </w:rPr>
              <w:t xml:space="preserve"> </w:t>
            </w:r>
            <w:r w:rsidR="001E1F9D" w:rsidRPr="00BE4186">
              <w:rPr>
                <w:b/>
                <w:szCs w:val="20"/>
              </w:rPr>
              <w:t>-</w:t>
            </w:r>
          </w:p>
          <w:p w:rsidR="00FB360C" w:rsidRPr="00BE4186" w:rsidRDefault="00FB360C" w:rsidP="001E1F9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Получение списка запис</w:t>
            </w:r>
            <w:r w:rsidR="001E1F9D" w:rsidRPr="00BE4186">
              <w:rPr>
                <w:b/>
                <w:szCs w:val="20"/>
              </w:rPr>
              <w:t>ей</w:t>
            </w:r>
            <w:r w:rsidRPr="00BE4186">
              <w:rPr>
                <w:b/>
                <w:szCs w:val="20"/>
              </w:rPr>
              <w:t xml:space="preserve"> о карт</w:t>
            </w:r>
            <w:r w:rsidR="001E1F9D" w:rsidRPr="00BE4186">
              <w:rPr>
                <w:b/>
                <w:szCs w:val="20"/>
              </w:rPr>
              <w:t>ах</w:t>
            </w:r>
            <w:r w:rsidRPr="00BE4186">
              <w:rPr>
                <w:b/>
                <w:szCs w:val="20"/>
              </w:rPr>
              <w:t xml:space="preserve">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1E1F9D" w:rsidRPr="00BE4186">
              <w:rPr>
                <w:b/>
                <w:szCs w:val="20"/>
              </w:rPr>
              <w:t>списка записей о картах курсов химиотерапии 1-3 режима</w:t>
            </w:r>
            <w:r w:rsidRPr="00BE4186">
              <w:rPr>
                <w:b/>
                <w:szCs w:val="20"/>
              </w:rPr>
              <w:t>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&lt;tubKey&gt;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&lt;patientCard&gt;20.00024.01&lt;/patientCard&gt;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&lt;/tubKey&gt;</w:t>
            </w:r>
          </w:p>
          <w:p w:rsidR="00FB360C" w:rsidRPr="00BE4186" w:rsidRDefault="00FB360C" w:rsidP="005F3F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60C" w:rsidRPr="00BE4186" w:rsidRDefault="001E1F9D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список</w:t>
            </w:r>
            <w:r w:rsidR="00FB360C" w:rsidRPr="00BE4186">
              <w:rPr>
                <w:b/>
                <w:szCs w:val="20"/>
              </w:rPr>
              <w:t xml:space="preserve"> запис</w:t>
            </w:r>
            <w:r w:rsidRPr="00BE4186">
              <w:rPr>
                <w:b/>
                <w:szCs w:val="20"/>
              </w:rPr>
              <w:t>ей</w:t>
            </w:r>
            <w:r w:rsidR="00D4429E" w:rsidRPr="00BE4186">
              <w:rPr>
                <w:b/>
                <w:szCs w:val="20"/>
              </w:rPr>
              <w:t xml:space="preserve"> открыт</w:t>
            </w:r>
            <w:r w:rsidRPr="00BE4186">
              <w:rPr>
                <w:b/>
                <w:szCs w:val="20"/>
              </w:rPr>
              <w:t>ых</w:t>
            </w:r>
            <w:r w:rsidR="00D4429E" w:rsidRPr="00BE4186">
              <w:rPr>
                <w:b/>
                <w:szCs w:val="20"/>
              </w:rPr>
              <w:t xml:space="preserve"> карт курсов химиотерапии</w:t>
            </w:r>
            <w:r w:rsidRPr="00BE4186">
              <w:rPr>
                <w:b/>
                <w:szCs w:val="20"/>
              </w:rPr>
              <w:t xml:space="preserve"> 1-3 режима успешно найден</w:t>
            </w:r>
            <w:r w:rsidR="00FB360C" w:rsidRPr="00BE4186">
              <w:rPr>
                <w:b/>
                <w:szCs w:val="20"/>
              </w:rPr>
              <w:t>:</w:t>
            </w:r>
          </w:p>
          <w:p w:rsidR="00FB360C" w:rsidRPr="00BE4186" w:rsidRDefault="00FB360C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&lt;cardNumber&gt;20.00026.01&lt;/cardNumber&gt;&lt;moOid&gt;1.2.643.5.1.13.13.12.2.1.27&lt;/moOid&gt;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&lt;regDate&gt;2020-04-12&lt;/regDate&gt;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&lt;chemoMode&gt;1&lt;/chemoMode&gt;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id="2"/&gt;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&lt;testTherapy&gt;true&lt;/testTherapy&gt;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&lt;palTreatment&gt;false&lt;/palTreatment&gt;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&lt;symptomDate&gt;2018-11-22&lt;/symptomDate&gt;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&lt;desease&gt;A15.1&lt;/desease&gt;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&lt;/deseases&gt;&lt;locations/&gt;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&lt;periods&gt;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&lt;period&gt;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&lt;treatmentDate&gt;2020-03-02&lt;/treatmentDate&gt;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id="4"/&gt;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&lt;/period&gt;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&lt;/periods&gt;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&lt;exam&gt;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&lt;treatmentMonth&gt;0&lt;/treatmentMonth&gt;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&lt;sampleDate&gt;2020-03-02&lt;/sampleDate&gt;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id="1"/&gt;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id="2"/&gt;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id="43"/&gt;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&lt;dayDosages&gt;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&lt;dayDosage&gt;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&lt;setDate&gt;2020-03-02&lt;/setDate&gt;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&lt;dosage&gt;0.100&lt;/dosage&gt;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&lt;/dayDrug&gt;&lt;dayDrug&gt;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&lt;dosage&gt;0.100&lt;/dosage&gt;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&lt;/dayDosage&gt;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&lt;/dayDosages&gt;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&lt;months&gt;03.2020&lt;/months&gt;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&lt;dayNum&gt;11&lt;/dayNum&gt;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&lt;/treatments&gt;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D4429E" w:rsidRPr="00BE4186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&lt;residualChanges/&gt;</w:t>
            </w:r>
          </w:p>
          <w:p w:rsidR="00D4429E" w:rsidRPr="00473D4A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tubChemoStd</w:t>
            </w:r>
            <w:r w:rsidRPr="00473D4A">
              <w:rPr>
                <w:sz w:val="20"/>
              </w:rPr>
              <w:t>&gt;</w:t>
            </w:r>
          </w:p>
          <w:p w:rsidR="00D4429E" w:rsidRPr="00473D4A" w:rsidRDefault="00D4429E" w:rsidP="00D442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tubChemoStds</w:t>
            </w:r>
            <w:r w:rsidRPr="00473D4A">
              <w:rPr>
                <w:sz w:val="20"/>
              </w:rPr>
              <w:t>&gt;</w:t>
            </w:r>
          </w:p>
          <w:p w:rsidR="00FB360C" w:rsidRPr="00473D4A" w:rsidRDefault="00FB360C" w:rsidP="00FB360C">
            <w:pPr>
              <w:pStyle w:val="affffff2"/>
              <w:shd w:val="clear" w:color="auto" w:fill="FFFFFF"/>
              <w:spacing w:before="150" w:beforeAutospacing="0" w:after="0" w:afterAutospacing="0"/>
              <w:rPr>
                <w:sz w:val="20"/>
                <w:szCs w:val="20"/>
              </w:rPr>
            </w:pPr>
            <w:r w:rsidRPr="00BE4186">
              <w:rPr>
                <w:sz w:val="20"/>
                <w:szCs w:val="20"/>
                <w:lang w:val="en-US"/>
              </w:rPr>
              <w:t> </w:t>
            </w:r>
          </w:p>
          <w:p w:rsidR="001E1F9D" w:rsidRPr="00BE4186" w:rsidRDefault="001E1F9D" w:rsidP="001E1F9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список записей закрытых карт курсов химиотерапии 1-3 режима успешно найден:</w:t>
            </w:r>
          </w:p>
          <w:p w:rsidR="0085177A" w:rsidRPr="00BE4186" w:rsidRDefault="00FB360C" w:rsidP="0085177A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E52521">
              <w:rPr>
                <w:rFonts w:ascii="Times New Roman" w:hAnsi="Times New Roman" w:cs="Times New Roman"/>
                <w:lang w:val="en-US"/>
              </w:rPr>
              <w:br/>
            </w:r>
            <w:r w:rsidR="0085177A"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&lt;regDate&gt;2020-04-12&lt;/regDate&gt;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&lt;chemoMode&gt;1&lt;/chemoMode&gt;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&lt;art&gt;true&lt;/art&gt;&lt;koTherapy&gt;false&lt;/koTherapy&gt;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&lt;chemoOutDate&gt;2020-04-14&lt;/chemoOutDate&gt;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</w:t>
            </w:r>
            <w:r w:rsidRPr="00BE4186">
              <w:rPr>
                <w:sz w:val="20"/>
                <w:lang w:val="en-US"/>
              </w:rPr>
              <w:t>&lt;/note&gt;&lt;chemoOutId id="1"/&gt;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id="2"/&gt;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&lt;testTherapy&gt;true&lt;/testTherapy&gt;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&lt;palTreatment&gt;false&lt;/palTreatment&gt;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&lt;symptomDate&gt;2018-11-22&lt;/symptomDate&gt;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&lt;desease&gt;A15.1&lt;/desease&gt;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&lt;locations/&gt;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&lt;periods&gt;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&lt;period&gt;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&lt;treatmentDate&gt;2020-03-02&lt;/treatmentDate&gt;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id="4"/&gt;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&lt;/period&gt;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&lt;/periods&gt;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&lt;exam&gt;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&lt;treatmentMonth&gt;0&lt;/treatmentMonth&gt;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&lt;sampleDate&gt;2020-03-02&lt;/sampleDate&gt;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&lt;examMgmDrugs&gt;&lt;examMgmDrug id="1"/&gt;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id="2"/&gt;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id="43"/&gt;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&lt;/exam&gt;&lt;/exams&gt;&lt;dayDosages&gt;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&lt;dayDosage&gt;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&lt;setDate&gt;2020-03-02&lt;/setDate&gt;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&lt;dosage&gt;0.100&lt;/dosage&gt;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&lt;/dayDrug&gt;&lt;dayDrug&gt;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&lt;dosage&gt;0.100&lt;/dosage&gt;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&lt;/dayDosage&gt;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&lt;/dayDosages&gt;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&lt;months&gt;03.2020&lt;/months&gt;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&lt;dayNum&gt;11&lt;/dayNum&gt;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&lt;phase id="1"/&gt;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 id="2"/&gt;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&lt;/residualChanges&gt;</w:t>
            </w:r>
          </w:p>
          <w:p w:rsidR="0085177A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&lt;/tubChemoStd&gt;</w:t>
            </w:r>
          </w:p>
          <w:p w:rsidR="00FB360C" w:rsidRPr="00BE4186" w:rsidRDefault="0085177A" w:rsidP="0085177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&lt;/tubChemoStds&gt;</w:t>
            </w:r>
          </w:p>
        </w:tc>
      </w:tr>
      <w:tr w:rsidR="006C2A77" w:rsidRPr="00E52521" w:rsidTr="005F3FCC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A77" w:rsidRPr="00BE4186" w:rsidRDefault="006C2A77" w:rsidP="005F3FCC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5F3FCC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tub_chemo_std.delete</w:t>
            </w:r>
            <w:r w:rsidR="001E1F9D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6C2A77" w:rsidRPr="00BE4186" w:rsidRDefault="006C2A77" w:rsidP="006C2A77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="001E1F9D" w:rsidRPr="00BE4186">
              <w:rPr>
                <w:szCs w:val="20"/>
                <w:shd w:val="clear" w:color="auto" w:fill="FFFFFF"/>
              </w:rPr>
              <w:t xml:space="preserve">записи </w:t>
            </w:r>
            <w:r w:rsidRPr="00BE4186">
              <w:rPr>
                <w:szCs w:val="20"/>
                <w:shd w:val="clear" w:color="auto" w:fill="FFFFFF"/>
              </w:rPr>
              <w:t>карты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5F3FCC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1E1F9D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 xml:space="preserve">удаления </w:t>
            </w:r>
            <w:r w:rsidR="001E1F9D" w:rsidRPr="00BE4186">
              <w:rPr>
                <w:b/>
                <w:szCs w:val="20"/>
              </w:rPr>
              <w:t xml:space="preserve">записи </w:t>
            </w:r>
            <w:r w:rsidRPr="00BE4186">
              <w:rPr>
                <w:b/>
                <w:szCs w:val="20"/>
              </w:rPr>
              <w:t>карты курсов химиотерапии</w:t>
            </w:r>
            <w:r w:rsidR="001E1F9D" w:rsidRPr="00BE4186">
              <w:rPr>
                <w:b/>
                <w:szCs w:val="20"/>
              </w:rPr>
              <w:t xml:space="preserve"> 1-3 режима</w:t>
            </w:r>
            <w:r w:rsidRPr="00BE4186">
              <w:rPr>
                <w:b/>
                <w:szCs w:val="20"/>
              </w:rPr>
              <w:t>:</w:t>
            </w:r>
          </w:p>
          <w:p w:rsidR="006C2A77" w:rsidRPr="00BE4186" w:rsidRDefault="006C2A77" w:rsidP="005F3FCC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85177A" w:rsidRPr="00BE4186" w:rsidRDefault="0085177A" w:rsidP="001E1F9D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&lt;tubChemoKey&gt;</w:t>
            </w:r>
          </w:p>
          <w:p w:rsidR="0085177A" w:rsidRPr="00BE4186" w:rsidRDefault="0085177A" w:rsidP="001E1F9D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85177A" w:rsidRPr="00BE4186" w:rsidRDefault="0085177A" w:rsidP="001E1F9D">
            <w:pPr>
              <w:pStyle w:val="affffffb"/>
              <w:spacing w:before="0" w:after="0"/>
              <w:rPr>
                <w:szCs w:val="20"/>
                <w:shd w:val="clear" w:color="auto" w:fill="FFFFFF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&lt;cardNumber&gt;20.00026.01&lt;/cardNumber&gt;</w:t>
            </w:r>
          </w:p>
          <w:p w:rsidR="006C2A77" w:rsidRPr="00BE4186" w:rsidRDefault="0085177A" w:rsidP="001E1F9D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shd w:val="clear" w:color="auto" w:fill="FFFFFF"/>
                <w:lang w:val="en-US"/>
              </w:rPr>
              <w:t>&lt;/tubChemoKey&gt;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6C2A77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6C2A77" w:rsidRPr="00BE4186" w:rsidRDefault="006C2A77" w:rsidP="006C2A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5E497B" w:rsidRPr="00BE4186">
              <w:rPr>
                <w:sz w:val="20"/>
                <w:lang w:val="en-US"/>
              </w:rPr>
              <w:t>ding="UTF-8"standalone="yes"?&gt;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6C2A77" w:rsidRPr="00BE4186" w:rsidRDefault="006C2A77" w:rsidP="006C2A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6C2A77" w:rsidRPr="00BE4186" w:rsidRDefault="006C2A77" w:rsidP="006C2A77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удаление </w:t>
            </w:r>
            <w:r w:rsidR="001E1F9D" w:rsidRPr="00BE4186">
              <w:rPr>
                <w:b/>
                <w:sz w:val="20"/>
              </w:rPr>
              <w:t xml:space="preserve">записи карты курсов химиотерапии 1-3 режима </w:t>
            </w:r>
            <w:r w:rsidRPr="00BE4186">
              <w:rPr>
                <w:b/>
                <w:sz w:val="20"/>
              </w:rPr>
              <w:t>прошло успешно:</w:t>
            </w:r>
          </w:p>
          <w:p w:rsidR="006C2A77" w:rsidRPr="00BE4186" w:rsidRDefault="006C2A77" w:rsidP="006C2A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5E497B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standalone="yes"?&gt;&lt;result&gt;ok&lt;/result&gt;</w:t>
            </w:r>
          </w:p>
          <w:p w:rsidR="006C2A77" w:rsidRPr="00BE4186" w:rsidRDefault="006C2A77" w:rsidP="005F3FCC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</w:tr>
    </w:tbl>
    <w:p w:rsidR="00FB360C" w:rsidRPr="00BE4186" w:rsidRDefault="00FB360C" w:rsidP="00140134">
      <w:pPr>
        <w:rPr>
          <w:sz w:val="20"/>
          <w:lang w:val="en-US"/>
        </w:rPr>
      </w:pPr>
    </w:p>
    <w:p w:rsidR="006C2A77" w:rsidRPr="00BE4186" w:rsidRDefault="006C2A77" w:rsidP="006C2A77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4" w:name="_Toc54014109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tub_chemo_std_exam</w:t>
      </w:r>
      <w:bookmarkEnd w:id="74"/>
    </w:p>
    <w:p w:rsidR="001E53F6" w:rsidRPr="00BE4186" w:rsidRDefault="001E53F6" w:rsidP="001E53F6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исследованиях в карте курсов химиотерапии 1-3 режима приведены в таблице 46.</w:t>
      </w:r>
    </w:p>
    <w:p w:rsidR="001E53F6" w:rsidRPr="00BE4186" w:rsidRDefault="001E53F6" w:rsidP="006C2A77">
      <w:pPr>
        <w:pStyle w:val="afffffff8"/>
        <w:ind w:firstLine="0"/>
        <w:jc w:val="center"/>
        <w:rPr>
          <w:szCs w:val="28"/>
        </w:rPr>
      </w:pPr>
    </w:p>
    <w:p w:rsidR="006C2A77" w:rsidRPr="00BE4186" w:rsidRDefault="006C2A77" w:rsidP="001E53F6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>Таблица 4</w:t>
      </w:r>
      <w:r w:rsidR="001E53F6" w:rsidRPr="00BE4186">
        <w:rPr>
          <w:rFonts w:eastAsia="Calibri"/>
        </w:rPr>
        <w:t>6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1E53F6" w:rsidRPr="00BE4186">
        <w:t xml:space="preserve"> подссистемы </w:t>
      </w:r>
      <w:r w:rsidR="001E53F6" w:rsidRPr="00BE4186">
        <w:rPr>
          <w:shd w:val="clear" w:color="auto" w:fill="FFFFFF"/>
        </w:rPr>
        <w:t>tub_chemo_std_exam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6C2A77" w:rsidRPr="00BE4186" w:rsidTr="00E05721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A77" w:rsidRPr="00BE4186" w:rsidRDefault="006C2A77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A77" w:rsidRPr="00BE4186" w:rsidRDefault="006C2A77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2A77" w:rsidRPr="00BE4186" w:rsidRDefault="006C2A77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6C2A77" w:rsidRPr="00BE4186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A77" w:rsidRPr="00BE4186" w:rsidRDefault="006C2A77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tub_chemo_std_exam.read</w:t>
            </w:r>
            <w:r w:rsidR="001E53F6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6C2A77" w:rsidRPr="00BE4186" w:rsidRDefault="006C2A77" w:rsidP="001E53F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1E53F6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исследовани</w:t>
            </w:r>
            <w:r w:rsidR="001E53F6" w:rsidRPr="00BE4186">
              <w:rPr>
                <w:szCs w:val="20"/>
              </w:rPr>
              <w:t>и</w:t>
            </w:r>
            <w:r w:rsidRPr="00BE4186">
              <w:rPr>
                <w:szCs w:val="20"/>
              </w:rPr>
              <w:t xml:space="preserve">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об исследовани</w:t>
            </w:r>
            <w:r w:rsidR="001E53F6" w:rsidRPr="00BE4186">
              <w:rPr>
                <w:b/>
                <w:szCs w:val="20"/>
              </w:rPr>
              <w:t>и</w:t>
            </w:r>
            <w:r w:rsidRPr="00BE4186">
              <w:rPr>
                <w:b/>
                <w:szCs w:val="20"/>
              </w:rPr>
              <w:t xml:space="preserve"> в карте курсов химиотерапии 1-3 режима: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&lt;tubChemoExamKey&gt;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&lt;treatmentMonth&gt;1&lt;/treatmentMonth&gt;</w:t>
            </w:r>
          </w:p>
          <w:p w:rsidR="006C2A77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&lt;/tubChemoExamKey&gt;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1E53F6" w:rsidRPr="00BE4186">
              <w:rPr>
                <w:b/>
                <w:szCs w:val="20"/>
              </w:rPr>
              <w:t xml:space="preserve">об исследовании в карте курсов химиотерапии 1-3 режима успешно </w:t>
            </w:r>
            <w:r w:rsidRPr="00BE4186">
              <w:rPr>
                <w:b/>
                <w:szCs w:val="20"/>
              </w:rPr>
              <w:t>найдена: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&lt;nrTubChemoStdExam&gt;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&lt;treatmentMonth&gt;1&lt;/treatmentMonth&gt;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&lt;sampleDate&gt;2020-04-15&lt;/sampleDate&gt;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&lt;microCount&gt;1&lt;/microCount&gt;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id="17"/&gt;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&lt;xrayDate&gt;2020-04-15&lt;/xrayDate&gt;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&lt;xrayResult&gt;false&lt;/xrayResult&gt;</w:t>
            </w:r>
          </w:p>
          <w:p w:rsidR="00966DA6" w:rsidRPr="00473D4A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microResultId</w:t>
            </w:r>
            <w:r w:rsidRPr="00473D4A">
              <w:rPr>
                <w:sz w:val="20"/>
              </w:rPr>
              <w:t xml:space="preserve"> </w:t>
            </w:r>
            <w:r w:rsidRPr="00BE4186">
              <w:rPr>
                <w:sz w:val="20"/>
                <w:lang w:val="en-US"/>
              </w:rPr>
              <w:t>id</w:t>
            </w:r>
            <w:r w:rsidRPr="00473D4A">
              <w:rPr>
                <w:sz w:val="20"/>
              </w:rPr>
              <w:t>="2"/&gt;</w:t>
            </w:r>
          </w:p>
          <w:p w:rsidR="00966DA6" w:rsidRPr="00473D4A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nrTubChemoStdExam</w:t>
            </w:r>
            <w:r w:rsidRPr="00473D4A">
              <w:rPr>
                <w:sz w:val="20"/>
              </w:rPr>
              <w:t>&gt;</w:t>
            </w:r>
          </w:p>
          <w:p w:rsidR="006C2A77" w:rsidRPr="00473D4A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</w:t>
            </w:r>
            <w:r w:rsidR="001E53F6" w:rsidRPr="00BE4186">
              <w:rPr>
                <w:b/>
                <w:sz w:val="20"/>
              </w:rPr>
              <w:t>об исследовани</w:t>
            </w:r>
            <w:r w:rsidR="001E53F6" w:rsidRPr="00BE4186">
              <w:rPr>
                <w:b/>
              </w:rPr>
              <w:t>и</w:t>
            </w:r>
            <w:r w:rsidR="001E53F6" w:rsidRPr="00BE4186">
              <w:rPr>
                <w:b/>
                <w:sz w:val="20"/>
              </w:rPr>
              <w:t xml:space="preserve"> в карте курсов химиотерапии 1-3 режима </w:t>
            </w:r>
            <w:r w:rsidRPr="00BE4186">
              <w:rPr>
                <w:b/>
                <w:sz w:val="20"/>
              </w:rPr>
              <w:t>не найдена:</w:t>
            </w:r>
          </w:p>
          <w:p w:rsidR="001E53F6" w:rsidRPr="00BE4186" w:rsidRDefault="001E53F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473D4A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&lt;detail&gt;Сведения не найдены&lt;/detail&gt;</w:t>
            </w:r>
          </w:p>
          <w:p w:rsidR="006C2A77" w:rsidRPr="00BE4186" w:rsidRDefault="001E53F6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&lt;/error&gt;</w:t>
            </w:r>
          </w:p>
        </w:tc>
      </w:tr>
      <w:tr w:rsidR="006C2A77" w:rsidRPr="00BE4186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A77" w:rsidRPr="00BE4186" w:rsidRDefault="006C2A77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tub_chemo_std_exam.create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1E53F6" w:rsidRPr="00BE4186">
              <w:rPr>
                <w:b/>
                <w:szCs w:val="20"/>
                <w:lang w:val="en-US"/>
              </w:rPr>
              <w:t>-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1E53F6" w:rsidRPr="00BE4186">
              <w:rPr>
                <w:szCs w:val="20"/>
              </w:rPr>
              <w:t xml:space="preserve">записи об </w:t>
            </w:r>
            <w:r w:rsidRPr="00BE4186">
              <w:rPr>
                <w:szCs w:val="20"/>
              </w:rPr>
              <w:t>исследовани</w:t>
            </w:r>
            <w:r w:rsidR="001E53F6" w:rsidRPr="00BE4186">
              <w:rPr>
                <w:szCs w:val="20"/>
              </w:rPr>
              <w:t>и</w:t>
            </w:r>
            <w:r w:rsidRPr="00BE4186">
              <w:rPr>
                <w:szCs w:val="20"/>
              </w:rPr>
              <w:t xml:space="preserve"> в карте курсов химиотерапии 1-3 режима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об исследовани</w:t>
            </w:r>
            <w:r w:rsidR="001E53F6" w:rsidRPr="00BE4186">
              <w:rPr>
                <w:b/>
                <w:szCs w:val="20"/>
              </w:rPr>
              <w:t>и</w:t>
            </w:r>
            <w:r w:rsidRPr="00BE4186">
              <w:rPr>
                <w:b/>
                <w:szCs w:val="20"/>
              </w:rPr>
              <w:t xml:space="preserve"> в карте курсов химиотерапии 1-3 режима: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&lt;createTubChemoStdExam&gt;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&lt;chemoKey&gt;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&lt;/chemoKey&gt;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&lt;chemoExam&gt;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&lt;treatmentMonth&gt;1&lt;/treatmentMonth&gt;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&lt;labNum&gt;123&lt;/labNum&gt;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&lt;sampleDate&gt;2020-04-15&lt;/sampleDate&gt;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&lt;microCount&gt;1&lt;/microCount&gt;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&lt;mgmResultId id="6"/&gt;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&lt;examMgmDrugs&gt;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&lt;examMgmDrug id="17"/&gt;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&lt;/examMgmDrugs&gt;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&lt;xrayDate&gt;2020-04-15&lt;/xrayDate&gt;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&lt;examResistences/&gt;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&lt;xrayResult&gt;false&lt;/xrayResult&gt;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&lt;microResultId id="2"/&gt;</w:t>
            </w:r>
          </w:p>
          <w:p w:rsidR="00C74D47" w:rsidRPr="00BE4186" w:rsidRDefault="00C74D47" w:rsidP="00C74D4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&lt;/chemoExam&gt;</w:t>
            </w:r>
          </w:p>
          <w:p w:rsidR="006C2A77" w:rsidRPr="00BE4186" w:rsidRDefault="00C74D47" w:rsidP="00C74D47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&lt;/createTubChemoStdExam&gt;</w:t>
            </w:r>
          </w:p>
          <w:p w:rsidR="006C2A77" w:rsidRPr="00BE4186" w:rsidRDefault="006C2A77" w:rsidP="00E05721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1E53F6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об исследовани</w:t>
            </w:r>
            <w:r w:rsidR="001E53F6" w:rsidRPr="00BE4186">
              <w:rPr>
                <w:b/>
                <w:szCs w:val="20"/>
              </w:rPr>
              <w:t>и</w:t>
            </w:r>
            <w:r w:rsidRPr="00BE4186">
              <w:rPr>
                <w:b/>
                <w:szCs w:val="20"/>
              </w:rPr>
              <w:t xml:space="preserve"> в карте курсов химиотерапии 1-3 режима </w:t>
            </w:r>
            <w:r w:rsidR="001E53F6" w:rsidRPr="00BE4186">
              <w:rPr>
                <w:b/>
                <w:szCs w:val="20"/>
              </w:rPr>
              <w:t>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&lt;nrTubChemoStdExam&gt;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&lt;treatmentMonth&gt;1&lt;/treatmentMonth&gt;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&lt;sampleDate&gt;2020-04-15&lt;/sampleDate&gt;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&lt;microCount&gt;1&lt;/microCount&gt;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id="17"/&gt;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&lt;xrayDate&gt;2020-04-15&lt;/xrayDate&gt;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&lt;xrayResult&gt;false&lt;/xrayResult&gt;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&lt;microResultId id="2"/&gt;</w:t>
            </w:r>
          </w:p>
          <w:p w:rsidR="00C74D47" w:rsidRPr="00BE4186" w:rsidRDefault="00C74D47" w:rsidP="00C7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&lt;/nrTubChemoStdExam&gt;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1E53F6" w:rsidRPr="00BE4186">
              <w:rPr>
                <w:b/>
                <w:sz w:val="20"/>
              </w:rPr>
              <w:t xml:space="preserve">об исследовании в карте курсов химиотерапии 1-3 режима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6C2A77" w:rsidRPr="00BE4186" w:rsidRDefault="006C2A77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5E497B" w:rsidRPr="00BE4186" w:rsidRDefault="005E497B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6C2A77" w:rsidRPr="00BE4186" w:rsidRDefault="005E497B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  <w:r w:rsidR="006C2A77" w:rsidRPr="00BE4186">
              <w:rPr>
                <w:sz w:val="20"/>
                <w:lang w:val="en-US"/>
              </w:rPr>
              <w:t>&lt;detail&gt;already exists&lt;/detail&gt;</w:t>
            </w:r>
          </w:p>
          <w:p w:rsidR="006C2A77" w:rsidRPr="00BE4186" w:rsidRDefault="001E53F6" w:rsidP="001E53F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6C2A77" w:rsidRPr="00BE4186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2A77" w:rsidRPr="00BE4186" w:rsidRDefault="006C2A77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tub_chemo_std_exam.update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1E53F6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6C2A77" w:rsidRPr="00BE4186" w:rsidRDefault="006C2A77" w:rsidP="001E53F6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Изменение </w:t>
            </w:r>
            <w:r w:rsidR="001E53F6" w:rsidRPr="00BE4186">
              <w:rPr>
                <w:b/>
                <w:szCs w:val="20"/>
              </w:rPr>
              <w:t xml:space="preserve">записи об </w:t>
            </w:r>
            <w:r w:rsidRPr="00BE4186">
              <w:rPr>
                <w:b/>
                <w:szCs w:val="20"/>
              </w:rPr>
              <w:lastRenderedPageBreak/>
              <w:t>исследован</w:t>
            </w:r>
            <w:r w:rsidR="001E53F6" w:rsidRPr="00BE4186">
              <w:rPr>
                <w:b/>
                <w:szCs w:val="20"/>
              </w:rPr>
              <w:t>иях</w:t>
            </w:r>
            <w:r w:rsidRPr="00BE4186">
              <w:rPr>
                <w:b/>
                <w:szCs w:val="20"/>
              </w:rPr>
              <w:t xml:space="preserve">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Пример для обновления записи об исследования</w:t>
            </w:r>
            <w:r w:rsidR="001E53F6" w:rsidRPr="00BE4186">
              <w:rPr>
                <w:b/>
                <w:szCs w:val="20"/>
              </w:rPr>
              <w:t>х</w:t>
            </w:r>
            <w:r w:rsidRPr="00BE4186">
              <w:rPr>
                <w:b/>
                <w:szCs w:val="20"/>
              </w:rPr>
              <w:t xml:space="preserve"> в карте курсов химиотерапии 1-3 режима: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&lt;updateTubChemoStdExam&gt;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&lt;chemoExamKey&gt;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&lt;treatmentMonth&gt;1&lt;/treatmentMonth&gt;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&lt;/chemoExamKey&gt;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&lt;chemoExam&gt;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&lt;treatmentMonth&gt;4&lt;/treatmentMonth&gt;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&lt;labNum&gt;254&lt;/labNum&gt;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&lt;sampleDate&gt;2020-04-13&lt;/sampleDate&gt;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&lt;microCount&gt;2&lt;/microCount&gt;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&lt;mgmResultId id="6"/&gt;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&lt;kultResultId id="1"/&gt;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&lt;weight&gt;56&lt;/weight&gt;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&lt;examMgmDrugs&gt;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&lt;examMgmDrug id="1"/&gt;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&lt;/examMgmDrugs&gt;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&lt;xrayDate&gt;2020-04-13&lt;/xrayDate&gt;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&lt;examResistences&gt;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&lt;examResistence&gt;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&lt;resistResult&gt;+&lt;/resistResult&gt;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&lt;drugTypeId id="3"/&gt;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&lt;/examResistence&gt;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&lt;/examResistences&gt;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&lt;xrayResult&gt;true&lt;/xrayResult&gt;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&lt;microResultId id="2"/&gt;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&lt;/chemoExam&gt;</w:t>
            </w:r>
          </w:p>
          <w:p w:rsidR="006C2A77" w:rsidRPr="00BE4186" w:rsidRDefault="00966DA6" w:rsidP="001E53F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&lt;/updateTubChemoStdExam&gt;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запись об исследования в карте курсов химиотерапии 1-3 режима успешно</w:t>
            </w:r>
            <w:r w:rsidR="001E53F6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&lt;?xml version="1.0" encoding="UTF-8" standalone="yes"?&gt;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&lt;nrTubChemoStdExam&gt;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&lt;treatmentMonth&gt;4&lt;/treatmentMonth&gt;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&lt;labNum&gt;254&lt;/labNum&gt;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&lt;sampleDate&gt;2020-04-13&lt;/sampleDate&gt;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&lt;microCount&gt;2&lt;/microCount&gt;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&lt;kultResultId id="1"/&gt;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&lt;weight&gt;56&lt;/weight&gt;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id="1"/&gt;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&lt;xrayDate&gt;2020-04-13&lt;/xrayDate&gt;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&lt;resistResult&gt;+&lt;/resistResult&gt;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id="3"/&gt;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&lt;xrayResult&gt;true&lt;/xrayResult&gt;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&lt;microResultId id="2"/&gt;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&lt;/nrTubChemoStdExam&gt;</w:t>
            </w:r>
          </w:p>
          <w:p w:rsidR="006C2A77" w:rsidRPr="00BE4186" w:rsidRDefault="006C2A77" w:rsidP="005E49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6C2A77" w:rsidRPr="00BE4186" w:rsidTr="00E0572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A77" w:rsidRPr="00BE4186" w:rsidRDefault="006C2A77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tub_chemo_std_exam.list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1E53F6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6C2A77" w:rsidRPr="00BE4186" w:rsidRDefault="006C2A77" w:rsidP="001E53F6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1E53F6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об исследования</w:t>
            </w:r>
            <w:r w:rsidR="001E53F6" w:rsidRPr="00BE4186">
              <w:rPr>
                <w:szCs w:val="20"/>
              </w:rPr>
              <w:t>х</w:t>
            </w:r>
            <w:r w:rsidRPr="00BE4186">
              <w:rPr>
                <w:szCs w:val="20"/>
              </w:rPr>
              <w:t xml:space="preserve">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1E53F6" w:rsidRPr="00BE4186">
              <w:rPr>
                <w:b/>
                <w:szCs w:val="20"/>
              </w:rPr>
              <w:t>списка записей</w:t>
            </w:r>
            <w:r w:rsidRPr="00BE4186">
              <w:rPr>
                <w:b/>
                <w:szCs w:val="20"/>
              </w:rPr>
              <w:t xml:space="preserve"> об исследования</w:t>
            </w:r>
            <w:r w:rsidR="001E53F6" w:rsidRPr="00BE4186">
              <w:rPr>
                <w:b/>
                <w:szCs w:val="20"/>
              </w:rPr>
              <w:t>х</w:t>
            </w:r>
            <w:r w:rsidRPr="00BE4186">
              <w:rPr>
                <w:b/>
                <w:szCs w:val="20"/>
              </w:rPr>
              <w:t xml:space="preserve"> в карте курсов химиотерапии 1-3 режима: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&lt;cardNumber&gt;20.00026.01&lt;/cardNumber&gt;</w:t>
            </w:r>
            <w:r w:rsidRPr="00BE4186">
              <w:rPr>
                <w:sz w:val="20"/>
                <w:lang w:val="en-US"/>
              </w:rPr>
              <w:br/>
              <w:t>&lt;/tubChemoKey&gt;</w:t>
            </w:r>
          </w:p>
          <w:p w:rsidR="006C2A77" w:rsidRPr="00BE4186" w:rsidRDefault="006C2A77" w:rsidP="00E05721">
            <w:pPr>
              <w:ind w:firstLine="708"/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A77" w:rsidRPr="00BE4186" w:rsidRDefault="001E53F6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</w:t>
            </w:r>
            <w:r w:rsidR="006C2A77" w:rsidRPr="00BE4186">
              <w:rPr>
                <w:b/>
                <w:szCs w:val="20"/>
              </w:rPr>
              <w:t xml:space="preserve"> об исследования</w:t>
            </w:r>
            <w:r w:rsidR="00380980" w:rsidRPr="00BE4186">
              <w:rPr>
                <w:b/>
                <w:szCs w:val="20"/>
              </w:rPr>
              <w:t>х</w:t>
            </w:r>
            <w:r w:rsidR="006C2A77" w:rsidRPr="00BE4186">
              <w:rPr>
                <w:b/>
                <w:szCs w:val="20"/>
              </w:rPr>
              <w:t xml:space="preserve"> в карте курсов химиотерапии 1-3 режима</w:t>
            </w:r>
            <w:r w:rsidR="00380980" w:rsidRPr="00BE4186">
              <w:rPr>
                <w:b/>
                <w:szCs w:val="20"/>
              </w:rPr>
              <w:t xml:space="preserve"> успешно найдена</w:t>
            </w:r>
            <w:r w:rsidR="006C2A77" w:rsidRPr="00BE4186">
              <w:rPr>
                <w:b/>
                <w:szCs w:val="20"/>
              </w:rPr>
              <w:t>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&lt;tubChemoStdExams&gt;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&lt;tubChemoStdExam&gt;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&lt;treatmentMonth&gt;0&lt;/treatmentMonth&gt;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&lt;sampleDate&gt;2020-03-02&lt;/sampleDate&gt;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id="1"/&gt;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id="2"/&gt;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id="43"/&gt;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&lt;/tubChemoStdExam&gt;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&lt;tubChemoStdExam&gt;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&lt;treatmentMonth&gt;1&lt;/treatmentMonth&gt;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&lt;sampleDate&gt;2020-04-15&lt;/sampleDate&gt;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&lt;microCount&gt;1&lt;/microCount&gt;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&lt;mgmResultId id="6"/&gt;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id="17"/&gt;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&lt;xrayDate&gt;2020-04-15&lt;/xrayDate&gt;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&lt;xrayResult&gt;false&lt;/xrayResult&gt;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&lt;microResultId id="2"/&gt;</w:t>
            </w:r>
          </w:p>
          <w:p w:rsidR="00966DA6" w:rsidRPr="00BE4186" w:rsidRDefault="00966DA6" w:rsidP="00966D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&lt;/tubChemoStdExam&gt;</w:t>
            </w:r>
          </w:p>
          <w:p w:rsidR="006C2A77" w:rsidRPr="00BE4186" w:rsidRDefault="00380980" w:rsidP="00380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&lt;/tubChemoStdExams&gt;</w:t>
            </w:r>
          </w:p>
        </w:tc>
      </w:tr>
      <w:tr w:rsidR="006C2A77" w:rsidRPr="00E52521" w:rsidTr="00E0572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2A77" w:rsidRPr="00BE4186" w:rsidRDefault="006C2A77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tub_chemo_std_exam.delete</w:t>
            </w:r>
            <w:r w:rsidR="00380980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об исследования</w:t>
            </w:r>
            <w:r w:rsidR="00380980" w:rsidRPr="00BE4186">
              <w:rPr>
                <w:szCs w:val="20"/>
              </w:rPr>
              <w:t>х</w:t>
            </w:r>
            <w:r w:rsidRPr="00BE4186">
              <w:rPr>
                <w:szCs w:val="20"/>
              </w:rPr>
              <w:t xml:space="preserve">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380980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об исследования</w:t>
            </w:r>
            <w:r w:rsidR="00380980" w:rsidRPr="00BE4186">
              <w:rPr>
                <w:b/>
                <w:szCs w:val="20"/>
              </w:rPr>
              <w:t>х</w:t>
            </w:r>
            <w:r w:rsidRPr="00BE4186">
              <w:rPr>
                <w:b/>
                <w:szCs w:val="20"/>
              </w:rPr>
              <w:t xml:space="preserve"> в карте курсов химиотерапии 1-3 режима:</w:t>
            </w:r>
          </w:p>
          <w:p w:rsidR="006C2A77" w:rsidRPr="00BE4186" w:rsidRDefault="006C2A77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&lt;tubChemoExamKey&gt;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966DA6" w:rsidRPr="00BE4186" w:rsidRDefault="00966DA6" w:rsidP="00966D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&lt;treatmentMonth&gt;1&lt;/treatmentMonth&gt;</w:t>
            </w:r>
          </w:p>
          <w:p w:rsidR="006C2A77" w:rsidRPr="00BE4186" w:rsidRDefault="00966DA6" w:rsidP="00966DA6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szCs w:val="20"/>
                <w:lang w:val="en-US"/>
              </w:rPr>
              <w:t>&lt;/tubChemoExamKey&gt;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77" w:rsidRPr="00BE4186" w:rsidRDefault="006C2A77" w:rsidP="006C2A77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6C2A77" w:rsidRPr="00BE4186" w:rsidRDefault="006C2A77" w:rsidP="006C2A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5E497B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</w:t>
            </w:r>
            <w:r w:rsidR="005E497B" w:rsidRPr="00BE4186">
              <w:rPr>
                <w:sz w:val="20"/>
                <w:lang w:val="en-US"/>
              </w:rPr>
              <w:t>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6C2A77" w:rsidRPr="00BE4186" w:rsidRDefault="006C2A77" w:rsidP="006C2A7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6C2A77" w:rsidRPr="00BE4186" w:rsidRDefault="006C2A77" w:rsidP="006C2A77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380980" w:rsidRPr="00BE4186">
              <w:rPr>
                <w:b/>
                <w:sz w:val="20"/>
              </w:rPr>
              <w:t xml:space="preserve">запись об исследовании в карте курсов химиотерапии 1-3 режима </w:t>
            </w:r>
            <w:r w:rsidRPr="00BE4186">
              <w:rPr>
                <w:b/>
                <w:sz w:val="20"/>
              </w:rPr>
              <w:t>успешно</w:t>
            </w:r>
            <w:r w:rsidR="00380980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6C2A77" w:rsidRPr="00BE4186" w:rsidRDefault="006C2A77" w:rsidP="0038098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standalone="yes"?&gt;&lt;result&gt;ok&lt;/r</w:t>
            </w:r>
            <w:r w:rsidR="00380980" w:rsidRPr="00BE4186">
              <w:rPr>
                <w:sz w:val="20"/>
                <w:lang w:val="en-US"/>
              </w:rPr>
              <w:t>esult&gt;</w:t>
            </w:r>
          </w:p>
        </w:tc>
      </w:tr>
    </w:tbl>
    <w:p w:rsidR="00BB55F8" w:rsidRPr="00BE4186" w:rsidRDefault="00BB55F8" w:rsidP="00BB55F8">
      <w:pPr>
        <w:pStyle w:val="3"/>
        <w:numPr>
          <w:ilvl w:val="0"/>
          <w:numId w:val="0"/>
        </w:numPr>
        <w:ind w:left="624"/>
        <w:rPr>
          <w:b/>
          <w:i w:val="0"/>
          <w:shd w:val="clear" w:color="auto" w:fill="FFFFFF"/>
        </w:rPr>
      </w:pPr>
      <w:bookmarkStart w:id="75" w:name="_Toc54014110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tub_chemo_std_day_dosage</w:t>
      </w:r>
      <w:bookmarkEnd w:id="75"/>
    </w:p>
    <w:p w:rsidR="00380980" w:rsidRPr="00BE4186" w:rsidRDefault="00380980" w:rsidP="00380980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</w:t>
      </w:r>
      <w:r w:rsidRPr="00BE4186">
        <w:rPr>
          <w:szCs w:val="20"/>
        </w:rPr>
        <w:t xml:space="preserve">назначении суточных доз противотуберкулезных препаратов </w:t>
      </w:r>
      <w:r w:rsidRPr="00BE4186">
        <w:rPr>
          <w:szCs w:val="28"/>
        </w:rPr>
        <w:t>в карте курсов химиотерапии 1-3 режима приведены в таблице 4</w:t>
      </w:r>
      <w:r w:rsidR="001F39F0" w:rsidRPr="00BE4186">
        <w:rPr>
          <w:szCs w:val="28"/>
        </w:rPr>
        <w:t>7</w:t>
      </w:r>
      <w:r w:rsidRPr="00BE4186">
        <w:rPr>
          <w:szCs w:val="28"/>
        </w:rPr>
        <w:t>.</w:t>
      </w:r>
    </w:p>
    <w:p w:rsidR="00DC3D29" w:rsidRPr="00BE4186" w:rsidRDefault="00DC3D29" w:rsidP="00380980">
      <w:pPr>
        <w:pStyle w:val="afffffff8"/>
        <w:ind w:firstLine="0"/>
        <w:rPr>
          <w:rFonts w:eastAsia="Calibri"/>
        </w:rPr>
      </w:pPr>
    </w:p>
    <w:p w:rsidR="00BB55F8" w:rsidRPr="00BE4186" w:rsidRDefault="00BB55F8" w:rsidP="00380980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>Таблица 4</w:t>
      </w:r>
      <w:r w:rsidR="001F39F0" w:rsidRPr="00BE4186">
        <w:rPr>
          <w:rFonts w:eastAsia="Calibri"/>
        </w:rPr>
        <w:t>7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380980" w:rsidRPr="00BE4186">
        <w:t xml:space="preserve"> подсистемы </w:t>
      </w:r>
      <w:r w:rsidR="00380980" w:rsidRPr="00BE4186">
        <w:rPr>
          <w:shd w:val="clear" w:color="auto" w:fill="FFFFFF"/>
        </w:rPr>
        <w:t>tub_chemo_std_day_dosage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BB55F8" w:rsidRPr="00BE4186" w:rsidTr="00E05721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5F8" w:rsidRPr="00BE4186" w:rsidRDefault="00BB55F8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5F8" w:rsidRPr="00BE4186" w:rsidRDefault="00BB55F8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55F8" w:rsidRPr="00BE4186" w:rsidRDefault="00BB55F8" w:rsidP="00E0572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BB55F8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55F8" w:rsidRPr="00BE4186" w:rsidRDefault="00BB55F8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tub_chemo_std_day_dosage.read</w:t>
            </w:r>
            <w:r w:rsidR="00380980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BB55F8" w:rsidRPr="00BE4186" w:rsidRDefault="00BB55F8" w:rsidP="00380980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380980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назначении суточных доз противотуберкулезных препаратов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 назначении суточных доз противотуберкулезных препаратов в карте курсов химиотерапии 1-3 режима: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  <w:r w:rsidRPr="00BE4186">
              <w:rPr>
                <w:b/>
                <w:sz w:val="20"/>
                <w:u w:val="single"/>
              </w:rPr>
              <w:t>Интенсивная</w:t>
            </w:r>
            <w:r w:rsidRPr="00BE4186">
              <w:rPr>
                <w:b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sz w:val="20"/>
                <w:u w:val="single"/>
              </w:rPr>
              <w:t>фаза</w:t>
            </w:r>
            <w:r w:rsidRPr="00BE4186">
              <w:rPr>
                <w:b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&lt;tubChemoStdDayDosageKey&gt;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&lt;patientCard&gt;19.00020.01&lt;/patientCard&gt;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&lt;cardNumber&gt;19.00023.01&lt;/cardNumber&gt;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&lt;setDate&gt;2017-01-01&lt;/setDate&gt;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&lt;/tubChemoStdDayDosageKey&gt; 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  <w:r w:rsidRPr="00BE4186">
              <w:rPr>
                <w:b/>
                <w:sz w:val="20"/>
                <w:u w:val="single"/>
              </w:rPr>
              <w:t>Фаза</w:t>
            </w:r>
            <w:r w:rsidRPr="00BE4186">
              <w:rPr>
                <w:b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sz w:val="20"/>
                <w:u w:val="single"/>
              </w:rPr>
              <w:t>продолжения</w:t>
            </w:r>
            <w:r w:rsidRPr="00BE4186">
              <w:rPr>
                <w:b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</w:p>
          <w:p w:rsidR="00DC000A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&lt;tubChemoStdDayDosageKey&gt;</w:t>
            </w:r>
          </w:p>
          <w:p w:rsidR="00DC000A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DC000A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DC000A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DC000A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&lt;setDate&gt;2020-04-12&lt;/setDate&gt;</w:t>
            </w:r>
          </w:p>
          <w:p w:rsidR="00BB55F8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&lt;/tubChemoStdDayDosageKey&gt;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запись о назначении суточных доз противотуберкулезных препаратов в карте курсов химиотерапии 1-3 режима </w:t>
            </w:r>
            <w:r w:rsidR="00380980" w:rsidRPr="00BE4186">
              <w:rPr>
                <w:b/>
                <w:szCs w:val="20"/>
              </w:rPr>
              <w:t xml:space="preserve">успешно </w:t>
            </w:r>
            <w:r w:rsidRPr="00BE4186">
              <w:rPr>
                <w:b/>
                <w:szCs w:val="20"/>
              </w:rPr>
              <w:t>найдена: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  <w:r w:rsidRPr="00BE4186">
              <w:rPr>
                <w:b/>
                <w:sz w:val="20"/>
                <w:u w:val="single"/>
              </w:rPr>
              <w:t>Интенсивная</w:t>
            </w:r>
            <w:r w:rsidRPr="00BE4186">
              <w:rPr>
                <w:b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sz w:val="20"/>
                <w:u w:val="single"/>
              </w:rPr>
              <w:t>фаза</w:t>
            </w:r>
            <w:r w:rsidRPr="00BE4186">
              <w:rPr>
                <w:b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</w:p>
          <w:p w:rsidR="00DC000A" w:rsidRPr="00BE4186" w:rsidRDefault="00BB55F8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 </w:t>
            </w:r>
            <w:r w:rsidR="00DC000A" w:rsidRPr="00BE4186">
              <w:rPr>
                <w:rFonts w:ascii="Times New Roman" w:hAnsi="Times New Roman" w:cs="Times New Roman"/>
                <w:lang w:val="en-US"/>
              </w:rPr>
              <w:t> &lt;?xml version="1.0" encoding="UTF-8" standalone="yes"?&gt;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&lt;nrTubChemoStdDayDosage&gt;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&lt;setDate&gt;2020-04-01&lt;/setDate&gt;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lastRenderedPageBreak/>
              <w:t>&lt;intensivePhase&gt;true&lt;/intensivePhase&gt;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&lt;dayDrugs&gt;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&lt;dayDrug&gt;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&lt;dosage&gt;2.000&lt;/dosage&gt;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&lt;drugTypeId id="4"/&gt;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&lt;/dayDrug&gt;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&lt;/dayDrugs&gt;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DC000A" w:rsidRPr="00BE4186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&lt;/nrTubChemoStdDayDosage&gt;</w:t>
            </w:r>
          </w:p>
          <w:p w:rsidR="00BB55F8" w:rsidRPr="00BE4186" w:rsidRDefault="00DC000A" w:rsidP="00DC00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</w:p>
          <w:p w:rsidR="00BB55F8" w:rsidRPr="00473D4A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</w:pPr>
            <w:r w:rsidRPr="00BE4186">
              <w:rPr>
                <w:b/>
                <w:bCs/>
                <w:sz w:val="20"/>
                <w:u w:val="single"/>
                <w:shd w:val="clear" w:color="auto" w:fill="FFFFFF"/>
              </w:rPr>
              <w:t>Фаза</w:t>
            </w:r>
            <w:r w:rsidRPr="00BE4186"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  <w:u w:val="single"/>
                <w:shd w:val="clear" w:color="auto" w:fill="FFFFFF"/>
              </w:rPr>
              <w:t>продолжения</w:t>
            </w:r>
            <w:r w:rsidR="00380980" w:rsidRPr="00473D4A"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</w:pP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&lt;nrTubChemoStdDayDosage&gt;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&lt;setDate&gt;2020-04-12&lt;/setDate&gt;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&lt;dayDrugs&gt;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&lt;dosage&gt;2.000&lt;/dosage&gt;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&lt;/dayDrugs&gt;</w:t>
            </w:r>
          </w:p>
          <w:p w:rsidR="00DC000A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BB55F8" w:rsidRPr="00BE4186" w:rsidRDefault="00DC000A" w:rsidP="00DC0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&lt;/nrTubChemoStdDayDosage&gt;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B55F8" w:rsidRPr="00BE4186" w:rsidRDefault="00BB55F8" w:rsidP="00E05721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BB55F8" w:rsidRPr="00BE4186" w:rsidRDefault="00BB55F8" w:rsidP="00E05721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&lt;error&gt;</w:t>
            </w:r>
          </w:p>
          <w:p w:rsidR="00BB55F8" w:rsidRPr="00BE4186" w:rsidRDefault="00BB55F8" w:rsidP="00E05721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&lt;code&gt;VALIDATION_FAILED&lt;/code&gt;</w:t>
            </w:r>
          </w:p>
          <w:p w:rsidR="00BB55F8" w:rsidRPr="00BE4186" w:rsidRDefault="00BB55F8" w:rsidP="00E05721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   &lt;detail&gt;not found&lt;/detail&gt;</w:t>
            </w:r>
          </w:p>
          <w:p w:rsidR="00BB55F8" w:rsidRPr="00BE4186" w:rsidRDefault="00380980" w:rsidP="00380980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&lt;/error&gt;</w:t>
            </w:r>
          </w:p>
        </w:tc>
      </w:tr>
      <w:tr w:rsidR="00BB55F8" w:rsidRPr="00BE4186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F8" w:rsidRPr="00BE4186" w:rsidRDefault="00BB55F8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tub_chemo_std_day_dosage.create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380980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</w:rPr>
              <w:t>Создание записи о назначении суточных доз противотуберкулезных препаратов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 назначении суточных доз противотуберкулезных препаратов в карте курсов химиотерапии 1-3 режима: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  <w:r w:rsidRPr="00BE4186">
              <w:rPr>
                <w:b/>
                <w:sz w:val="20"/>
                <w:u w:val="single"/>
              </w:rPr>
              <w:t>Интенсивная</w:t>
            </w:r>
            <w:r w:rsidRPr="00BE4186">
              <w:rPr>
                <w:b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sz w:val="20"/>
                <w:u w:val="single"/>
              </w:rPr>
              <w:t>фаза</w:t>
            </w:r>
            <w:r w:rsidRPr="00BE4186">
              <w:rPr>
                <w:b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&lt;createTubChemoStdDayDosage&gt;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&lt;chemoKey&gt;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&lt;/chemoKey&gt;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&lt;dayDosage&gt;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&lt;setDate&gt;2020-04-01&lt;/setDate&gt;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&lt;dayDrugs&gt;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&lt;dosage&gt;2.000&lt;/dosage&gt;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&lt;drugTypeId id="4"/&gt;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&lt;/dayDrug&gt;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&lt;/dayDrugs&gt;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&lt;/dayDosage&gt;</w:t>
            </w:r>
          </w:p>
          <w:p w:rsidR="00BB55F8" w:rsidRPr="00BE4186" w:rsidRDefault="002A1634" w:rsidP="002A1634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&lt;/createTubChemoStdDayDosage&gt;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</w:p>
          <w:p w:rsidR="002A1634" w:rsidRPr="00BE4186" w:rsidRDefault="002A1634" w:rsidP="002A1634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BB55F8" w:rsidRPr="00473D4A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</w:pPr>
            <w:r w:rsidRPr="00BE4186">
              <w:rPr>
                <w:b/>
                <w:bCs/>
                <w:sz w:val="20"/>
                <w:u w:val="single"/>
                <w:shd w:val="clear" w:color="auto" w:fill="FFFFFF"/>
              </w:rPr>
              <w:t>Фаза</w:t>
            </w:r>
            <w:r w:rsidRPr="00BE4186"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  <w:u w:val="single"/>
                <w:shd w:val="clear" w:color="auto" w:fill="FFFFFF"/>
              </w:rPr>
              <w:t>продолжения</w:t>
            </w:r>
            <w:r w:rsidR="00380980" w:rsidRPr="00473D4A"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</w:pP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&lt;createTubChemoStdDayDosage&gt;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&lt;chemoKey&gt;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&lt;/chemoKey&gt;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&lt;dayDosage&gt;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&lt;setDate&gt;2020-04-01&lt;/setDate&gt;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 false &lt;/intensivePhase&gt;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&lt;dayDrugs&gt;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&lt;dosage&gt;2.000&lt;/dosage&gt;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&lt;drugTypeId id="4"/&gt;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&lt;/dayDrugs&gt;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&lt;/dayDosage&gt;</w:t>
            </w:r>
          </w:p>
          <w:p w:rsidR="002A1634" w:rsidRPr="00BE4186" w:rsidRDefault="002A1634" w:rsidP="002A1634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&lt;/createTubChemoStdDayDosage&gt;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запись о назначении суточных доз противотуберкулезных препаратов в карте курсов химиотерапии 1-3 режима успешно создана: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  <w:r w:rsidRPr="00BE4186">
              <w:rPr>
                <w:b/>
                <w:sz w:val="20"/>
                <w:u w:val="single"/>
              </w:rPr>
              <w:t>Интенсивная</w:t>
            </w:r>
            <w:r w:rsidRPr="00BE4186">
              <w:rPr>
                <w:b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sz w:val="20"/>
                <w:u w:val="single"/>
              </w:rPr>
              <w:t>фаза</w:t>
            </w:r>
            <w:r w:rsidRPr="00BE4186">
              <w:rPr>
                <w:b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u w:val="single"/>
                <w:lang w:val="en-US"/>
              </w:rPr>
            </w:pP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&lt;nrTubChemoStdDayDosage&gt;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&lt;setDate&gt;2020-04-01&lt;/setDate&gt;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&lt;intensivePhase&gt;true&lt;/intensivePhase&gt;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&lt;dayDrugs&gt;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&lt;dayDrug&gt;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&lt;dosage&gt;2.000&lt;/dosage&gt;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&lt;drugTypeId id="4"/&gt;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&lt;/dayDrug&gt;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lastRenderedPageBreak/>
              <w:t>&lt;/dayDrugs&gt;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&lt;/nrTubChemoStdDayDosage&gt;</w:t>
            </w:r>
          </w:p>
          <w:p w:rsidR="00BB55F8" w:rsidRPr="00BE4186" w:rsidRDefault="002A1634" w:rsidP="002A1634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lang w:val="en-US"/>
              </w:rPr>
              <w:t xml:space="preserve"> </w:t>
            </w:r>
          </w:p>
          <w:p w:rsidR="00BB55F8" w:rsidRPr="00473D4A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</w:pPr>
            <w:r w:rsidRPr="00BE4186">
              <w:rPr>
                <w:b/>
                <w:bCs/>
                <w:sz w:val="20"/>
                <w:u w:val="single"/>
                <w:shd w:val="clear" w:color="auto" w:fill="FFFFFF"/>
              </w:rPr>
              <w:t>Фаза</w:t>
            </w:r>
            <w:r w:rsidRPr="00BE4186"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  <w:u w:val="single"/>
                <w:shd w:val="clear" w:color="auto" w:fill="FFFFFF"/>
              </w:rPr>
              <w:t>продолжения</w:t>
            </w:r>
            <w:r w:rsidR="00380980" w:rsidRPr="00473D4A"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shd w:val="clear" w:color="auto" w:fill="FFFFFF"/>
                <w:lang w:val="en-US"/>
              </w:rPr>
            </w:pP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&lt;nrTubChemoStdDayDosage&gt;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&lt;setDate&gt;2020-04-01&lt;/setDate&gt;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&lt;intensivePhase&gt; false&lt;/intensivePhase&gt;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&lt;dayDrugs&gt;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&lt;dayDrug&gt;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&lt;dosage&gt;2.000&lt;/dosage&gt;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&lt;drugTypeId id="4"/&gt;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&lt;/dayDrug&gt;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&lt;/dayDrugs&gt;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2A1634" w:rsidRPr="00BE4186" w:rsidRDefault="002A1634" w:rsidP="002A1634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&lt;/nrTubChemoStdDayDosage&gt;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 назначении суточных доз противотуберкулезных препаратов в карте курсов химиотерапии 1-3 режима уже существует: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BB55F8" w:rsidRPr="00BE4186" w:rsidRDefault="005E497B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  <w:r w:rsidR="00BB55F8" w:rsidRPr="00BE4186">
              <w:rPr>
                <w:sz w:val="20"/>
                <w:lang w:val="en-US"/>
              </w:rPr>
              <w:t>&lt;detail&gt;already exists&lt;/detail&gt;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</w:t>
            </w:r>
            <w:r w:rsidR="00380980" w:rsidRPr="00BE4186">
              <w:rPr>
                <w:sz w:val="20"/>
                <w:lang w:val="en-US"/>
              </w:rPr>
              <w:t>ror&gt;</w:t>
            </w:r>
          </w:p>
        </w:tc>
      </w:tr>
      <w:tr w:rsidR="00BB55F8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F8" w:rsidRPr="00BE4186" w:rsidRDefault="00BB55F8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tub_chemo_std_day_dosage. .update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380980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</w:rPr>
              <w:t>Изменение записи о назначении суточных доз противотуберкулезных препаратов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</w:t>
            </w:r>
            <w:r w:rsidR="00380980" w:rsidRPr="00BE4186">
              <w:rPr>
                <w:b/>
                <w:szCs w:val="20"/>
              </w:rPr>
              <w:t>обновления</w:t>
            </w:r>
            <w:r w:rsidRPr="00BE4186">
              <w:rPr>
                <w:b/>
                <w:szCs w:val="20"/>
              </w:rPr>
              <w:t xml:space="preserve"> записи о назначении суточных доз противотуберкулезных препаратов в карте курсов химиотерапии 1-3 режима: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E497B" w:rsidRPr="00BE4186" w:rsidRDefault="005E497B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</w:rPr>
            </w:pPr>
          </w:p>
          <w:p w:rsidR="00BB55F8" w:rsidRPr="00473D4A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u w:val="single"/>
                <w:lang w:val="en-US"/>
              </w:rPr>
            </w:pPr>
            <w:r w:rsidRPr="00BE4186">
              <w:rPr>
                <w:b/>
                <w:bCs/>
                <w:sz w:val="20"/>
                <w:u w:val="single"/>
              </w:rPr>
              <w:t>Интенсивная</w:t>
            </w:r>
            <w:r w:rsidRPr="00BE4186">
              <w:rPr>
                <w:b/>
                <w:bCs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  <w:u w:val="single"/>
              </w:rPr>
              <w:t>фаза</w:t>
            </w:r>
            <w:r w:rsidR="00380980" w:rsidRPr="00473D4A">
              <w:rPr>
                <w:b/>
                <w:bCs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F33163" w:rsidRPr="00BE4186" w:rsidRDefault="00BB55F8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</w:t>
            </w:r>
            <w:r w:rsidR="00F33163" w:rsidRPr="00BE4186">
              <w:rPr>
                <w:sz w:val="20"/>
                <w:lang w:val="en-US"/>
              </w:rPr>
              <w:t>&lt;updateTubChemoStdDayDosage&gt;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&lt;dayDosageKey&gt;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&lt;setDate&gt;2020-04-01&lt;/setDate&gt; 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&lt;/dayDosageKey&gt;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&lt;dayDosage&gt;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&lt;setDate&gt;2020-04-01&lt;/setDate&gt;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&lt;dayDrugs&gt;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&lt;dosage&gt;1.500&lt;/dosage&gt;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&lt;drugTypeId id="5"/&gt;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&lt;/dayDrug&gt; 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&lt;/dayDrugs&gt;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&lt;/dayDosage&gt;</w:t>
            </w:r>
          </w:p>
          <w:p w:rsidR="00BB55F8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&lt;/updateTubChemoStdDayDosage&gt;</w:t>
            </w:r>
          </w:p>
          <w:p w:rsidR="00BB55F8" w:rsidRPr="00473D4A" w:rsidRDefault="00BB55F8" w:rsidP="00E05721">
            <w:pPr>
              <w:shd w:val="clear" w:color="auto" w:fill="FFFFFF"/>
              <w:spacing w:before="150"/>
              <w:rPr>
                <w:b/>
                <w:bCs/>
                <w:sz w:val="20"/>
                <w:u w:val="single"/>
                <w:lang w:val="en-US"/>
              </w:rPr>
            </w:pPr>
            <w:r w:rsidRPr="00BE4186">
              <w:rPr>
                <w:b/>
                <w:bCs/>
                <w:sz w:val="20"/>
                <w:u w:val="single"/>
              </w:rPr>
              <w:t>Фаза</w:t>
            </w:r>
            <w:r w:rsidRPr="00BE4186">
              <w:rPr>
                <w:b/>
                <w:bCs/>
                <w:sz w:val="20"/>
                <w:u w:val="single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  <w:u w:val="single"/>
              </w:rPr>
              <w:t>продолжения</w:t>
            </w:r>
            <w:r w:rsidR="00380980" w:rsidRPr="00473D4A">
              <w:rPr>
                <w:b/>
                <w:bCs/>
                <w:sz w:val="20"/>
                <w:u w:val="single"/>
                <w:lang w:val="en-US"/>
              </w:rPr>
              <w:t>:</w:t>
            </w:r>
          </w:p>
          <w:p w:rsidR="00380980" w:rsidRPr="00BE4186" w:rsidRDefault="00380980" w:rsidP="00380980">
            <w:pPr>
              <w:shd w:val="clear" w:color="auto" w:fill="FFFFFF"/>
              <w:rPr>
                <w:sz w:val="20"/>
                <w:lang w:val="en-US"/>
              </w:rPr>
            </w:pPr>
          </w:p>
          <w:p w:rsidR="00F33163" w:rsidRPr="00BE4186" w:rsidRDefault="00BB55F8" w:rsidP="0038098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</w:t>
            </w:r>
            <w:r w:rsidR="00F33163" w:rsidRPr="00BE4186">
              <w:rPr>
                <w:sz w:val="20"/>
                <w:lang w:val="en-US"/>
              </w:rPr>
              <w:t>&lt;updateTubChemoStdDayDosage&gt;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&lt;dayDosageKey&gt;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&lt;setDate&gt;2020-04-12&lt;/setDate&gt; 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&lt;/dayDosageKey&gt;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&lt;dayDosage&gt;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&lt;setDate&gt;2020-04-12&lt;/setDate&gt;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&lt;intensivePhase&gt;false&lt;/intensivePhase&gt;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&lt;dayDrugs&gt;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&lt;dayDrug&gt;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&lt;dosage&gt;1.500&lt;/dosage&gt;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&lt;drugTypeId id="5"/&gt;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&lt;/dayDrug&gt; 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&lt;/dayDrugs&gt;</w:t>
            </w:r>
          </w:p>
          <w:p w:rsidR="00F33163" w:rsidRPr="00BE4186" w:rsidRDefault="00F33163" w:rsidP="00F331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&lt;/dayDosage&gt;</w:t>
            </w:r>
          </w:p>
          <w:p w:rsidR="00BB55F8" w:rsidRPr="00BE4186" w:rsidRDefault="00F33163" w:rsidP="00F33163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szCs w:val="20"/>
                <w:lang w:val="en-US"/>
              </w:rPr>
              <w:t>&lt;/updateTubChemoStdDayDosage&gt;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lastRenderedPageBreak/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&lt;detail&gt;not found&lt;/detail&gt;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  <w:p w:rsidR="00380980" w:rsidRPr="00BE4186" w:rsidRDefault="00380980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BB55F8" w:rsidRPr="00BE4186" w:rsidRDefault="00BB55F8" w:rsidP="00E05721">
            <w:pPr>
              <w:shd w:val="clear" w:color="auto" w:fill="FFFFFF"/>
              <w:spacing w:before="150"/>
              <w:rPr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о назначении суточных доз противотуберкулезных препаратов в карте курсов химиотерапии 1-3 режима </w:t>
            </w:r>
            <w:r w:rsidR="00380980" w:rsidRPr="00BE4186">
              <w:rPr>
                <w:b/>
                <w:sz w:val="20"/>
              </w:rPr>
              <w:t xml:space="preserve">успешно </w:t>
            </w:r>
            <w:r w:rsidRPr="00BE4186">
              <w:rPr>
                <w:b/>
                <w:sz w:val="20"/>
              </w:rPr>
              <w:t>обновлена</w:t>
            </w:r>
            <w:r w:rsidRPr="00BE4186">
              <w:rPr>
                <w:sz w:val="20"/>
              </w:rPr>
              <w:t>: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Интенсивная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фаза</w:t>
            </w:r>
            <w:r w:rsidR="00380980" w:rsidRPr="00473D4A">
              <w:rPr>
                <w:b/>
                <w:bCs/>
                <w:sz w:val="20"/>
                <w:lang w:val="en-US"/>
              </w:rPr>
              <w:t>: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&lt;nrTubChemoStdDayDosage&gt;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&lt;setDate&gt;2020-04-01&lt;/setDate&gt;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&lt;dayDrugs&gt;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&lt;dosage&gt;1.500&lt;/dosage&gt;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id="5"/&gt;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&lt;/dayDrugs&gt;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&lt;/nrTubChemoStdDayDosage&gt;</w:t>
            </w:r>
          </w:p>
          <w:p w:rsidR="005E497B" w:rsidRPr="00BE4186" w:rsidRDefault="005E497B" w:rsidP="005E497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BB55F8" w:rsidRPr="00473D4A" w:rsidRDefault="00BB55F8" w:rsidP="00E05721">
            <w:pPr>
              <w:shd w:val="clear" w:color="auto" w:fill="FFFFFF"/>
              <w:spacing w:before="150"/>
              <w:rPr>
                <w:b/>
                <w:bCs/>
                <w:sz w:val="20"/>
                <w:lang w:val="en-US"/>
              </w:rPr>
            </w:pPr>
            <w:r w:rsidRPr="00BE4186">
              <w:rPr>
                <w:b/>
                <w:bCs/>
                <w:sz w:val="20"/>
              </w:rPr>
              <w:t>Фаза</w:t>
            </w:r>
            <w:r w:rsidRPr="00BE4186">
              <w:rPr>
                <w:b/>
                <w:bCs/>
                <w:sz w:val="20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</w:rPr>
              <w:t>продолжения</w:t>
            </w:r>
            <w:r w:rsidR="00380980" w:rsidRPr="00473D4A">
              <w:rPr>
                <w:b/>
                <w:bCs/>
                <w:sz w:val="20"/>
                <w:lang w:val="en-US"/>
              </w:rPr>
              <w:t>:</w:t>
            </w:r>
          </w:p>
          <w:p w:rsidR="00380980" w:rsidRPr="00BE4186" w:rsidRDefault="00380980" w:rsidP="00380980">
            <w:pPr>
              <w:shd w:val="clear" w:color="auto" w:fill="FFFFFF"/>
              <w:rPr>
                <w:sz w:val="20"/>
                <w:lang w:val="en-US"/>
              </w:rPr>
            </w:pPr>
          </w:p>
          <w:p w:rsidR="00F33163" w:rsidRPr="00BE4186" w:rsidRDefault="00BB55F8" w:rsidP="00F33163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 </w:t>
            </w:r>
            <w:r w:rsidR="00F33163"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&lt;nrTubChemoStdDayDosage&gt;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&lt;setDate&gt;2020-04-12&lt;/setDate&gt;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&lt;dayDrugs&gt;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&lt;dayDrug&gt;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&lt;dosage&gt;1.500&lt;/dosage&gt;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id="5"/&gt;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&lt;/dayDrugs&gt;</w:t>
            </w:r>
          </w:p>
          <w:p w:rsidR="00F33163" w:rsidRPr="00BE4186" w:rsidRDefault="00F33163" w:rsidP="00F331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B82D8B" w:rsidRPr="00BE4186" w:rsidRDefault="00F33163" w:rsidP="00380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&lt;/nrTubChemoStdDayDosage&gt;</w:t>
            </w:r>
          </w:p>
        </w:tc>
      </w:tr>
      <w:tr w:rsidR="00BB55F8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F8" w:rsidRPr="00BE4186" w:rsidRDefault="00BB55F8" w:rsidP="00B82D8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tub_chemo_std_day_dosage. . list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380980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380980" w:rsidRPr="00BE4186">
              <w:rPr>
                <w:szCs w:val="20"/>
              </w:rPr>
              <w:t>списка записей</w:t>
            </w:r>
            <w:r w:rsidRPr="00BE4186">
              <w:rPr>
                <w:szCs w:val="20"/>
              </w:rPr>
              <w:t xml:space="preserve"> о назначении суточных доз противотуберкулезных препаратов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380980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 xml:space="preserve">получения </w:t>
            </w:r>
            <w:r w:rsidR="00380980" w:rsidRPr="00BE4186">
              <w:rPr>
                <w:b/>
                <w:szCs w:val="20"/>
              </w:rPr>
              <w:t xml:space="preserve">списка </w:t>
            </w:r>
            <w:r w:rsidRPr="00BE4186">
              <w:rPr>
                <w:b/>
                <w:szCs w:val="20"/>
              </w:rPr>
              <w:t>записи</w:t>
            </w:r>
            <w:r w:rsidR="00380980" w:rsidRPr="00BE4186">
              <w:rPr>
                <w:b/>
                <w:szCs w:val="20"/>
              </w:rPr>
              <w:t xml:space="preserve"> </w:t>
            </w:r>
            <w:r w:rsidR="00380980" w:rsidRPr="00BE4186">
              <w:rPr>
                <w:szCs w:val="20"/>
              </w:rPr>
              <w:t xml:space="preserve">о </w:t>
            </w:r>
            <w:r w:rsidR="00380980" w:rsidRPr="00BE4186">
              <w:rPr>
                <w:b/>
                <w:szCs w:val="20"/>
              </w:rPr>
              <w:t>назначении суточных доз противотуберкулезных препаратов в карте курсов химиотерапии 1-3 режима</w:t>
            </w:r>
            <w:r w:rsidRPr="00BE4186">
              <w:rPr>
                <w:b/>
                <w:szCs w:val="20"/>
              </w:rPr>
              <w:t>:</w:t>
            </w:r>
          </w:p>
          <w:p w:rsidR="00BB55F8" w:rsidRPr="00BE4186" w:rsidRDefault="00BB55F8" w:rsidP="00E057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&lt;tubChemoKey&gt;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2A1634" w:rsidRPr="00BE4186" w:rsidRDefault="002A1634" w:rsidP="002A163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BB55F8" w:rsidRPr="00BE4186" w:rsidRDefault="002A1634" w:rsidP="002A1634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szCs w:val="20"/>
                <w:lang w:val="en-US"/>
              </w:rPr>
              <w:t>&lt;/tubChemoKey&gt;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380980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 назначении суточных доз противотуберкулезных препаратов в карте курсов химиотерапии 1-3 режима упешно найдена</w:t>
            </w:r>
            <w:r w:rsidR="00BB55F8" w:rsidRPr="00BE4186">
              <w:rPr>
                <w:b/>
                <w:szCs w:val="20"/>
              </w:rPr>
              <w:t>:</w:t>
            </w:r>
          </w:p>
          <w:p w:rsidR="00380980" w:rsidRPr="00BE4186" w:rsidRDefault="00380980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473D4A" w:rsidRDefault="00DC000A" w:rsidP="00DC000A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 &lt;?xml version="1.0" encoding="UTF-8" standalone="yes"?&gt;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</w:r>
            <w:r w:rsidRPr="00473D4A">
              <w:rPr>
                <w:rFonts w:ascii="Times New Roman" w:hAnsi="Times New Roman" w:cs="Times New Roman"/>
                <w:lang w:val="en-US"/>
              </w:rPr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setDate</w:t>
            </w:r>
            <w:r w:rsidRPr="00473D4A">
              <w:rPr>
                <w:rFonts w:ascii="Times New Roman" w:hAnsi="Times New Roman" w:cs="Times New Roman"/>
                <w:lang w:val="en-US"/>
              </w:rPr>
              <w:t>&gt;2020-03-02&lt;/</w:t>
            </w:r>
            <w:r w:rsidRPr="00BE4186">
              <w:rPr>
                <w:rFonts w:ascii="Times New Roman" w:hAnsi="Times New Roman" w:cs="Times New Roman"/>
                <w:lang w:val="en-US"/>
              </w:rPr>
              <w:t>setDate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intensivePhase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BE4186">
              <w:rPr>
                <w:rFonts w:ascii="Times New Roman" w:hAnsi="Times New Roman" w:cs="Times New Roman"/>
                <w:lang w:val="en-US"/>
              </w:rPr>
              <w:t>true</w:t>
            </w:r>
            <w:r w:rsidRPr="00473D4A">
              <w:rPr>
                <w:rFonts w:ascii="Times New Roman" w:hAnsi="Times New Roman" w:cs="Times New Roman"/>
                <w:lang w:val="en-US"/>
              </w:rPr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intensivePhase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&gt;0.100&lt;/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drugTypeId</w:t>
            </w:r>
            <w:r w:rsidRPr="00473D4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  <w:lang w:val="en-US"/>
              </w:rPr>
              <w:t>id</w:t>
            </w:r>
            <w:r w:rsidRPr="00473D4A">
              <w:rPr>
                <w:rFonts w:ascii="Times New Roman" w:hAnsi="Times New Roman" w:cs="Times New Roman"/>
                <w:lang w:val="en-US"/>
              </w:rPr>
              <w:t>="2"/&gt;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&gt;0.100&lt;/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drugTypeId</w:t>
            </w:r>
            <w:r w:rsidRPr="00473D4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  <w:lang w:val="en-US"/>
              </w:rPr>
              <w:t>id</w:t>
            </w:r>
            <w:r w:rsidRPr="00473D4A">
              <w:rPr>
                <w:rFonts w:ascii="Times New Roman" w:hAnsi="Times New Roman" w:cs="Times New Roman"/>
                <w:lang w:val="en-US"/>
              </w:rPr>
              <w:t>="1"/&gt;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creatorMoOid</w:t>
            </w:r>
            <w:r w:rsidRPr="00473D4A">
              <w:rPr>
                <w:rFonts w:ascii="Times New Roman" w:hAnsi="Times New Roman" w:cs="Times New Roman"/>
                <w:lang w:val="en-US"/>
              </w:rPr>
              <w:t>&gt;1.2.643.5.1.13.13.12.</w:t>
            </w:r>
            <w:r w:rsidRPr="00473D4A">
              <w:rPr>
                <w:rFonts w:ascii="Times New Roman" w:hAnsi="Times New Roman" w:cs="Times New Roman"/>
                <w:lang w:val="en-US"/>
              </w:rPr>
              <w:lastRenderedPageBreak/>
              <w:t>2.1.27&lt;/</w:t>
            </w:r>
            <w:r w:rsidRPr="00BE4186">
              <w:rPr>
                <w:rFonts w:ascii="Times New Roman" w:hAnsi="Times New Roman" w:cs="Times New Roman"/>
                <w:lang w:val="en-US"/>
              </w:rPr>
              <w:t>creatorMoOid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setDate</w:t>
            </w:r>
            <w:r w:rsidRPr="00473D4A">
              <w:rPr>
                <w:rFonts w:ascii="Times New Roman" w:hAnsi="Times New Roman" w:cs="Times New Roman"/>
                <w:lang w:val="en-US"/>
              </w:rPr>
              <w:t>&gt;2020-04-01&lt;/</w:t>
            </w:r>
            <w:r w:rsidRPr="00BE4186">
              <w:rPr>
                <w:rFonts w:ascii="Times New Roman" w:hAnsi="Times New Roman" w:cs="Times New Roman"/>
                <w:lang w:val="en-US"/>
              </w:rPr>
              <w:t>setDate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intensivePhase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BE4186">
              <w:rPr>
                <w:rFonts w:ascii="Times New Roman" w:hAnsi="Times New Roman" w:cs="Times New Roman"/>
                <w:lang w:val="en-US"/>
              </w:rPr>
              <w:t>true</w:t>
            </w:r>
            <w:r w:rsidRPr="00473D4A">
              <w:rPr>
                <w:rFonts w:ascii="Times New Roman" w:hAnsi="Times New Roman" w:cs="Times New Roman"/>
                <w:lang w:val="en-US"/>
              </w:rPr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intensivePhase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&gt;2.000&lt;/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drugTypeId</w:t>
            </w:r>
            <w:r w:rsidRPr="00473D4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  <w:lang w:val="en-US"/>
              </w:rPr>
              <w:t>id</w:t>
            </w:r>
            <w:r w:rsidRPr="00473D4A">
              <w:rPr>
                <w:rFonts w:ascii="Times New Roman" w:hAnsi="Times New Roman" w:cs="Times New Roman"/>
                <w:lang w:val="en-US"/>
              </w:rPr>
              <w:t>="4"/&gt;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creatorMoOid</w:t>
            </w:r>
            <w:r w:rsidRPr="00473D4A">
              <w:rPr>
                <w:rFonts w:ascii="Times New Roman" w:hAnsi="Times New Roman" w:cs="Times New Roman"/>
                <w:lang w:val="en-US"/>
              </w:rPr>
              <w:t>&gt;1.2.643.5.1.13.13.12.2.1.27&lt;/</w:t>
            </w:r>
            <w:r w:rsidRPr="00BE4186">
              <w:rPr>
                <w:rFonts w:ascii="Times New Roman" w:hAnsi="Times New Roman" w:cs="Times New Roman"/>
                <w:lang w:val="en-US"/>
              </w:rPr>
              <w:t>creatorMoOid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setDate</w:t>
            </w:r>
            <w:r w:rsidRPr="00473D4A">
              <w:rPr>
                <w:rFonts w:ascii="Times New Roman" w:hAnsi="Times New Roman" w:cs="Times New Roman"/>
                <w:lang w:val="en-US"/>
              </w:rPr>
              <w:t>&gt;2020-04-12&lt;/</w:t>
            </w:r>
            <w:r w:rsidRPr="00BE4186">
              <w:rPr>
                <w:rFonts w:ascii="Times New Roman" w:hAnsi="Times New Roman" w:cs="Times New Roman"/>
                <w:lang w:val="en-US"/>
              </w:rPr>
              <w:t>setDate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intensivePhase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BE4186">
              <w:rPr>
                <w:rFonts w:ascii="Times New Roman" w:hAnsi="Times New Roman" w:cs="Times New Roman"/>
                <w:lang w:val="en-US"/>
              </w:rPr>
              <w:t>false</w:t>
            </w:r>
            <w:r w:rsidRPr="00473D4A">
              <w:rPr>
                <w:rFonts w:ascii="Times New Roman" w:hAnsi="Times New Roman" w:cs="Times New Roman"/>
                <w:lang w:val="en-US"/>
              </w:rPr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intensivePhase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dayDrugs</w:t>
            </w:r>
            <w:r w:rsidRPr="00473D4A">
              <w:rPr>
                <w:rFonts w:ascii="Times New Roman" w:hAnsi="Times New Roman" w:cs="Times New Roman"/>
                <w:lang w:val="en-US"/>
              </w:rPr>
              <w:t>&gt;&lt;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&gt;2.000&lt;/</w:t>
            </w:r>
            <w:r w:rsidRPr="00BE4186">
              <w:rPr>
                <w:rFonts w:ascii="Times New Roman" w:hAnsi="Times New Roman" w:cs="Times New Roman"/>
                <w:lang w:val="en-US"/>
              </w:rPr>
              <w:t>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drugTypeId</w:t>
            </w:r>
            <w:r w:rsidRPr="00473D4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  <w:lang w:val="en-US"/>
              </w:rPr>
              <w:t>id</w:t>
            </w:r>
            <w:r w:rsidRPr="00473D4A">
              <w:rPr>
                <w:rFonts w:ascii="Times New Roman" w:hAnsi="Times New Roman" w:cs="Times New Roman"/>
                <w:lang w:val="en-US"/>
              </w:rPr>
              <w:t>="4"/&gt;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dayDrugs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creatorMoOid</w:t>
            </w:r>
            <w:r w:rsidRPr="00473D4A">
              <w:rPr>
                <w:rFonts w:ascii="Times New Roman" w:hAnsi="Times New Roman" w:cs="Times New Roman"/>
                <w:lang w:val="en-US"/>
              </w:rPr>
              <w:t>&gt;1.2.643.5.1.13.13.12.2.1.27&lt;/</w:t>
            </w:r>
            <w:r w:rsidRPr="00BE4186">
              <w:rPr>
                <w:rFonts w:ascii="Times New Roman" w:hAnsi="Times New Roman" w:cs="Times New Roman"/>
                <w:lang w:val="en-US"/>
              </w:rPr>
              <w:t>creatorMoOid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  <w:r w:rsidRPr="00473D4A">
              <w:rPr>
                <w:rFonts w:ascii="Times New Roman" w:hAnsi="Times New Roman" w:cs="Times New Roman"/>
                <w:lang w:val="en-US"/>
              </w:rPr>
              <w:br/>
              <w:t>&lt;/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tubChemoStdDayDosages</w:t>
            </w:r>
            <w:r w:rsidRPr="00473D4A">
              <w:rPr>
                <w:rFonts w:ascii="Times New Roman" w:hAnsi="Times New Roman" w:cs="Times New Roman"/>
                <w:lang w:val="en-US"/>
              </w:rPr>
              <w:t>&gt;</w:t>
            </w:r>
          </w:p>
        </w:tc>
      </w:tr>
      <w:tr w:rsidR="00BB55F8" w:rsidRPr="00E52521" w:rsidTr="00E0572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55F8" w:rsidRPr="00BE4186" w:rsidRDefault="00BB55F8" w:rsidP="00E0572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tub_chemo_std_day_dosage.delete</w:t>
            </w:r>
            <w:r w:rsidR="00380980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 назначении суточных доз противотуберкулезных препаратов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380980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 назначении суточных доз противотуберкулезных препаратов в карте курсов химиотерапии 1-3 режима: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380980" w:rsidRPr="00BE4186" w:rsidRDefault="00380980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&lt;tubChemoStdDayDosageKey&gt;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&lt;patientCard&gt;19.00020.01&lt;/patientCard&gt;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&lt;cardNumber&gt;19.00023.01&lt;/cardNumber&gt;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&lt;setDate&gt;2017-01-01&lt;/setDate&gt;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&lt;/tubChemoStdDayDosageKey&gt; 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380980" w:rsidRPr="00BE4186" w:rsidRDefault="00380980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&lt;tubChemoStdDayDosageKey&gt;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&lt;patientCard&gt;19.00020.01&lt;/patientCard&gt;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&lt;cardNumber&gt;19.00023.01&lt;/cardNumber&gt;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&lt;setDate&gt;2019-02-01&lt;/setDate&gt;</w:t>
            </w:r>
          </w:p>
          <w:p w:rsidR="00BB55F8" w:rsidRPr="00BE4186" w:rsidRDefault="00380980" w:rsidP="0038098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&lt;/tubChemoStdDayDosageKey&gt;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5F8" w:rsidRPr="00BE4186" w:rsidRDefault="00BB55F8" w:rsidP="00BB55F8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BB55F8" w:rsidRPr="00BE4186" w:rsidRDefault="00BB55F8" w:rsidP="00BB55F8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380980" w:rsidRPr="00BE4186">
              <w:rPr>
                <w:b/>
                <w:sz w:val="20"/>
              </w:rPr>
              <w:t>запись о назначении суточных доз противотуберкулезных препаратов в карте курсов химиотерапии 1-3 режимапрошло</w:t>
            </w:r>
            <w:r w:rsidRPr="00BE4186">
              <w:rPr>
                <w:b/>
                <w:sz w:val="20"/>
              </w:rPr>
              <w:t xml:space="preserve"> успешно:</w:t>
            </w:r>
          </w:p>
          <w:p w:rsidR="00BB55F8" w:rsidRPr="00BE4186" w:rsidRDefault="00BB55F8" w:rsidP="00BB55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5E497B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standalone="yes"?&gt;&lt;result&gt;ok&lt;/result&gt;</w:t>
            </w:r>
          </w:p>
          <w:p w:rsidR="00BB55F8" w:rsidRPr="00BE4186" w:rsidRDefault="00BB55F8" w:rsidP="00E0572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</w:tr>
    </w:tbl>
    <w:p w:rsidR="00BB55F8" w:rsidRPr="00BE4186" w:rsidRDefault="00BB55F8" w:rsidP="00BB55F8">
      <w:pPr>
        <w:rPr>
          <w:sz w:val="20"/>
          <w:lang w:val="en-US"/>
        </w:rPr>
      </w:pPr>
    </w:p>
    <w:p w:rsidR="006C7EF5" w:rsidRPr="00BE4186" w:rsidRDefault="006C7EF5" w:rsidP="006C7EF5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6" w:name="_Toc54014111"/>
      <w:r w:rsidRPr="00BE4186">
        <w:rPr>
          <w:b/>
          <w:i w:val="0"/>
        </w:rPr>
        <w:lastRenderedPageBreak/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tub_chemo_std_treatment</w:t>
      </w:r>
      <w:bookmarkEnd w:id="76"/>
    </w:p>
    <w:p w:rsidR="001F39F0" w:rsidRPr="00BE4186" w:rsidRDefault="001F39F0" w:rsidP="001F39F0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</w:t>
      </w:r>
      <w:r w:rsidRPr="00BE4186">
        <w:rPr>
          <w:szCs w:val="20"/>
        </w:rPr>
        <w:t xml:space="preserve">приеме суточных доз противотуберкулезных препаратов </w:t>
      </w:r>
      <w:r w:rsidRPr="00BE4186">
        <w:rPr>
          <w:szCs w:val="28"/>
        </w:rPr>
        <w:t>в карте курсов химиотерапии 1-3 режима приведены в таблице 4</w:t>
      </w:r>
      <w:r w:rsidR="00EB521F" w:rsidRPr="00BE4186">
        <w:rPr>
          <w:szCs w:val="28"/>
        </w:rPr>
        <w:t>8</w:t>
      </w:r>
      <w:r w:rsidRPr="00BE4186">
        <w:rPr>
          <w:szCs w:val="28"/>
        </w:rPr>
        <w:t>.</w:t>
      </w:r>
    </w:p>
    <w:p w:rsidR="00EB521F" w:rsidRPr="00BE4186" w:rsidRDefault="00EB521F" w:rsidP="006C7EF5">
      <w:pPr>
        <w:pStyle w:val="afffffff8"/>
        <w:ind w:firstLine="0"/>
        <w:jc w:val="center"/>
        <w:rPr>
          <w:rFonts w:eastAsia="Calibri"/>
        </w:rPr>
      </w:pPr>
    </w:p>
    <w:p w:rsidR="006C7EF5" w:rsidRPr="00BE4186" w:rsidRDefault="006C7EF5" w:rsidP="00EB521F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>Таблица 4</w:t>
      </w:r>
      <w:r w:rsidR="001F39F0" w:rsidRPr="00BE4186">
        <w:rPr>
          <w:rFonts w:eastAsia="Calibri"/>
        </w:rPr>
        <w:t>8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EB521F" w:rsidRPr="00BE4186">
        <w:t xml:space="preserve"> подсистемы </w:t>
      </w:r>
      <w:r w:rsidR="00EB521F" w:rsidRPr="00BE4186">
        <w:rPr>
          <w:shd w:val="clear" w:color="auto" w:fill="FFFFFF"/>
        </w:rPr>
        <w:t>tub_chemo_std_treatment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6C7EF5" w:rsidRPr="00BE4186" w:rsidTr="007B423A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7EF5" w:rsidRPr="00BE4186" w:rsidRDefault="006C7EF5" w:rsidP="007B423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7EF5" w:rsidRPr="00BE4186" w:rsidRDefault="006C7EF5" w:rsidP="007B423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C7EF5" w:rsidRPr="00BE4186" w:rsidRDefault="006C7EF5" w:rsidP="007B423A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6C7EF5" w:rsidRPr="00BE4186" w:rsidTr="007B423A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7EF5" w:rsidRPr="00BE4186" w:rsidRDefault="006C7EF5" w:rsidP="007B423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tub_chemo_std_treatment.read</w:t>
            </w:r>
            <w:r w:rsidR="00EB521F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6C7EF5" w:rsidRPr="00BE4186" w:rsidRDefault="006C7EF5" w:rsidP="00EB521F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EB521F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приеме суточных доз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 приеме суточных доз в карте курсов химиотерапии 1-3 режима: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96E8E" w:rsidRPr="00BE4186" w:rsidRDefault="00296E8E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Интенсивная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EB521F" w:rsidRPr="00BE4186" w:rsidRDefault="00EB521F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296E8E" w:rsidRPr="00BE4186" w:rsidRDefault="00296E8E" w:rsidP="00EB521F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&lt;tubChemoStdTreatmentKey&gt;</w:t>
            </w:r>
          </w:p>
          <w:p w:rsidR="00296E8E" w:rsidRPr="00BE4186" w:rsidRDefault="00296E8E" w:rsidP="00EB521F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&lt;patientCard&gt;20.00024.01&lt;/patientCard&gt;</w:t>
            </w:r>
          </w:p>
          <w:p w:rsidR="00296E8E" w:rsidRPr="00BE4186" w:rsidRDefault="00296E8E" w:rsidP="00EB521F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&lt;cardNumber&gt;20.00026.01&lt;/cardNumber&gt;</w:t>
            </w:r>
          </w:p>
          <w:p w:rsidR="00296E8E" w:rsidRPr="00BE4186" w:rsidRDefault="00296E8E" w:rsidP="00EB521F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&lt;intensivePhase&gt;true&lt;/intensivePhase&gt;</w:t>
            </w:r>
          </w:p>
          <w:p w:rsidR="00296E8E" w:rsidRPr="00BE4186" w:rsidRDefault="00296E8E" w:rsidP="00EB521F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   &lt;months&gt;04.2020&lt;/months&gt;</w:t>
            </w:r>
          </w:p>
          <w:p w:rsidR="00296E8E" w:rsidRPr="00BE4186" w:rsidRDefault="00296E8E" w:rsidP="00EB521F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&lt;/tubChemoStdTreatmentKey&gt;</w:t>
            </w:r>
          </w:p>
          <w:p w:rsidR="00296E8E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296E8E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&lt;tubChemoStdTreatmentKey&gt;</w:t>
            </w:r>
            <w:r w:rsidRPr="00BE4186">
              <w:rPr>
                <w:sz w:val="20"/>
                <w:lang w:val="en-US"/>
              </w:rPr>
              <w:br/>
              <w:t xml:space="preserve">    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&lt;cardNumber&gt;20.00026.01&lt;/cardNumber&gt;</w:t>
            </w:r>
            <w:r w:rsidRPr="00BE4186">
              <w:rPr>
                <w:sz w:val="20"/>
                <w:lang w:val="en-US"/>
              </w:rPr>
              <w:br/>
              <w:t xml:space="preserve">    &lt;intensivePhase&gt;false&lt;/intensivePhase&gt;</w:t>
            </w:r>
            <w:r w:rsidRPr="00BE4186">
              <w:rPr>
                <w:sz w:val="20"/>
                <w:lang w:val="en-US"/>
              </w:rPr>
              <w:br/>
              <w:t xml:space="preserve">    &lt;months&gt;04.2020&lt;/months&gt;</w:t>
            </w:r>
            <w:r w:rsidRPr="00BE4186">
              <w:rPr>
                <w:sz w:val="20"/>
                <w:lang w:val="en-US"/>
              </w:rPr>
              <w:br/>
              <w:t>&lt;/tubChemoStdTreatmentKey&gt;</w:t>
            </w:r>
          </w:p>
          <w:p w:rsidR="00296E8E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EB521F" w:rsidRPr="00BE4186">
              <w:rPr>
                <w:b/>
                <w:szCs w:val="20"/>
              </w:rPr>
              <w:t xml:space="preserve">о приеме суточных доз в карте курсов химиотерапии 1-3 режима успешно </w:t>
            </w:r>
            <w:r w:rsidRPr="00BE4186">
              <w:rPr>
                <w:b/>
                <w:szCs w:val="20"/>
              </w:rPr>
              <w:t>найдена: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96E8E" w:rsidRPr="00473D4A" w:rsidRDefault="00296E8E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Интенсивная</w:t>
            </w:r>
            <w:r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473D4A">
              <w:rPr>
                <w:b/>
                <w:szCs w:val="20"/>
                <w:lang w:val="en-US"/>
              </w:rPr>
              <w:t>:</w:t>
            </w:r>
          </w:p>
          <w:p w:rsidR="00EB521F" w:rsidRPr="00473D4A" w:rsidRDefault="00EB521F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&lt;nrTubChemoStdTreatment&gt;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&lt;/nrTubChemoStdTreatment&gt;</w:t>
            </w:r>
          </w:p>
          <w:p w:rsidR="00296E8E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&lt;nrTubChemoStdTreatment&gt;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&lt;dayRecord&gt;abc&lt;/dayRecord&gt;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&lt;/nrTubChemoStdTreatment&gt;</w:t>
            </w:r>
          </w:p>
          <w:p w:rsidR="00296E8E" w:rsidRPr="00BE4186" w:rsidRDefault="00296E8E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473D4A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о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приеме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суточных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доз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в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карте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курсов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="00EB521F" w:rsidRPr="00BE4186">
              <w:rPr>
                <w:b/>
                <w:sz w:val="20"/>
              </w:rPr>
              <w:t>химиотерапии</w:t>
            </w:r>
            <w:r w:rsidR="00EB521F" w:rsidRPr="00473D4A">
              <w:rPr>
                <w:b/>
                <w:sz w:val="20"/>
                <w:lang w:val="en-US"/>
              </w:rPr>
              <w:t xml:space="preserve"> 1-3 </w:t>
            </w:r>
            <w:r w:rsidR="00EB521F" w:rsidRPr="00BE4186">
              <w:rPr>
                <w:b/>
                <w:sz w:val="20"/>
              </w:rPr>
              <w:t>режима</w:t>
            </w:r>
            <w:r w:rsidR="00EB521F"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473D4A">
              <w:rPr>
                <w:b/>
                <w:sz w:val="20"/>
                <w:lang w:val="en-US"/>
              </w:rPr>
              <w:t>:</w:t>
            </w:r>
          </w:p>
          <w:p w:rsidR="00EB521F" w:rsidRPr="00473D4A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&lt;detail&gt;Сведения об организации лечения не найдены&lt;/detail&gt;</w:t>
            </w:r>
          </w:p>
          <w:p w:rsidR="006C7EF5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&lt;/error&gt;</w:t>
            </w:r>
          </w:p>
        </w:tc>
      </w:tr>
      <w:tr w:rsidR="006C7EF5" w:rsidRPr="00BE4186" w:rsidTr="007B423A">
        <w:trPr>
          <w:trHeight w:val="6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7EF5" w:rsidRPr="00BE4186" w:rsidRDefault="006C7EF5" w:rsidP="007B423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tub_chemo_std_treatment.create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EB521F" w:rsidRPr="00BE4186">
              <w:rPr>
                <w:b/>
                <w:szCs w:val="20"/>
                <w:lang w:val="en-US"/>
              </w:rPr>
              <w:t>-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EB521F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приеме суточных доз в карте курсов химиотерапии 1-3 режима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 приеме суточных доз в карте курсов химиотерапии 1-3 режима: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szCs w:val="20"/>
              </w:rPr>
            </w:pP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Интенсивная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EB521F" w:rsidRPr="00BE4186" w:rsidRDefault="00EB521F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&lt;createTubChemoStdTreatment&gt;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&lt;chemoKey&gt;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&lt;/chemoKey&gt;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&lt;treatment&gt;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&lt;intensivePhase&gt;true&lt;/intensivePhase&gt;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&lt;months&gt;04.2020&lt;/months&gt;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&lt;dosageSkip&gt;0&lt;/dosageSkip&gt;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&lt;treatmentDays&gt;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&lt;treatmentDay&gt;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&lt;dayRecord&gt;+&lt;/dayRecord&gt;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&lt;dayNum&gt;10&lt;/dayNum&gt;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&lt;/treatmentDay&gt;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&lt;/treatmentDays&gt;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&lt;/treatment&gt;</w:t>
            </w:r>
          </w:p>
          <w:p w:rsidR="006C7EF5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&lt;/createTubChemoStdTreatment&gt; 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EB521F" w:rsidRPr="00BE4186" w:rsidRDefault="00EB521F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&lt;createTubChemoStdTreatment&gt;</w:t>
            </w:r>
            <w:r w:rsidRPr="00BE4186">
              <w:rPr>
                <w:sz w:val="20"/>
                <w:lang w:val="en-US"/>
              </w:rPr>
              <w:br/>
              <w:t xml:space="preserve">    &lt;chemoKey&gt;</w:t>
            </w:r>
            <w:r w:rsidRPr="00BE4186">
              <w:rPr>
                <w:sz w:val="20"/>
                <w:lang w:val="en-US"/>
              </w:rPr>
              <w:br/>
              <w:t xml:space="preserve">    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&lt;cardNumber&gt;20.00026.01&lt;/cardNumber&gt;</w:t>
            </w:r>
            <w:r w:rsidRPr="00BE4186">
              <w:rPr>
                <w:sz w:val="20"/>
                <w:lang w:val="en-US"/>
              </w:rPr>
              <w:br/>
              <w:t xml:space="preserve">    &lt;/ch</w:t>
            </w:r>
            <w:r w:rsidR="00EB521F" w:rsidRPr="00BE4186">
              <w:rPr>
                <w:sz w:val="20"/>
                <w:lang w:val="en-US"/>
              </w:rPr>
              <w:t>emoKey&gt;</w:t>
            </w:r>
            <w:r w:rsidR="00EB521F" w:rsidRPr="00BE4186">
              <w:rPr>
                <w:sz w:val="20"/>
                <w:lang w:val="en-US"/>
              </w:rPr>
              <w:br/>
              <w:t xml:space="preserve">    &lt;treatment&gt;</w:t>
            </w:r>
            <w:r w:rsidR="00EB521F" w:rsidRPr="00BE4186">
              <w:rPr>
                <w:sz w:val="20"/>
                <w:lang w:val="en-US"/>
              </w:rPr>
              <w:br/>
              <w:t xml:space="preserve">       </w:t>
            </w:r>
            <w:r w:rsidRPr="00BE4186">
              <w:rPr>
                <w:sz w:val="20"/>
                <w:lang w:val="en-US"/>
              </w:rPr>
              <w:t>&lt;intensivePhase&gt;false&lt;/intensivePhase&gt;       &lt;months&gt;04.2020&lt;/months&gt;    &lt;dosageSkip&gt;0&lt;/dosageSkip&gt;</w:t>
            </w:r>
            <w:r w:rsidRPr="00BE4186">
              <w:rPr>
                <w:sz w:val="20"/>
                <w:lang w:val="en-US"/>
              </w:rPr>
              <w:br/>
              <w:t xml:space="preserve">        &lt;treatmentDays&gt;</w:t>
            </w:r>
            <w:r w:rsidRPr="00BE4186">
              <w:rPr>
                <w:sz w:val="20"/>
                <w:lang w:val="en-US"/>
              </w:rPr>
              <w:br/>
              <w:t xml:space="preserve">            &lt;treatmentDay&gt;           &lt;dayRecord&gt;abc&lt;/dayRecord&gt;         &lt;dayNum&gt;10&lt;/dayNum&gt;</w:t>
            </w:r>
            <w:r w:rsidRPr="00BE4186">
              <w:rPr>
                <w:sz w:val="20"/>
                <w:lang w:val="en-US"/>
              </w:rPr>
              <w:br/>
              <w:t xml:space="preserve">            &lt;/treatmentDay&gt;</w:t>
            </w:r>
            <w:r w:rsidRPr="00BE4186">
              <w:rPr>
                <w:sz w:val="20"/>
                <w:lang w:val="en-US"/>
              </w:rPr>
              <w:br/>
              <w:t xml:space="preserve">        &lt;/treatmentDays&gt;</w:t>
            </w:r>
            <w:r w:rsidRPr="00BE4186">
              <w:rPr>
                <w:sz w:val="20"/>
                <w:lang w:val="en-US"/>
              </w:rPr>
              <w:br/>
              <w:t xml:space="preserve">    &lt;/treatment&gt;</w:t>
            </w:r>
            <w:r w:rsidRPr="00BE4186">
              <w:rPr>
                <w:sz w:val="20"/>
                <w:lang w:val="en-US"/>
              </w:rPr>
              <w:br/>
              <w:t>&lt;/createTubChemoStdTreatment&gt;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EB521F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 приеме суточных доз в карте курсов химиотерапии 1-3 режима</w:t>
            </w:r>
            <w:r w:rsidR="00EB521F" w:rsidRPr="00BE4186">
              <w:rPr>
                <w:b/>
                <w:szCs w:val="20"/>
              </w:rPr>
              <w:t xml:space="preserve"> прошло успешно</w:t>
            </w:r>
            <w:r w:rsidRPr="00BE4186">
              <w:rPr>
                <w:b/>
                <w:szCs w:val="20"/>
              </w:rPr>
              <w:t>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6C7EF5" w:rsidRPr="00BE4186" w:rsidRDefault="002871A9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&lt;nrTubChemoStdTreatment&gt;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871A9" w:rsidRPr="00BE4186" w:rsidRDefault="002871A9" w:rsidP="0028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&lt;/nrTubChemoStdTreatment&gt;</w:t>
            </w:r>
          </w:p>
          <w:p w:rsidR="002871A9" w:rsidRPr="00BE4186" w:rsidRDefault="002871A9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&lt;nrTubChemoStdTreatment&gt;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&lt;dosageSkip&gt;0&lt;/dosageSkip&gt;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&lt;dayRecord&gt;abc&lt;/dayRecord&gt;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&lt;/treatmentDays&gt;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&lt;creatorMoOid&gt;1.2.643.5.1.13.13.12.2.1.27&lt;/creatorMoOid&gt;</w:t>
            </w:r>
          </w:p>
          <w:p w:rsidR="006C7EF5" w:rsidRPr="00BE4186" w:rsidRDefault="006C7EF5" w:rsidP="006C7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&lt;/nrTubChemoStdTreatment&gt;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473D4A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о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приеме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суточных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доз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в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карте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курсов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химиотерапии</w:t>
            </w:r>
            <w:r w:rsidRPr="00473D4A">
              <w:rPr>
                <w:b/>
                <w:sz w:val="20"/>
                <w:lang w:val="en-US"/>
              </w:rPr>
              <w:t xml:space="preserve"> 1-3 </w:t>
            </w:r>
            <w:r w:rsidRPr="00BE4186">
              <w:rPr>
                <w:b/>
                <w:sz w:val="20"/>
              </w:rPr>
              <w:t>режима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уже</w:t>
            </w:r>
            <w:r w:rsidRPr="00473D4A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существует</w:t>
            </w:r>
            <w:r w:rsidRPr="00473D4A">
              <w:rPr>
                <w:b/>
                <w:sz w:val="20"/>
                <w:lang w:val="en-US"/>
              </w:rPr>
              <w:t>:</w:t>
            </w:r>
          </w:p>
          <w:p w:rsidR="006C7EF5" w:rsidRPr="00473D4A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&lt;code&gt;VALIDATION_FAILED&lt;/code&gt;&lt;detail&gt;already exists&lt;/detail&gt;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6C7EF5" w:rsidRPr="00BE4186" w:rsidTr="007B423A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C7EF5" w:rsidRPr="00BE4186" w:rsidRDefault="006C7EF5" w:rsidP="007B423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tub_chemo_std_treatment.update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EB521F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6C7EF5" w:rsidRPr="00BE4186" w:rsidRDefault="006C7EF5" w:rsidP="00EB521F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EB521F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приеме суточных доз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 приеме суточных доз в карте курсов химиотерапии 1-3 режима:</w:t>
            </w:r>
          </w:p>
          <w:p w:rsidR="00E24E96" w:rsidRPr="00BE4186" w:rsidRDefault="00E24E96" w:rsidP="007B423A">
            <w:pPr>
              <w:pStyle w:val="affffffb"/>
              <w:spacing w:before="0" w:after="0"/>
              <w:rPr>
                <w:szCs w:val="20"/>
              </w:rPr>
            </w:pPr>
          </w:p>
          <w:p w:rsidR="00E24E96" w:rsidRPr="00BE4186" w:rsidRDefault="00E24E96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Интенсивная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E24E96" w:rsidRPr="00BE4186" w:rsidRDefault="00E24E96" w:rsidP="007B423A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&lt;updateTubChemoStdTreatment&gt;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&lt;treatmentKey&gt;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&lt;intensivePhase&gt;true&lt;/intensivePhase&gt;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&lt;months&gt;04.2020&lt;/months&gt;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&lt;/treatmentKey&gt;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&lt;treatment&gt;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&lt;intensivePhase&gt;true&lt;/intensivePhase&gt;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&lt;months&gt;04.2020&lt;/months&gt;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&lt;dosageSkip&gt;10&lt;/dosageSkip&gt;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&lt;treatmentDays&gt;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&lt;treatmentDay&gt;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&lt;dayRecord&gt;777&lt;/dayRecord&gt;</w:t>
            </w:r>
          </w:p>
          <w:p w:rsidR="00EB521F" w:rsidRPr="00BE4186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&lt;dayNum&gt;1&lt;/dayNum&gt;</w:t>
            </w:r>
          </w:p>
          <w:p w:rsidR="00EB521F" w:rsidRPr="00473D4A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</w:t>
            </w:r>
            <w:r w:rsidRPr="00473D4A">
              <w:rPr>
                <w:sz w:val="20"/>
                <w:lang w:val="en-US"/>
              </w:rPr>
              <w:t>&lt;/treatmentDay&gt;</w:t>
            </w:r>
          </w:p>
          <w:p w:rsidR="00EB521F" w:rsidRPr="00473D4A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 xml:space="preserve">        &lt;/treatmentDays&gt;</w:t>
            </w:r>
          </w:p>
          <w:p w:rsidR="00EB521F" w:rsidRPr="00473D4A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 xml:space="preserve">    &lt;/treatment&gt;</w:t>
            </w:r>
          </w:p>
          <w:p w:rsidR="00EB521F" w:rsidRPr="00473D4A" w:rsidRDefault="00EB521F" w:rsidP="00EB521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&lt;/updateTubChemoStdTreatment&gt;</w:t>
            </w:r>
          </w:p>
          <w:p w:rsidR="00E24E96" w:rsidRPr="00BE4186" w:rsidRDefault="00E24E96" w:rsidP="007B423A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  <w:p w:rsidR="006C7EF5" w:rsidRPr="00BE4186" w:rsidRDefault="006C7EF5" w:rsidP="007B423A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6C7EF5" w:rsidRPr="00BE4186" w:rsidRDefault="00E24E96" w:rsidP="00EB5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&lt;updateTubChemoStdTreatment&gt;</w:t>
            </w:r>
            <w:r w:rsidRPr="00BE4186">
              <w:rPr>
                <w:sz w:val="20"/>
                <w:lang w:val="en-US"/>
              </w:rPr>
              <w:br/>
              <w:t xml:space="preserve">    &lt;treatmentKey&gt;</w:t>
            </w:r>
            <w:r w:rsidRPr="00BE4186">
              <w:rPr>
                <w:sz w:val="20"/>
                <w:lang w:val="en-US"/>
              </w:rPr>
              <w:br/>
              <w:t xml:space="preserve">    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</w:t>
            </w:r>
            <w:r w:rsidR="00EB521F" w:rsidRPr="00BE4186">
              <w:rPr>
                <w:sz w:val="20"/>
                <w:lang w:val="en-US"/>
              </w:rPr>
              <w:t>20.00026.01&lt;/cardNumber&gt;</w:t>
            </w:r>
            <w:r w:rsidR="00EB521F" w:rsidRPr="00BE4186">
              <w:rPr>
                <w:sz w:val="20"/>
                <w:lang w:val="en-US"/>
              </w:rPr>
              <w:br/>
              <w:t xml:space="preserve">     </w:t>
            </w:r>
            <w:r w:rsidRPr="00BE4186">
              <w:rPr>
                <w:sz w:val="20"/>
                <w:lang w:val="en-US"/>
              </w:rPr>
              <w:t xml:space="preserve">  &lt;intensivePhase&gt;false&lt;/intensivePhase&gt;</w:t>
            </w:r>
            <w:r w:rsidRPr="00BE4186">
              <w:rPr>
                <w:sz w:val="20"/>
                <w:lang w:val="en-US"/>
              </w:rPr>
              <w:br/>
              <w:t xml:space="preserve">        &lt;months&gt;04.2020&lt;/months&gt;</w:t>
            </w:r>
            <w:r w:rsidRPr="00BE4186">
              <w:rPr>
                <w:sz w:val="20"/>
                <w:lang w:val="en-US"/>
              </w:rPr>
              <w:br/>
              <w:t xml:space="preserve">    &lt;/treatm</w:t>
            </w:r>
            <w:r w:rsidR="00EB521F" w:rsidRPr="00BE4186">
              <w:rPr>
                <w:sz w:val="20"/>
                <w:lang w:val="en-US"/>
              </w:rPr>
              <w:t>entKey&gt;</w:t>
            </w:r>
            <w:r w:rsidR="00EB521F" w:rsidRPr="00BE4186">
              <w:rPr>
                <w:sz w:val="20"/>
                <w:lang w:val="en-US"/>
              </w:rPr>
              <w:br/>
              <w:t xml:space="preserve">    &lt;treatment&gt;</w:t>
            </w:r>
            <w:r w:rsidR="00EB521F" w:rsidRPr="00BE4186">
              <w:rPr>
                <w:sz w:val="20"/>
                <w:lang w:val="en-US"/>
              </w:rPr>
              <w:br/>
              <w:t xml:space="preserve">       </w:t>
            </w:r>
            <w:r w:rsidRPr="00BE4186">
              <w:rPr>
                <w:sz w:val="20"/>
                <w:lang w:val="en-US"/>
              </w:rPr>
              <w:t>&lt;intensivePhase&gt;false&lt;/intensivePhase&gt;</w:t>
            </w:r>
            <w:r w:rsidRPr="00BE4186">
              <w:rPr>
                <w:sz w:val="20"/>
                <w:lang w:val="en-US"/>
              </w:rPr>
              <w:br/>
              <w:t xml:space="preserve">        &lt;months&gt;04.2020&lt;/months&gt;</w:t>
            </w:r>
            <w:r w:rsidRPr="00BE4186">
              <w:rPr>
                <w:sz w:val="20"/>
                <w:lang w:val="en-US"/>
              </w:rPr>
              <w:br/>
              <w:t xml:space="preserve">        &lt;dosageSkip&gt;10&lt;/dosageSkip&gt;</w:t>
            </w:r>
            <w:r w:rsidRPr="00BE4186">
              <w:rPr>
                <w:sz w:val="20"/>
                <w:lang w:val="en-US"/>
              </w:rPr>
              <w:br/>
              <w:t xml:space="preserve">        &lt;treatmentDays&gt;</w:t>
            </w:r>
            <w:r w:rsidRPr="00BE4186">
              <w:rPr>
                <w:sz w:val="20"/>
                <w:lang w:val="en-US"/>
              </w:rPr>
              <w:br/>
              <w:t xml:space="preserve">            &lt;treatmentDay&gt;</w:t>
            </w:r>
            <w:r w:rsidRPr="00BE4186">
              <w:rPr>
                <w:sz w:val="20"/>
                <w:lang w:val="en-US"/>
              </w:rPr>
              <w:br/>
              <w:t xml:space="preserve">                &lt;dayRecord&gt;777&lt;/dayRecord&gt;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lang w:val="en-US"/>
              </w:rPr>
              <w:lastRenderedPageBreak/>
              <w:t xml:space="preserve">                &lt;dayNum&gt;1&lt;/dayNum&gt;</w:t>
            </w:r>
            <w:r w:rsidRPr="00BE4186">
              <w:rPr>
                <w:sz w:val="20"/>
                <w:lang w:val="en-US"/>
              </w:rPr>
              <w:br/>
              <w:t xml:space="preserve">            &lt;/treatmentDay&gt;</w:t>
            </w:r>
            <w:r w:rsidRPr="00BE4186">
              <w:rPr>
                <w:sz w:val="20"/>
                <w:lang w:val="en-US"/>
              </w:rPr>
              <w:br/>
              <w:t xml:space="preserve">        &lt;/treatmentDays&gt;</w:t>
            </w:r>
            <w:r w:rsidRPr="00BE4186">
              <w:rPr>
                <w:sz w:val="20"/>
                <w:lang w:val="en-US"/>
              </w:rPr>
              <w:br/>
              <w:t xml:space="preserve">    &lt;/treatment&gt;</w:t>
            </w:r>
            <w:r w:rsidRPr="00BE4186">
              <w:rPr>
                <w:sz w:val="20"/>
                <w:lang w:val="en-US"/>
              </w:rPr>
              <w:br/>
              <w:t>&lt;/updateTubChemoStdTreatment&gt;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запись о приеме суточных доз в карте курсов химиотерапии 1-3 режима успешно</w:t>
            </w:r>
            <w:r w:rsidR="00EB521F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EB521F" w:rsidRPr="00BE4186" w:rsidRDefault="00EB521F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EB521F" w:rsidRPr="00473D4A" w:rsidRDefault="00EB521F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Интенсивная</w:t>
            </w:r>
            <w:r w:rsidRPr="00473D4A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473D4A">
              <w:rPr>
                <w:b/>
                <w:szCs w:val="20"/>
                <w:lang w:val="en-US"/>
              </w:rPr>
              <w:t>:</w:t>
            </w:r>
          </w:p>
          <w:p w:rsidR="00EB521F" w:rsidRPr="00473D4A" w:rsidRDefault="00EB521F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&lt;?xml</w:t>
            </w:r>
            <w:r w:rsidRPr="00BE4186">
              <w:rPr>
                <w:sz w:val="20"/>
                <w:lang w:val="en-US"/>
              </w:rPr>
              <w:t> </w:t>
            </w:r>
            <w:r w:rsidRPr="00BE4186">
              <w:rPr>
                <w:sz w:val="20"/>
                <w:bdr w:val="none" w:sz="0" w:space="0" w:color="auto" w:frame="1"/>
                <w:lang w:val="en-US"/>
              </w:rPr>
              <w:t>version="1.0"</w:t>
            </w:r>
            <w:r w:rsidRPr="00BE4186">
              <w:rPr>
                <w:sz w:val="20"/>
                <w:lang w:val="en-US"/>
              </w:rPr>
              <w:t> </w:t>
            </w:r>
            <w:r w:rsidRPr="00BE4186">
              <w:rPr>
                <w:sz w:val="20"/>
                <w:bdr w:val="none" w:sz="0" w:space="0" w:color="auto" w:frame="1"/>
                <w:lang w:val="en-US"/>
              </w:rPr>
              <w:t>encoding="UTF-8"</w:t>
            </w:r>
            <w:r w:rsidRPr="00BE4186">
              <w:rPr>
                <w:sz w:val="20"/>
                <w:lang w:val="en-US"/>
              </w:rPr>
              <w:t> </w:t>
            </w:r>
            <w:r w:rsidRPr="00BE4186">
              <w:rPr>
                <w:sz w:val="20"/>
                <w:bdr w:val="none" w:sz="0" w:space="0" w:color="auto" w:frame="1"/>
                <w:lang w:val="en-US"/>
              </w:rPr>
              <w:t>standalone="yes"?&gt;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&lt;nrTubChemoStdTreatment&gt;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&lt;intensivePhase&gt;true&lt;/intensivePhase&gt;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&lt;months&gt;04.2020&lt;/months&gt;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&lt;dosageSkip&gt;10&lt;/dosageSkip&gt;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&lt;treatmentDays&gt;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&lt;treatmentDay&gt;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&lt;dayRecord&gt;777&lt;/dayRecord&gt;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&lt;dayNum&gt;1&lt;/dayNum&gt;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&lt;creatorMoOid&gt;1.2.643.5.1.13.13.12.2.1.27&lt;/creatorMoOid&gt;</w:t>
            </w:r>
          </w:p>
          <w:p w:rsidR="00EB521F" w:rsidRPr="00BE4186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BE4186">
              <w:rPr>
                <w:sz w:val="20"/>
                <w:bdr w:val="none" w:sz="0" w:space="0" w:color="auto" w:frame="1"/>
                <w:lang w:val="en-US"/>
              </w:rPr>
              <w:t>&lt;/treatmentDay&gt;</w:t>
            </w:r>
          </w:p>
          <w:p w:rsidR="00EB521F" w:rsidRPr="00473D4A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473D4A">
              <w:rPr>
                <w:sz w:val="20"/>
                <w:bdr w:val="none" w:sz="0" w:space="0" w:color="auto" w:frame="1"/>
                <w:lang w:val="en-US"/>
              </w:rPr>
              <w:t>&lt;/treatmentDays&gt;</w:t>
            </w:r>
          </w:p>
          <w:p w:rsidR="00EB521F" w:rsidRPr="00473D4A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473D4A">
              <w:rPr>
                <w:sz w:val="20"/>
                <w:bdr w:val="none" w:sz="0" w:space="0" w:color="auto" w:frame="1"/>
                <w:lang w:val="en-US"/>
              </w:rPr>
              <w:t>&lt;creatorMoOid&gt;1.2.643.5.1.13.13.12.2.1.27&lt;/creatorMoOid&gt;</w:t>
            </w:r>
          </w:p>
          <w:p w:rsidR="00EB521F" w:rsidRPr="00473D4A" w:rsidRDefault="00EB521F" w:rsidP="00EB521F">
            <w:pPr>
              <w:textAlignment w:val="baseline"/>
              <w:rPr>
                <w:sz w:val="20"/>
                <w:lang w:val="en-US"/>
              </w:rPr>
            </w:pPr>
            <w:r w:rsidRPr="00473D4A">
              <w:rPr>
                <w:sz w:val="20"/>
                <w:bdr w:val="none" w:sz="0" w:space="0" w:color="auto" w:frame="1"/>
                <w:lang w:val="en-US"/>
              </w:rPr>
              <w:t>&lt;/nrTubChemoStdTreatment&gt;</w:t>
            </w:r>
          </w:p>
          <w:p w:rsidR="00EB521F" w:rsidRPr="00473D4A" w:rsidRDefault="00EB521F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6C7EF5" w:rsidRPr="00473D4A" w:rsidRDefault="006C7EF5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&lt;nrTubChemoStdTreatment&gt;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&lt;dosageSkip&gt;10&lt;/dosageSkip&gt;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&lt;treatmentDays&gt;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&lt;treatmentDay&gt;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&lt;dayRecord&gt;777&lt;/dayRecord&gt;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&lt;/treatmentDay&gt;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lastRenderedPageBreak/>
              <w:t>&lt;/treatmentDays&gt;&lt;creatorMoOid&gt;1.2.643.5.1.13.13.12.2.1.27&lt;/creatorMoOid&gt;</w:t>
            </w:r>
          </w:p>
          <w:p w:rsidR="00296E8E" w:rsidRPr="00BE4186" w:rsidRDefault="00296E8E" w:rsidP="0029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&lt;/nrTubChemoStdTreatment&gt;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</w:tc>
      </w:tr>
      <w:tr w:rsidR="006C7EF5" w:rsidRPr="00E52521" w:rsidTr="007B423A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7EF5" w:rsidRPr="00BE4186" w:rsidRDefault="006C7EF5" w:rsidP="007B423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tub_chemo_std_treatment.list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EB521F" w:rsidRPr="00BE4186">
              <w:rPr>
                <w:b/>
                <w:szCs w:val="20"/>
                <w:lang w:val="en-US"/>
              </w:rPr>
              <w:t>-</w:t>
            </w:r>
          </w:p>
          <w:p w:rsidR="006C7EF5" w:rsidRPr="00BE4186" w:rsidRDefault="006C7EF5" w:rsidP="00EB521F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EB521F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о приеме суточных доз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EB521F" w:rsidRPr="00BE4186">
              <w:rPr>
                <w:b/>
                <w:szCs w:val="20"/>
              </w:rPr>
              <w:t>списка записей о приеме суточных доз в карте курсов химиотерапии 1-3 режима</w:t>
            </w:r>
            <w:r w:rsidRPr="00BE4186">
              <w:rPr>
                <w:b/>
                <w:szCs w:val="20"/>
              </w:rPr>
              <w:t>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2871A9" w:rsidRPr="00473D4A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>&lt;</w:t>
            </w:r>
            <w:r w:rsidRPr="00BE4186">
              <w:rPr>
                <w:sz w:val="20"/>
                <w:lang w:val="en-US"/>
              </w:rPr>
              <w:t>tubChemoKey</w:t>
            </w:r>
            <w:r w:rsidRPr="00473D4A">
              <w:rPr>
                <w:sz w:val="20"/>
                <w:lang w:val="en-US"/>
              </w:rPr>
              <w:t>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473D4A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2871A9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6C7EF5" w:rsidRPr="00BE4186" w:rsidRDefault="002871A9" w:rsidP="002871A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&lt;/tubChemoKey&gt;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EF5" w:rsidRPr="00BE4186" w:rsidRDefault="00EB521F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 приеме суточных доз в карте курсов химиотерапии 1-3 режима успешно найдена</w:t>
            </w:r>
            <w:r w:rsidR="006C7EF5" w:rsidRPr="00BE4186">
              <w:rPr>
                <w:b/>
                <w:szCs w:val="20"/>
              </w:rPr>
              <w:t>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6C7EF5" w:rsidRPr="00BE4186" w:rsidRDefault="00296E8E" w:rsidP="00EB5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standalone="yes"?&gt;&lt;tubChemoStdTreatments&gt;</w:t>
            </w:r>
            <w:r w:rsidRPr="00BE4186">
              <w:rPr>
                <w:sz w:val="20"/>
                <w:lang w:val="en-US"/>
              </w:rPr>
              <w:br/>
              <w:t>&lt;tubChemoStdTreatment&gt;</w:t>
            </w:r>
            <w:r w:rsidRPr="00BE4186">
              <w:rPr>
                <w:sz w:val="20"/>
                <w:lang w:val="en-US"/>
              </w:rPr>
              <w:br/>
              <w:t>&lt;intensivePhase&gt;true&lt;/intensivePhase&gt;</w:t>
            </w:r>
            <w:r w:rsidRPr="00BE4186">
              <w:rPr>
                <w:sz w:val="20"/>
                <w:lang w:val="en-US"/>
              </w:rPr>
              <w:br/>
              <w:t>&lt;months&gt;03.2020&lt;/months&gt;</w:t>
            </w:r>
            <w:r w:rsidRPr="00BE4186">
              <w:rPr>
                <w:sz w:val="20"/>
                <w:lang w:val="en-US"/>
              </w:rPr>
              <w:br/>
              <w:t>&lt;dosageSkip&gt;0&lt;/dosageSkip&gt;</w:t>
            </w:r>
            <w:r w:rsidRPr="00BE4186">
              <w:rPr>
                <w:sz w:val="20"/>
                <w:lang w:val="en-US"/>
              </w:rPr>
              <w:br/>
              <w:t>&lt;treatmentDay&gt;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>&lt;dayNum&gt;11&lt;/dayNum&gt;</w:t>
            </w:r>
            <w:r w:rsidRPr="00BE4186">
              <w:rPr>
                <w:sz w:val="20"/>
                <w:lang w:val="en-US"/>
              </w:rPr>
              <w:br/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  <w:t>&lt;/treatmentDay&gt;</w:t>
            </w:r>
            <w:r w:rsidRPr="00BE4186">
              <w:rPr>
                <w:sz w:val="20"/>
                <w:lang w:val="en-US"/>
              </w:rPr>
              <w:br/>
              <w:t>&lt;/tubChemoStdTreatment&gt;</w:t>
            </w:r>
            <w:r w:rsidRPr="00BE4186">
              <w:rPr>
                <w:sz w:val="20"/>
                <w:lang w:val="en-US"/>
              </w:rPr>
              <w:br/>
              <w:t>&lt;tubChemoStdTreatment&gt;</w:t>
            </w:r>
            <w:r w:rsidRPr="00BE4186">
              <w:rPr>
                <w:sz w:val="20"/>
                <w:lang w:val="en-US"/>
              </w:rPr>
              <w:br/>
              <w:t>&lt;intensivePhase&gt;true&lt;/intensivePhase&gt;</w:t>
            </w:r>
            <w:r w:rsidRPr="00BE4186">
              <w:rPr>
                <w:sz w:val="20"/>
                <w:lang w:val="en-US"/>
              </w:rPr>
              <w:br/>
              <w:t>&lt;months&gt;04.2020&lt;/months&gt;</w:t>
            </w:r>
            <w:r w:rsidRPr="00BE4186">
              <w:rPr>
                <w:sz w:val="20"/>
                <w:lang w:val="en-US"/>
              </w:rPr>
              <w:br/>
              <w:t>&lt;dosageSkip&gt;0&lt;/dosageSkip&gt;</w:t>
            </w:r>
            <w:r w:rsidRPr="00BE4186">
              <w:rPr>
                <w:sz w:val="20"/>
                <w:lang w:val="en-US"/>
              </w:rPr>
              <w:br/>
              <w:t>&lt;treatmentDays&gt;</w:t>
            </w:r>
            <w:r w:rsidRPr="00BE4186">
              <w:rPr>
                <w:sz w:val="20"/>
                <w:lang w:val="en-US"/>
              </w:rPr>
              <w:br/>
              <w:t>&lt;treatmentDay&gt;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>&lt;dayNum&gt;10&lt;/dayNum&gt;</w:t>
            </w:r>
            <w:r w:rsidRPr="00BE4186">
              <w:rPr>
                <w:sz w:val="20"/>
                <w:lang w:val="en-US"/>
              </w:rPr>
              <w:br/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  <w:t>&lt;/treatmentDay&gt;</w:t>
            </w:r>
            <w:r w:rsidRPr="00BE4186">
              <w:rPr>
                <w:sz w:val="20"/>
                <w:lang w:val="en-US"/>
              </w:rPr>
              <w:br/>
              <w:t>&lt;/treatmentDays&gt;</w:t>
            </w:r>
            <w:r w:rsidRPr="00BE4186">
              <w:rPr>
                <w:sz w:val="20"/>
                <w:lang w:val="en-US"/>
              </w:rPr>
              <w:br/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  <w:t>&lt;/tubChemoStdTreatment&gt;</w:t>
            </w:r>
            <w:r w:rsidRPr="00BE4186">
              <w:rPr>
                <w:sz w:val="20"/>
                <w:lang w:val="en-US"/>
              </w:rPr>
              <w:br/>
              <w:t>&lt;/tubChemoStdTreatments&gt;</w:t>
            </w:r>
            <w:r w:rsidRPr="00BE4186">
              <w:rPr>
                <w:sz w:val="20"/>
                <w:lang w:val="en-US"/>
              </w:rPr>
              <w:br/>
              <w:t>&lt;tubChemoStdTreatment&gt;</w:t>
            </w:r>
            <w:r w:rsidRPr="00BE4186">
              <w:rPr>
                <w:sz w:val="20"/>
                <w:lang w:val="en-US"/>
              </w:rPr>
              <w:br/>
              <w:t>&lt;intensivePhase&gt;false&lt;/intensivePhase&gt;</w:t>
            </w:r>
            <w:r w:rsidRPr="00BE4186">
              <w:rPr>
                <w:sz w:val="20"/>
                <w:lang w:val="en-US"/>
              </w:rPr>
              <w:br/>
              <w:t>&lt;months&gt;04.2020&lt;/months&gt;</w:t>
            </w:r>
            <w:r w:rsidRPr="00BE4186">
              <w:rPr>
                <w:sz w:val="20"/>
                <w:lang w:val="en-US"/>
              </w:rPr>
              <w:br/>
              <w:t>&lt;dosageSkip&gt;0&lt;/dosageSkip&gt;</w:t>
            </w:r>
            <w:r w:rsidRPr="00BE4186">
              <w:rPr>
                <w:sz w:val="20"/>
                <w:lang w:val="en-US"/>
              </w:rPr>
              <w:br/>
              <w:t>&lt;treatmentDays&gt;</w:t>
            </w:r>
            <w:r w:rsidRPr="00BE4186">
              <w:rPr>
                <w:sz w:val="20"/>
                <w:lang w:val="en-US"/>
              </w:rPr>
              <w:br/>
              <w:t>&lt;treatmentDay&gt;</w:t>
            </w:r>
            <w:r w:rsidRPr="00BE4186">
              <w:rPr>
                <w:sz w:val="20"/>
                <w:lang w:val="en-US"/>
              </w:rPr>
              <w:br/>
              <w:t>&lt;dayRecord&gt;abc&lt;/dayRecord&gt;</w:t>
            </w:r>
            <w:r w:rsidRPr="00BE4186">
              <w:rPr>
                <w:sz w:val="20"/>
                <w:lang w:val="en-US"/>
              </w:rPr>
              <w:br/>
              <w:t>&lt;dayNum&gt;10&lt;/dayNum&gt;</w:t>
            </w:r>
            <w:r w:rsidRPr="00BE4186">
              <w:rPr>
                <w:sz w:val="20"/>
                <w:lang w:val="en-US"/>
              </w:rPr>
              <w:br/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  <w:t>&lt;/treatmentDay&gt;</w:t>
            </w:r>
            <w:r w:rsidRPr="00BE4186">
              <w:rPr>
                <w:sz w:val="20"/>
                <w:lang w:val="en-US"/>
              </w:rPr>
              <w:br/>
              <w:t>&lt;/treatmentDays&gt;</w:t>
            </w:r>
            <w:r w:rsidRPr="00BE4186">
              <w:rPr>
                <w:sz w:val="20"/>
                <w:lang w:val="en-US"/>
              </w:rPr>
              <w:br/>
              <w:t>&lt;creatorMoOid&gt;1.2.643.5.1.13.13.12.2.1.27&lt;/creatorMoOid&gt;</w:t>
            </w:r>
            <w:r w:rsidRPr="00BE4186">
              <w:rPr>
                <w:sz w:val="20"/>
                <w:lang w:val="en-US"/>
              </w:rPr>
              <w:br/>
              <w:t>&lt;/tubChemoStdTreatment&gt;</w:t>
            </w:r>
          </w:p>
        </w:tc>
      </w:tr>
      <w:tr w:rsidR="006C7EF5" w:rsidRPr="00E52521" w:rsidTr="007B423A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7EF5" w:rsidRPr="00BE4186" w:rsidRDefault="006C7EF5" w:rsidP="007B423A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HTML2"/>
              <w:shd w:val="clear" w:color="auto" w:fill="FFFFFF"/>
              <w:rPr>
                <w:rFonts w:ascii="Times New Roman" w:hAnsi="Times New Roman" w:cs="Times New Roman"/>
                <w:b/>
                <w:lang w:val="en-US"/>
              </w:rPr>
            </w:pPr>
            <w:r w:rsidRPr="00BE4186">
              <w:rPr>
                <w:rFonts w:ascii="Times New Roman" w:hAnsi="Times New Roman" w:cs="Times New Roman"/>
                <w:b/>
                <w:lang w:val="en-US"/>
              </w:rPr>
              <w:t>tub_chemo_std_treatment.delete</w:t>
            </w:r>
            <w:r w:rsidR="00EB521F" w:rsidRPr="00BE4186">
              <w:rPr>
                <w:rFonts w:ascii="Times New Roman" w:hAnsi="Times New Roman" w:cs="Times New Roman"/>
                <w:b/>
                <w:lang w:val="en-US"/>
              </w:rPr>
              <w:t xml:space="preserve"> - </w:t>
            </w:r>
          </w:p>
          <w:p w:rsidR="006C7EF5" w:rsidRPr="00BE4186" w:rsidRDefault="006C7EF5" w:rsidP="00EB521F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473D4A">
              <w:rPr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="00EB521F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приеме суточных доз в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EB521F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 xml:space="preserve">удаления </w:t>
            </w:r>
            <w:r w:rsidR="00EB521F" w:rsidRPr="00BE4186">
              <w:rPr>
                <w:b/>
                <w:szCs w:val="20"/>
              </w:rPr>
              <w:t>записи</w:t>
            </w:r>
            <w:r w:rsidRPr="00BE4186">
              <w:rPr>
                <w:b/>
                <w:szCs w:val="20"/>
              </w:rPr>
              <w:t xml:space="preserve"> о приеме суточных доз в карте курсов химиотерапии 1-3 режима: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6C7EF5" w:rsidRPr="00BE4186" w:rsidRDefault="00E24E96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B521F" w:rsidRPr="00BE4186" w:rsidRDefault="00EB521F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E24E96" w:rsidRPr="00BE4186" w:rsidRDefault="00E24E96" w:rsidP="00E24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&lt;tubChemoStdTreatmentKey&gt;</w:t>
            </w:r>
            <w:r w:rsidRPr="00BE4186">
              <w:rPr>
                <w:sz w:val="20"/>
                <w:lang w:val="en-US"/>
              </w:rPr>
              <w:br/>
              <w:t xml:space="preserve">    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&lt;cardNumber&gt;20.00026.01&lt;/cardNumber&gt;</w:t>
            </w:r>
            <w:r w:rsidRPr="00BE4186">
              <w:rPr>
                <w:sz w:val="20"/>
                <w:lang w:val="en-US"/>
              </w:rPr>
              <w:br/>
              <w:t xml:space="preserve">    &lt;intensivePhase&gt;true&lt;/intensivePhase&gt;</w:t>
            </w:r>
            <w:r w:rsidRPr="00BE4186">
              <w:rPr>
                <w:sz w:val="20"/>
                <w:lang w:val="en-US"/>
              </w:rPr>
              <w:br/>
              <w:t xml:space="preserve">    &lt;months&gt;04.2020&lt;/months&gt;</w:t>
            </w:r>
            <w:r w:rsidRPr="00BE4186">
              <w:rPr>
                <w:sz w:val="20"/>
                <w:lang w:val="en-US"/>
              </w:rPr>
              <w:br/>
              <w:t>&lt;/tubChemoStdTreatmentKey&gt;</w:t>
            </w:r>
          </w:p>
          <w:p w:rsidR="00E24E96" w:rsidRPr="00BE4186" w:rsidRDefault="00E24E96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6C7EF5" w:rsidRPr="00BE4186" w:rsidRDefault="00E24E96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продолжения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BD2249" w:rsidRPr="00BE4186" w:rsidRDefault="00BD2249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E24E96" w:rsidRPr="00BE4186" w:rsidRDefault="00E24E96" w:rsidP="00BD22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&lt;tubChemoStdTreatmentKey&gt;</w:t>
            </w:r>
            <w:r w:rsidRPr="00BE4186">
              <w:rPr>
                <w:sz w:val="20"/>
                <w:lang w:val="en-US"/>
              </w:rPr>
              <w:br/>
              <w:t xml:space="preserve">    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&lt;cardNumber&gt;20.00026.01&lt;/cardNumber&gt;</w:t>
            </w:r>
            <w:r w:rsidRPr="00BE4186">
              <w:rPr>
                <w:sz w:val="20"/>
                <w:lang w:val="en-US"/>
              </w:rPr>
              <w:br/>
              <w:t xml:space="preserve">    &lt;intensivePhase&gt;false&lt;/intensivePhase&gt;</w:t>
            </w:r>
            <w:r w:rsidRPr="00BE4186">
              <w:rPr>
                <w:sz w:val="20"/>
                <w:lang w:val="en-US"/>
              </w:rPr>
              <w:br/>
              <w:t xml:space="preserve">    &lt;months&gt;04.2020&lt;/months&gt;</w:t>
            </w:r>
            <w:r w:rsidRPr="00BE4186">
              <w:rPr>
                <w:sz w:val="20"/>
                <w:lang w:val="en-US"/>
              </w:rPr>
              <w:br/>
              <w:t>&lt;/tubChemoStdTreatmentKey&gt;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F5" w:rsidRPr="00BE4186" w:rsidRDefault="006C7EF5" w:rsidP="007B423A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encoding="UTF-8"standalone="yes"?&gt;&lt;error&gt;&lt;code&gt;VALIDATION_FAILED&lt;/code&gt;&lt;detail&gt;not found&lt;/detail&gt;&lt;/error&gt;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b/>
                <w:sz w:val="20"/>
                <w:lang w:val="en-US"/>
              </w:rPr>
            </w:pP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</w:rPr>
            </w:pPr>
            <w:r w:rsidRPr="00BE4186">
              <w:rPr>
                <w:b/>
                <w:sz w:val="20"/>
              </w:rPr>
              <w:t xml:space="preserve">Если удаление </w:t>
            </w:r>
            <w:r w:rsidR="00BD2249" w:rsidRPr="00BE4186">
              <w:rPr>
                <w:b/>
                <w:sz w:val="20"/>
              </w:rPr>
              <w:t xml:space="preserve">записи о приеме суточных доз в карте курсов химиотерапии 1-3 режима </w:t>
            </w:r>
            <w:r w:rsidRPr="00BE4186">
              <w:rPr>
                <w:b/>
                <w:sz w:val="20"/>
              </w:rPr>
              <w:t>прошло успешно:</w:t>
            </w:r>
          </w:p>
          <w:p w:rsidR="006C7EF5" w:rsidRPr="00BE4186" w:rsidRDefault="006C7EF5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standalone="yes"?&gt;&lt;result&gt;ok&lt;/result&gt;</w:t>
            </w:r>
          </w:p>
          <w:p w:rsidR="006C7EF5" w:rsidRPr="00BE4186" w:rsidRDefault="006C7EF5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</w:tr>
    </w:tbl>
    <w:p w:rsidR="00EB235B" w:rsidRPr="00BE4186" w:rsidRDefault="00EB235B" w:rsidP="00EB235B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7" w:name="_Toc54014112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tub_chemo_std_period</w:t>
      </w:r>
      <w:bookmarkEnd w:id="77"/>
    </w:p>
    <w:p w:rsidR="00BD2249" w:rsidRPr="00BE4186" w:rsidRDefault="00BD2249" w:rsidP="00EB235B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организации лечения</w:t>
      </w:r>
      <w:r w:rsidRPr="00BE4186">
        <w:rPr>
          <w:szCs w:val="20"/>
        </w:rPr>
        <w:t xml:space="preserve"> </w:t>
      </w:r>
      <w:r w:rsidRPr="00BE4186">
        <w:rPr>
          <w:szCs w:val="28"/>
        </w:rPr>
        <w:t>в карте курсов химиотерапии 1-3 режима приведены в таблице 49.</w:t>
      </w:r>
    </w:p>
    <w:p w:rsidR="00BD2249" w:rsidRPr="00BE4186" w:rsidRDefault="00BD2249" w:rsidP="00EB235B">
      <w:pPr>
        <w:pStyle w:val="afffffff8"/>
        <w:ind w:firstLine="0"/>
        <w:jc w:val="center"/>
        <w:rPr>
          <w:szCs w:val="28"/>
        </w:rPr>
      </w:pPr>
    </w:p>
    <w:p w:rsidR="00EB235B" w:rsidRPr="00BE4186" w:rsidRDefault="00EB235B" w:rsidP="00BD2249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9C4627" w:rsidRPr="00BE4186">
        <w:rPr>
          <w:rFonts w:eastAsia="Calibri"/>
        </w:rPr>
        <w:t>4</w:t>
      </w:r>
      <w:r w:rsidR="003B0B0F" w:rsidRPr="00BE4186">
        <w:rPr>
          <w:rFonts w:eastAsia="Calibri"/>
        </w:rPr>
        <w:t>9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BD2249" w:rsidRPr="00BE4186">
        <w:t xml:space="preserve"> подсистемы </w:t>
      </w:r>
      <w:r w:rsidR="00BD2249" w:rsidRPr="00BE4186">
        <w:rPr>
          <w:shd w:val="clear" w:color="auto" w:fill="FFFFFF"/>
        </w:rPr>
        <w:t>tub_chemo_std_period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E53318" w:rsidRPr="00BE4186" w:rsidTr="003E7F99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235B" w:rsidRPr="00BE4186" w:rsidRDefault="00EB235B" w:rsidP="003E7F9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235B" w:rsidRPr="00BE4186" w:rsidRDefault="00EB235B" w:rsidP="003E7F9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235B" w:rsidRPr="00BE4186" w:rsidRDefault="00EB235B" w:rsidP="003E7F99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E53318" w:rsidRPr="00BE4186" w:rsidTr="003E7F9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235B" w:rsidRPr="00BE4186" w:rsidRDefault="00EB235B" w:rsidP="003E7F99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tub_chemo_std_period.read</w:t>
            </w:r>
            <w:r w:rsidR="00BD2249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EB235B" w:rsidRPr="00BE4186" w:rsidRDefault="00EB235B" w:rsidP="00BD224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BD2249" w:rsidRPr="00BE4186">
              <w:rPr>
                <w:szCs w:val="20"/>
              </w:rPr>
              <w:t>запсии</w:t>
            </w:r>
            <w:r w:rsidRPr="00BE4186">
              <w:rPr>
                <w:szCs w:val="20"/>
              </w:rPr>
              <w:t xml:space="preserve"> о</w:t>
            </w:r>
            <w:r w:rsidR="00AC60B9" w:rsidRPr="00BE4186">
              <w:rPr>
                <w:szCs w:val="20"/>
              </w:rPr>
              <w:t xml:space="preserve">б организации лечения в </w:t>
            </w:r>
            <w:r w:rsidRPr="00BE4186">
              <w:rPr>
                <w:szCs w:val="20"/>
              </w:rPr>
              <w:t xml:space="preserve">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записи </w:t>
            </w:r>
            <w:r w:rsidR="00F53F99" w:rsidRPr="00BE4186">
              <w:rPr>
                <w:b/>
                <w:szCs w:val="20"/>
              </w:rPr>
              <w:t>организации лечения</w:t>
            </w:r>
            <w:r w:rsidR="00AC60B9" w:rsidRPr="00BE4186">
              <w:rPr>
                <w:b/>
                <w:szCs w:val="20"/>
              </w:rPr>
              <w:t xml:space="preserve"> в </w:t>
            </w:r>
            <w:r w:rsidR="00F53F99" w:rsidRPr="00BE4186">
              <w:rPr>
                <w:b/>
                <w:szCs w:val="20"/>
              </w:rPr>
              <w:t xml:space="preserve"> </w:t>
            </w:r>
            <w:r w:rsidRPr="00BE4186">
              <w:rPr>
                <w:b/>
                <w:szCs w:val="20"/>
              </w:rPr>
              <w:t>карт</w:t>
            </w:r>
            <w:r w:rsidR="00AC60B9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курсов химиотерапии 1-3 режима: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53F99" w:rsidRPr="00BE4186" w:rsidRDefault="0056584F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&lt;tubChemoStdPeriodKey&gt;</w:t>
            </w: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&lt;treatmentDate&gt;2020-04-01&lt;/treatmentDate&gt;</w:t>
            </w: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56584F" w:rsidRPr="00BE4186" w:rsidRDefault="0056584F" w:rsidP="005658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&lt;/tubChemoStdPeriodKey&gt;</w:t>
            </w:r>
          </w:p>
          <w:p w:rsidR="00EB235B" w:rsidRPr="00BE4186" w:rsidRDefault="00EB235B" w:rsidP="00F53F99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  <w:p w:rsidR="007B423A" w:rsidRPr="00BE4186" w:rsidRDefault="007B423A" w:rsidP="00F53F99">
            <w:pPr>
              <w:pStyle w:val="affffffb"/>
              <w:spacing w:before="0" w:after="0"/>
              <w:rPr>
                <w:szCs w:val="20"/>
                <w:lang w:val="en-US"/>
              </w:rPr>
            </w:pPr>
          </w:p>
          <w:p w:rsidR="007B423A" w:rsidRPr="00BE4186" w:rsidRDefault="007B423A" w:rsidP="00F53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продолжения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BD2249" w:rsidRPr="00BE4186" w:rsidRDefault="00BD2249" w:rsidP="00F53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7B423A" w:rsidRPr="00BE4186" w:rsidRDefault="007B423A" w:rsidP="007B423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&lt;tubChemoStdPeriodKey&gt;</w:t>
            </w:r>
          </w:p>
          <w:p w:rsidR="007B423A" w:rsidRPr="00BE4186" w:rsidRDefault="007B423A" w:rsidP="007B423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&lt;patientCard&gt;20.00024.01&lt;/patientCard&gt;</w:t>
            </w:r>
          </w:p>
          <w:p w:rsidR="007B423A" w:rsidRPr="00BE4186" w:rsidRDefault="007B423A" w:rsidP="007B423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&lt;cardNumber&gt;20.00026.01&lt;/cardNumber&gt;</w:t>
            </w:r>
          </w:p>
          <w:p w:rsidR="007B423A" w:rsidRPr="00BE4186" w:rsidRDefault="007B423A" w:rsidP="007B423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 xml:space="preserve"> &lt;intensivePhase&gt;false&lt;/intensivePhase&gt;</w:t>
            </w:r>
          </w:p>
          <w:p w:rsidR="007B423A" w:rsidRPr="00BE4186" w:rsidRDefault="007B423A" w:rsidP="007B423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&lt;treatmentDate&gt;2020-04-12&lt;/treatmentDate&gt;</w:t>
            </w:r>
          </w:p>
          <w:p w:rsidR="007B423A" w:rsidRPr="00BE4186" w:rsidRDefault="007B423A" w:rsidP="007B423A">
            <w:pPr>
              <w:pStyle w:val="affffffb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&lt;moOid&gt;1.2.643.5.1.13.13.12.2.1.27&lt;/moOid&gt;</w:t>
            </w:r>
          </w:p>
          <w:p w:rsidR="007B423A" w:rsidRPr="00BE4186" w:rsidRDefault="007B423A" w:rsidP="007B423A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&lt;/tubChemoStdPeriodKey&gt;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запись найдена: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53F99" w:rsidRPr="00BE4186" w:rsidRDefault="007B423A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Интенсивная фаза:</w:t>
            </w:r>
          </w:p>
          <w:p w:rsidR="00BD2249" w:rsidRPr="00BE4186" w:rsidRDefault="00BD224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&lt;nrTubChemoStdPeriod&gt;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&lt;treatmentDate&gt;2020-04-01&lt;/treatmentDate&gt;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id="2"/&gt;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&lt;creatorMoOid&gt;1.2.643.5.1.13.13.12.2.1.27&lt;/creatorMoOid&gt;&lt;/nrTubChemoStdPeriod&gt;</w:t>
            </w:r>
          </w:p>
          <w:p w:rsidR="007B423A" w:rsidRPr="00BE4186" w:rsidRDefault="007B423A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F53F99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7B423A" w:rsidRPr="00BE4186" w:rsidRDefault="007B423A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&lt;?xml version="1.0" encoding="UTF-8" standalone="yes"?&gt;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&lt;nrTubChemoStdPeriod&gt;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&lt;treatmentDate&gt;2020-04-12&lt;/treatmentDate&gt;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id="2"/&gt;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7B423A" w:rsidRPr="00BE4186" w:rsidRDefault="007B423A" w:rsidP="007B4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&lt;creatorMoOid&gt;1.2.643.5.1.13.13.12.2.1.27&lt;/creatorMoOid&gt;&lt;/nrTubChemoStdPeriod&gt;</w:t>
            </w:r>
          </w:p>
          <w:p w:rsidR="007B423A" w:rsidRPr="00BE4186" w:rsidRDefault="007B423A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7B423A" w:rsidRPr="00BE4186" w:rsidRDefault="007B423A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F53F99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F53F99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53F99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F53F99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F53F99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&lt;detail&gt;Сведения об организации лечения не найдены&lt;/detail&gt;</w:t>
            </w:r>
          </w:p>
          <w:p w:rsidR="00EB235B" w:rsidRPr="00BE4186" w:rsidRDefault="00F53F9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&lt;/error&gt;</w:t>
            </w:r>
          </w:p>
        </w:tc>
      </w:tr>
      <w:tr w:rsidR="00E53318" w:rsidRPr="00E52521" w:rsidTr="003E7F9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235B" w:rsidRPr="00BE4186" w:rsidRDefault="00EB235B" w:rsidP="003E7F99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F53F99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tub_chemo_std_period</w:t>
            </w:r>
            <w:r w:rsidR="00EB235B" w:rsidRPr="00BE4186">
              <w:rPr>
                <w:b/>
                <w:szCs w:val="20"/>
                <w:shd w:val="clear" w:color="auto" w:fill="FFFFFF"/>
                <w:lang w:val="en-US"/>
              </w:rPr>
              <w:t>.create</w:t>
            </w:r>
            <w:r w:rsidR="00EB235B" w:rsidRPr="00BE4186">
              <w:rPr>
                <w:b/>
                <w:szCs w:val="20"/>
                <w:lang w:val="en-US"/>
              </w:rPr>
              <w:t xml:space="preserve"> </w:t>
            </w:r>
            <w:r w:rsidR="00BD2249" w:rsidRPr="00BE4186">
              <w:rPr>
                <w:b/>
                <w:szCs w:val="20"/>
                <w:lang w:val="en-US"/>
              </w:rPr>
              <w:t>-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BD2249" w:rsidRPr="00BE4186">
              <w:rPr>
                <w:szCs w:val="20"/>
              </w:rPr>
              <w:t xml:space="preserve">записи об </w:t>
            </w:r>
            <w:r w:rsidR="00AC60B9" w:rsidRPr="00BE4186">
              <w:rPr>
                <w:szCs w:val="20"/>
              </w:rPr>
              <w:t xml:space="preserve">организации </w:t>
            </w:r>
            <w:r w:rsidR="00F53F99" w:rsidRPr="00BE4186">
              <w:rPr>
                <w:szCs w:val="20"/>
              </w:rPr>
              <w:t>лечения</w:t>
            </w:r>
            <w:r w:rsidRPr="00BE4186">
              <w:rPr>
                <w:szCs w:val="20"/>
              </w:rPr>
              <w:t xml:space="preserve"> </w:t>
            </w:r>
            <w:r w:rsidR="00AC60B9" w:rsidRPr="00BE4186">
              <w:rPr>
                <w:szCs w:val="20"/>
              </w:rPr>
              <w:t xml:space="preserve">в </w:t>
            </w:r>
            <w:r w:rsidRPr="00BE4186">
              <w:rPr>
                <w:szCs w:val="20"/>
              </w:rPr>
              <w:t>карт</w:t>
            </w:r>
            <w:r w:rsidR="00AC60B9" w:rsidRPr="00BE4186">
              <w:rPr>
                <w:szCs w:val="20"/>
              </w:rPr>
              <w:t>е</w:t>
            </w:r>
            <w:r w:rsidRPr="00BE4186">
              <w:rPr>
                <w:szCs w:val="20"/>
              </w:rPr>
              <w:t xml:space="preserve"> курсов химиотерапии 1-3 режима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записи </w:t>
            </w:r>
            <w:r w:rsidR="00F53F99" w:rsidRPr="00BE4186">
              <w:rPr>
                <w:b/>
                <w:szCs w:val="20"/>
              </w:rPr>
              <w:t>организации лечения</w:t>
            </w:r>
            <w:r w:rsidRPr="00BE4186">
              <w:rPr>
                <w:b/>
                <w:szCs w:val="20"/>
              </w:rPr>
              <w:t xml:space="preserve"> </w:t>
            </w:r>
            <w:r w:rsidR="00AC60B9" w:rsidRPr="00BE4186">
              <w:rPr>
                <w:b/>
                <w:szCs w:val="20"/>
              </w:rPr>
              <w:t xml:space="preserve">в </w:t>
            </w:r>
            <w:r w:rsidRPr="00BE4186">
              <w:rPr>
                <w:b/>
                <w:szCs w:val="20"/>
              </w:rPr>
              <w:t>карт</w:t>
            </w:r>
            <w:r w:rsidR="00AC60B9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курсов химиотерапии 1-3 режима:</w:t>
            </w:r>
          </w:p>
          <w:p w:rsidR="00062EFF" w:rsidRPr="00BE4186" w:rsidRDefault="00062EFF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53F99" w:rsidRPr="00BE4186" w:rsidRDefault="000C595E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&lt;createTubChemoStdPeriod&gt;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&lt;chemoKey&gt;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&lt;/chemoKey&gt;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&lt;stdPeriod&gt;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&lt;treatmentDate&gt;2020-04-01&lt;/treatmentDate&gt;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&lt;moTypeId id="2"/&gt;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&lt;/stdPeriod&gt;</w:t>
            </w: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&lt;/createTubChemoStdPeriod&gt;</w:t>
            </w:r>
          </w:p>
          <w:p w:rsidR="00F53F99" w:rsidRPr="00BE4186" w:rsidRDefault="00F53F99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0C595E" w:rsidRPr="00BE4186" w:rsidRDefault="000C595E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0C595E" w:rsidRPr="00BE4186" w:rsidRDefault="000C595E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продолжения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BD2249" w:rsidRPr="00BE4186" w:rsidRDefault="00BD2249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&lt;createTubChemoStdPeriod&gt;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&lt;chemoKey&gt;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&lt;patientCard&gt;20.00024.01&lt;/patientCard&gt;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&lt;cardNumber&gt;20.00026.01&lt;/cardNumber&gt;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&lt;/chemoKey&gt;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&lt;stdPeriod&gt;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&lt;intensivePhase&gt;false&lt;/intensivePhase&gt;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&lt;treatmentDate&gt;2020-04-12&lt;/treatmentDate&gt;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lastRenderedPageBreak/>
              <w:t>&lt;moOid&gt;1.2.643.5.1.13.13.12.2.1.27&lt;/moOid&gt;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&lt;moTypeId id="2"/&gt;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 xml:space="preserve"> </w:t>
            </w:r>
            <w:r w:rsidRPr="00BE4186">
              <w:rPr>
                <w:szCs w:val="20"/>
              </w:rPr>
              <w:t>&lt;/stdPeriod&gt;</w:t>
            </w:r>
          </w:p>
          <w:p w:rsidR="000C595E" w:rsidRPr="00BE4186" w:rsidRDefault="000C595E" w:rsidP="00BD224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&lt;/createTubChemoStdPeriod&gt;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szCs w:val="20"/>
              </w:rPr>
            </w:pPr>
          </w:p>
          <w:p w:rsidR="00EB235B" w:rsidRPr="00BE4186" w:rsidRDefault="00EB235B" w:rsidP="003E7F99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</w:t>
            </w:r>
            <w:r w:rsidR="00BD2249" w:rsidRPr="00BE4186">
              <w:rPr>
                <w:b/>
                <w:szCs w:val="20"/>
              </w:rPr>
              <w:t>создание аписи</w:t>
            </w:r>
            <w:r w:rsidRPr="00BE4186">
              <w:rPr>
                <w:b/>
                <w:szCs w:val="20"/>
              </w:rPr>
              <w:t xml:space="preserve"> </w:t>
            </w:r>
            <w:r w:rsidR="00F53F99" w:rsidRPr="00BE4186">
              <w:rPr>
                <w:b/>
                <w:szCs w:val="20"/>
              </w:rPr>
              <w:t>об организации лечения</w:t>
            </w:r>
            <w:r w:rsidRPr="00BE4186">
              <w:rPr>
                <w:b/>
                <w:szCs w:val="20"/>
              </w:rPr>
              <w:t xml:space="preserve"> </w:t>
            </w:r>
            <w:r w:rsidR="00AC60B9" w:rsidRPr="00BE4186">
              <w:rPr>
                <w:b/>
                <w:szCs w:val="20"/>
              </w:rPr>
              <w:t xml:space="preserve">в </w:t>
            </w:r>
            <w:r w:rsidRPr="00BE4186">
              <w:rPr>
                <w:b/>
                <w:szCs w:val="20"/>
              </w:rPr>
              <w:t xml:space="preserve">карте курсов химиотерапии 1-3 режима </w:t>
            </w:r>
            <w:r w:rsidR="00BD2249" w:rsidRPr="00BE4186">
              <w:rPr>
                <w:b/>
                <w:szCs w:val="20"/>
              </w:rPr>
              <w:t xml:space="preserve">прошло </w:t>
            </w:r>
            <w:r w:rsidRPr="00BE4186">
              <w:rPr>
                <w:b/>
                <w:szCs w:val="20"/>
              </w:rPr>
              <w:t>успешно: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0C595E" w:rsidRPr="00BE4186" w:rsidRDefault="000C595E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</w:t>
            </w: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&lt;nrTubChemoStdPeriod&gt;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&lt;intensivePhase&gt;true&lt;/intensivePhase&gt;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&lt;treatmentDate&gt;2020-04-01&lt;/treatmentDate&gt;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&lt;moTypeId id="2"/&gt;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&lt;deptId id="4"/&gt;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&lt;creatorMoOid&gt;1.2.643.5.1.13.13.12.2.1.27&lt;/creatorMoOid&gt;&lt;/nrTubChemoStdPeriod&gt;</w:t>
            </w: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</w:p>
          <w:p w:rsidR="000C595E" w:rsidRPr="00BE4186" w:rsidRDefault="000C595E" w:rsidP="000C595E">
            <w:pPr>
              <w:pStyle w:val="HTML2"/>
              <w:rPr>
                <w:rFonts w:ascii="Times New Roman" w:hAnsi="Times New Roman" w:cs="Times New Roman"/>
                <w:b/>
                <w:lang w:val="en-US"/>
              </w:rPr>
            </w:pPr>
            <w:r w:rsidRPr="00BE4186">
              <w:rPr>
                <w:rFonts w:ascii="Times New Roman" w:hAnsi="Times New Roman" w:cs="Times New Roman"/>
                <w:b/>
              </w:rPr>
              <w:t>Фаза</w:t>
            </w:r>
            <w:r w:rsidRPr="00BE418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  <w:b/>
              </w:rPr>
              <w:t>продолжения</w:t>
            </w:r>
            <w:r w:rsidRPr="00BE4186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D2249" w:rsidRPr="00BE4186" w:rsidRDefault="00BD2249" w:rsidP="000C595E">
            <w:pPr>
              <w:pStyle w:val="HTML2"/>
              <w:rPr>
                <w:rFonts w:ascii="Times New Roman" w:hAnsi="Times New Roman" w:cs="Times New Roman"/>
                <w:b/>
                <w:lang w:val="en-US"/>
              </w:rPr>
            </w:pP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&lt;nrTubChemoStdPeriod&gt;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&lt;intensivePhase&gt;false&lt;/intensivePhase&gt;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&lt;treatmentDate&gt;2020-04-12&lt;/treatmentDate&gt;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&gt;&lt;moTypeId id="2"/&gt;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&lt;deptId id="4"/&gt;</w:t>
            </w:r>
          </w:p>
          <w:p w:rsidR="000C595E" w:rsidRPr="00BE4186" w:rsidRDefault="000C595E" w:rsidP="000C5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&lt;creatorMoOid&gt;1.2.643.5.1.13.13.12.2.1.27&lt;/creatorMoOid&gt;&lt;/nrTubChemoStdPeriod&gt;</w:t>
            </w:r>
          </w:p>
          <w:p w:rsidR="00F53F99" w:rsidRPr="00BE4186" w:rsidRDefault="00F53F99" w:rsidP="000C595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1A3F01" w:rsidRPr="00BE4186" w:rsidRDefault="001A3F01" w:rsidP="001A3F0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 организации лечения в карте курсов химиотерапии 1-3 режима уже существует:</w:t>
            </w:r>
          </w:p>
          <w:p w:rsidR="001A3F01" w:rsidRPr="00BE4186" w:rsidRDefault="001A3F01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EB235B" w:rsidRPr="00BE4186" w:rsidRDefault="00EB235B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EB235B" w:rsidRPr="00BE4186" w:rsidRDefault="00EB235B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EB235B" w:rsidRPr="00BE4186" w:rsidRDefault="00EB235B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EB235B" w:rsidRPr="00BE4186" w:rsidRDefault="00EB235B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EB235B" w:rsidRPr="00BE4186" w:rsidRDefault="00BD2249" w:rsidP="00BD22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E53318" w:rsidRPr="00BE4186" w:rsidTr="003E7F99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235B" w:rsidRPr="00BE4186" w:rsidRDefault="00EB235B" w:rsidP="003E7F99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F53F99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tub_chemo_std_period</w:t>
            </w:r>
            <w:r w:rsidR="00EB235B" w:rsidRPr="00BE4186">
              <w:rPr>
                <w:b/>
                <w:szCs w:val="20"/>
                <w:shd w:val="clear" w:color="auto" w:fill="FFFFFF"/>
                <w:lang w:val="en-US"/>
              </w:rPr>
              <w:t>.update</w:t>
            </w:r>
            <w:r w:rsidR="00EB235B" w:rsidRPr="00BE4186">
              <w:rPr>
                <w:b/>
                <w:szCs w:val="20"/>
                <w:lang w:val="en-US"/>
              </w:rPr>
              <w:t xml:space="preserve"> </w:t>
            </w:r>
            <w:r w:rsidR="00BD2249" w:rsidRPr="00BE4186">
              <w:rPr>
                <w:b/>
                <w:szCs w:val="20"/>
                <w:lang w:val="en-US"/>
              </w:rPr>
              <w:t>-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BD2249" w:rsidRPr="00BE4186">
              <w:rPr>
                <w:szCs w:val="20"/>
              </w:rPr>
              <w:t xml:space="preserve">записи об </w:t>
            </w:r>
            <w:r w:rsidRPr="00BE4186">
              <w:rPr>
                <w:szCs w:val="20"/>
              </w:rPr>
              <w:t>о</w:t>
            </w:r>
            <w:r w:rsidR="00AC60B9" w:rsidRPr="00BE4186">
              <w:rPr>
                <w:szCs w:val="20"/>
              </w:rPr>
              <w:t xml:space="preserve">рганизации лечения в </w:t>
            </w:r>
            <w:r w:rsidRPr="00BE4186">
              <w:rPr>
                <w:szCs w:val="20"/>
              </w:rPr>
              <w:t xml:space="preserve">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</w:t>
            </w:r>
            <w:r w:rsidR="00F53F99" w:rsidRPr="00BE4186">
              <w:rPr>
                <w:b/>
                <w:szCs w:val="20"/>
              </w:rPr>
              <w:t>б</w:t>
            </w:r>
            <w:r w:rsidRPr="00BE4186">
              <w:rPr>
                <w:b/>
                <w:szCs w:val="20"/>
              </w:rPr>
              <w:t xml:space="preserve"> </w:t>
            </w:r>
            <w:r w:rsidR="00F53F99" w:rsidRPr="00BE4186">
              <w:rPr>
                <w:b/>
                <w:szCs w:val="20"/>
              </w:rPr>
              <w:t xml:space="preserve">организации лечения </w:t>
            </w:r>
            <w:r w:rsidR="00AC60B9" w:rsidRPr="00BE4186">
              <w:rPr>
                <w:b/>
                <w:szCs w:val="20"/>
              </w:rPr>
              <w:t xml:space="preserve">в </w:t>
            </w:r>
            <w:r w:rsidRPr="00BE4186">
              <w:rPr>
                <w:b/>
                <w:szCs w:val="20"/>
              </w:rPr>
              <w:t>карт</w:t>
            </w:r>
            <w:r w:rsidR="00AC60B9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курсов химиотерапии 1-3 режима: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F53F99" w:rsidRPr="00BE4186" w:rsidRDefault="001603DF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F53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&lt;updateTubChemoStdPeriod&gt;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&lt;stdPeriodKey&gt;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&lt;treatmentDate&gt;2020-04-01&lt;/treatmentDate&gt;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&lt;/stdPeriodKey&gt;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&lt;stdPeriod&gt;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&lt;treatmentDate&gt;2020-04-02&lt;/treatmentDate&gt; 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&lt;moTypeId id="5"/&gt;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&lt;/stdPeriod&gt;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&lt;/updateTubChemoStdPeriod&gt;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&lt;updateTubChemoStdPeriod&gt;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&lt;stdPeriodKey&gt;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&lt;intensivePhase&gt;false&lt;/intensivePhase&gt;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&lt;treatmentDate&gt;2020-04-12&lt;/treatmentDate&gt;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&lt;/stdPeriodKey&gt;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&lt;stdPeriod&gt;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&lt;treatmentDate&gt;2020-04-13&lt;/treatmentDate&gt; 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&lt;moTypeId id="5"/&gt;</w:t>
            </w: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&lt;/stdPeriod&gt;</w:t>
            </w:r>
          </w:p>
          <w:p w:rsidR="00EB235B" w:rsidRPr="00BE4186" w:rsidRDefault="001603DF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&lt;/updateTubChemoStdPeriod&gt;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запись </w:t>
            </w:r>
            <w:r w:rsidR="00F53F99" w:rsidRPr="00BE4186">
              <w:rPr>
                <w:b/>
                <w:szCs w:val="20"/>
              </w:rPr>
              <w:t xml:space="preserve">об организации лечения </w:t>
            </w:r>
            <w:r w:rsidR="00AC60B9" w:rsidRPr="00BE4186">
              <w:rPr>
                <w:b/>
                <w:szCs w:val="20"/>
              </w:rPr>
              <w:t xml:space="preserve">в </w:t>
            </w:r>
            <w:r w:rsidRPr="00BE4186">
              <w:rPr>
                <w:b/>
                <w:szCs w:val="20"/>
              </w:rPr>
              <w:t>карт</w:t>
            </w:r>
            <w:r w:rsidR="00AC60B9" w:rsidRPr="00BE4186">
              <w:rPr>
                <w:b/>
                <w:szCs w:val="20"/>
              </w:rPr>
              <w:t>е</w:t>
            </w:r>
            <w:r w:rsidRPr="00BE4186">
              <w:rPr>
                <w:b/>
                <w:szCs w:val="20"/>
              </w:rPr>
              <w:t xml:space="preserve"> курсов химиотерапии 1-3 режима успешно</w:t>
            </w:r>
            <w:r w:rsidR="00BD2249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&lt;nrTubChemoStdPeriod&gt;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&lt;intensivePhase&gt;true&lt;/intensivePhase&gt;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&lt;treatmentDate&gt;2020-04-02&lt;/treatmentDate&gt;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id="5"/&gt;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&lt;creatorMoOid&gt;1.2.643.5.1.13.13.12.2.1.27&lt;/creatorMoOid&gt;&lt;/nrTubChemoStdPeriod&gt;</w:t>
            </w:r>
          </w:p>
          <w:p w:rsidR="00EB235B" w:rsidRPr="00BE4186" w:rsidRDefault="00EB235B" w:rsidP="00F53F99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1603DF" w:rsidRPr="00BE4186" w:rsidRDefault="001603DF" w:rsidP="00F53F99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1603DF" w:rsidRPr="00BE4186" w:rsidRDefault="001603DF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BD2249" w:rsidRPr="00BE4186" w:rsidRDefault="00BD2249" w:rsidP="001603D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&lt;nrTubChemoStdPeriod&gt;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&lt;intensivePhase&gt;</w:t>
            </w:r>
            <w:r w:rsidR="00E53318" w:rsidRPr="00BE4186">
              <w:rPr>
                <w:sz w:val="20"/>
                <w:lang w:val="en-US"/>
              </w:rPr>
              <w:t xml:space="preserve"> false </w:t>
            </w:r>
            <w:r w:rsidRPr="00BE4186">
              <w:rPr>
                <w:sz w:val="20"/>
                <w:lang w:val="en-US"/>
              </w:rPr>
              <w:t>&lt;/intensivePhase&gt;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&lt;treatmentDate&gt;2020-04-13&lt;/treatmentDate&gt;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&lt;moTypeId id="5"/&gt;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&lt;deptId id="4"/&gt;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&lt;creatorMoOid&gt;1.2.643.5.1.13.13.12.2.1.27&lt;/creatorMoOid&gt;</w:t>
            </w:r>
          </w:p>
          <w:p w:rsidR="001603DF" w:rsidRPr="00BE4186" w:rsidRDefault="001603DF" w:rsidP="00160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&lt;/nrTubChemoStdPeriod&gt;</w:t>
            </w:r>
          </w:p>
          <w:p w:rsidR="001603DF" w:rsidRPr="00BE4186" w:rsidRDefault="001603DF" w:rsidP="00F53F99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</w:tc>
      </w:tr>
      <w:tr w:rsidR="00E53318" w:rsidRPr="00BE4186" w:rsidTr="003E7F99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235B" w:rsidRPr="00BE4186" w:rsidRDefault="00EB235B" w:rsidP="003E7F99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F53F99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tub_chemo_std_period</w:t>
            </w:r>
            <w:r w:rsidR="00EB235B" w:rsidRPr="00BE4186">
              <w:rPr>
                <w:b/>
                <w:szCs w:val="20"/>
                <w:shd w:val="clear" w:color="auto" w:fill="FFFFFF"/>
                <w:lang w:val="en-US"/>
              </w:rPr>
              <w:t>.list</w:t>
            </w:r>
            <w:r w:rsidR="00EB235B" w:rsidRPr="00BE4186">
              <w:rPr>
                <w:b/>
                <w:szCs w:val="20"/>
                <w:lang w:val="en-US"/>
              </w:rPr>
              <w:t xml:space="preserve"> </w:t>
            </w:r>
            <w:r w:rsidR="00E53318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EB235B" w:rsidRPr="00BE4186" w:rsidRDefault="00EB235B" w:rsidP="00E5331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E53318" w:rsidRPr="00BE4186">
              <w:rPr>
                <w:szCs w:val="20"/>
              </w:rPr>
              <w:t xml:space="preserve">ей </w:t>
            </w:r>
            <w:r w:rsidRPr="00BE4186">
              <w:rPr>
                <w:szCs w:val="20"/>
              </w:rPr>
              <w:t>о</w:t>
            </w:r>
            <w:r w:rsidR="001A3F01" w:rsidRPr="00BE4186">
              <w:rPr>
                <w:szCs w:val="20"/>
              </w:rPr>
              <w:t>б организации лечения в</w:t>
            </w:r>
            <w:r w:rsidRPr="00BE4186">
              <w:rPr>
                <w:szCs w:val="20"/>
              </w:rPr>
              <w:t xml:space="preserve"> карте курсов 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E53318" w:rsidRPr="00BE4186">
              <w:rPr>
                <w:b/>
                <w:szCs w:val="20"/>
              </w:rPr>
              <w:t>списка записей об организации лечения в карте курсов химиотерапии 1-3 режима</w:t>
            </w:r>
            <w:r w:rsidRPr="00BE4186">
              <w:rPr>
                <w:b/>
                <w:szCs w:val="20"/>
              </w:rPr>
              <w:t>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6584F" w:rsidRPr="00BE4186" w:rsidRDefault="0056584F" w:rsidP="00565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&lt;cardNumber&gt;20.00026.01&lt;/cardNumber&gt;</w:t>
            </w:r>
            <w:r w:rsidRPr="00BE4186">
              <w:rPr>
                <w:sz w:val="20"/>
                <w:lang w:val="en-US"/>
              </w:rPr>
              <w:br/>
              <w:t>&lt;/tubChemoKey&gt;</w:t>
            </w:r>
          </w:p>
          <w:p w:rsidR="00EB235B" w:rsidRPr="00BE4186" w:rsidRDefault="00EB235B" w:rsidP="003E7F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35B" w:rsidRPr="00BE4186" w:rsidRDefault="00E53318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организации лечения в карте курсов химиотерапии 1-3 режима успешно найдена</w:t>
            </w:r>
            <w:r w:rsidR="00EB235B" w:rsidRPr="00BE4186">
              <w:rPr>
                <w:b/>
                <w:szCs w:val="20"/>
              </w:rPr>
              <w:t>:</w:t>
            </w:r>
          </w:p>
          <w:p w:rsidR="00EB235B" w:rsidRPr="00BE4186" w:rsidRDefault="00EB235B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&lt;tubChemoStdPeriods&gt;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&lt;tubChemoStdPeriod&gt;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&lt;intensivePhase&gt;false&lt;/intensivePhase&gt;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&lt;treatmentDate&gt;2020-04-12&lt;/treatmentDate&gt;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&lt;moTypeId id="2"/&gt;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&lt;deptId id="4"/&gt;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&lt;/tubChemoStdPeriod&gt;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&lt;tubChemoStdPeriod&gt;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&lt;intensivePhase&gt;true&lt;/intensivePhase&gt;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&lt;treatmentDate&gt;2020-04-01&lt;/treatmentDate&gt;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&lt;moTypeId id="2"/&gt;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&lt;deptId id="4"/&gt;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&lt;/tubChemoStdPeriod&gt;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&lt;tubChemoStdPeriod&gt;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&lt;intensivePhase&gt;true&lt;/intensivePhase&gt;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&lt;treatmentDate&gt;2020-03-02&lt;/treatmentDate&gt;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&lt;moTypeId id="4"/&gt;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&lt;deptId id="4"/&gt;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</w:t>
            </w:r>
          </w:p>
          <w:p w:rsidR="0056584F" w:rsidRPr="00BE4186" w:rsidRDefault="0056584F" w:rsidP="0056584F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&lt;/tubChemoStdPeriod&gt;</w:t>
            </w:r>
          </w:p>
          <w:p w:rsidR="00EB235B" w:rsidRPr="00BE4186" w:rsidRDefault="0056584F" w:rsidP="0056584F">
            <w:pPr>
              <w:pStyle w:val="affffff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E4186">
              <w:rPr>
                <w:sz w:val="20"/>
                <w:szCs w:val="20"/>
              </w:rPr>
              <w:t>&lt;/tubChemoStdPeriods&gt;</w:t>
            </w:r>
          </w:p>
        </w:tc>
      </w:tr>
      <w:tr w:rsidR="00E53318" w:rsidRPr="00E52521" w:rsidTr="003E7F99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2EFF" w:rsidRPr="00BE4186" w:rsidRDefault="00062EFF" w:rsidP="003E7F99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FF" w:rsidRPr="00BE4186" w:rsidRDefault="00062EFF" w:rsidP="003E7F99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tub_chemo_std_period.delete</w:t>
            </w:r>
            <w:r w:rsidR="00E53318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062EFF" w:rsidRPr="00BE4186" w:rsidRDefault="00062EFF" w:rsidP="003E7F99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 xml:space="preserve">записи об организации лечения в карте курсов </w:t>
            </w:r>
            <w:r w:rsidRPr="00BE4186">
              <w:rPr>
                <w:szCs w:val="20"/>
              </w:rPr>
              <w:lastRenderedPageBreak/>
              <w:t>химиотерапии 1-3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FF" w:rsidRPr="00BE4186" w:rsidRDefault="00062EFF" w:rsidP="003E7F99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Пример </w:t>
            </w:r>
            <w:r w:rsidR="00E53318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об организации лечения в карте курсов химиотерапии 1-3 режима:</w:t>
            </w:r>
          </w:p>
          <w:p w:rsidR="00062EFF" w:rsidRPr="00BE4186" w:rsidRDefault="00062EFF" w:rsidP="003E7F99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062EFF" w:rsidRPr="00BE4186" w:rsidRDefault="007B423A" w:rsidP="00062E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E53318" w:rsidRPr="00BE4186" w:rsidRDefault="00E53318" w:rsidP="00062E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&lt;tubChemoStdPeriodKey&gt;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&lt;cardNumber&gt;20.00026.01&lt;/cardNumber&gt;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&lt;intensivePhase&gt;true&lt;/intensivePhase&gt;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&lt;treatmentDate&gt;2020-04-01&lt;/treatmentDate&gt;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&lt;/tubChemoStdPeriodKey&gt;</w:t>
            </w:r>
          </w:p>
          <w:p w:rsidR="007B423A" w:rsidRPr="00BE4186" w:rsidRDefault="007B423A" w:rsidP="007B423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7B423A" w:rsidRPr="00BE4186" w:rsidRDefault="007B423A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продолжения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E53318" w:rsidRPr="00BE4186" w:rsidRDefault="00E53318" w:rsidP="007B423A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7B423A" w:rsidRPr="00BE4186" w:rsidRDefault="007B423A" w:rsidP="00E53318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&lt;tubChemoStdPeriodKey&gt;</w:t>
            </w:r>
          </w:p>
          <w:p w:rsidR="007B423A" w:rsidRPr="00BE4186" w:rsidRDefault="007B423A" w:rsidP="00E53318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&lt;patientCard&gt;20.00024.01&lt;/patientCard&gt;</w:t>
            </w:r>
          </w:p>
          <w:p w:rsidR="007B423A" w:rsidRPr="00BE4186" w:rsidRDefault="007B423A" w:rsidP="00E53318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&lt;cardNumber&gt;20.00026.01&lt;/cardNumber&gt;</w:t>
            </w:r>
          </w:p>
          <w:p w:rsidR="007B423A" w:rsidRPr="00BE4186" w:rsidRDefault="007B423A" w:rsidP="00E53318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&lt;intensivePhase&gt;false&lt;/intensivePhase&gt;</w:t>
            </w:r>
          </w:p>
          <w:p w:rsidR="007B423A" w:rsidRPr="00BE4186" w:rsidRDefault="007B423A" w:rsidP="00E53318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 xml:space="preserve"> &lt;treatmentDate&gt;2020-04-12&lt;/treatmentDate&gt;</w:t>
            </w:r>
          </w:p>
          <w:p w:rsidR="007B423A" w:rsidRPr="00BE4186" w:rsidRDefault="007B423A" w:rsidP="00E53318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&lt;moOid&gt;1.2.643.5.1.13.13.12.2.1.27&lt;/moOid&gt;</w:t>
            </w:r>
          </w:p>
          <w:p w:rsidR="00062EFF" w:rsidRPr="00BE4186" w:rsidRDefault="007B423A" w:rsidP="00E5331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&lt;/tubChemoStdPeriodKey&gt;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EFF" w:rsidRPr="00BE4186" w:rsidRDefault="00062EFF" w:rsidP="00062EFF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lastRenderedPageBreak/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062EFF" w:rsidRPr="00BE4186" w:rsidRDefault="00062EFF" w:rsidP="00062E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5E497B" w:rsidRPr="00BE4186">
              <w:rPr>
                <w:sz w:val="20"/>
                <w:lang w:val="en-US"/>
              </w:rPr>
              <w:t>ding="UTF-8" standalone="yes"?&gt;</w:t>
            </w:r>
            <w:r w:rsidRPr="00BE4186">
              <w:rPr>
                <w:sz w:val="20"/>
                <w:lang w:val="en-US"/>
              </w:rPr>
              <w:t>&lt;error&gt;&lt;code&gt;VA</w:t>
            </w:r>
            <w:r w:rsidRPr="00BE4186">
              <w:rPr>
                <w:sz w:val="20"/>
                <w:lang w:val="en-US"/>
              </w:rPr>
              <w:lastRenderedPageBreak/>
              <w:t>LIDATION_FAILED&lt;/code&gt;&lt;detail&gt;not found&lt;/detail&gt;&lt;/error&gt;</w:t>
            </w:r>
          </w:p>
          <w:p w:rsidR="00062EFF" w:rsidRPr="00BE4186" w:rsidRDefault="00062EFF" w:rsidP="00062E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062EFF" w:rsidRPr="00BE4186" w:rsidRDefault="00062EFF" w:rsidP="00062EFF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E53318" w:rsidRPr="00BE4186">
              <w:rPr>
                <w:b/>
                <w:sz w:val="20"/>
              </w:rPr>
              <w:t>запись об организации лечения в карте курсов химиотерапии 1-3 режима</w:t>
            </w:r>
            <w:r w:rsidRPr="00BE4186">
              <w:rPr>
                <w:b/>
                <w:sz w:val="20"/>
              </w:rPr>
              <w:t xml:space="preserve"> успешно</w:t>
            </w:r>
            <w:r w:rsidR="00E53318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062EFF" w:rsidRPr="00BE4186" w:rsidRDefault="00062EFF" w:rsidP="00062E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standalone="yes"?&gt;&lt;result&gt;ok&lt;/result&gt;</w:t>
            </w:r>
          </w:p>
          <w:p w:rsidR="00062EFF" w:rsidRPr="00BE4186" w:rsidRDefault="00062EFF" w:rsidP="003E7F99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</w:tr>
    </w:tbl>
    <w:p w:rsidR="00A6466B" w:rsidRPr="00BE4186" w:rsidRDefault="00A6466B" w:rsidP="00643E8E">
      <w:pPr>
        <w:pStyle w:val="3"/>
        <w:numPr>
          <w:ilvl w:val="0"/>
          <w:numId w:val="0"/>
        </w:numPr>
        <w:rPr>
          <w:b/>
          <w:i w:val="0"/>
        </w:rPr>
      </w:pPr>
      <w:bookmarkStart w:id="78" w:name="_Toc54014113"/>
      <w:r w:rsidRPr="00BE4186">
        <w:rPr>
          <w:b/>
          <w:i w:val="0"/>
        </w:rPr>
        <w:lastRenderedPageBreak/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</w:t>
      </w:r>
      <w:r w:rsidRPr="00BE4186">
        <w:rPr>
          <w:b/>
          <w:i w:val="0"/>
          <w:shd w:val="clear" w:color="auto" w:fill="FFFFFF"/>
          <w:lang w:val="en-US"/>
        </w:rPr>
        <w:t>ext</w:t>
      </w:r>
      <w:bookmarkEnd w:id="78"/>
    </w:p>
    <w:p w:rsidR="00E53318" w:rsidRPr="00BE4186" w:rsidRDefault="00E53318" w:rsidP="00E53318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карте курсов химиотерапии 4-5 режима (Диагностирование и анамнез)  приведены в таблице 50.</w:t>
      </w:r>
    </w:p>
    <w:p w:rsidR="00E53318" w:rsidRPr="00BE4186" w:rsidRDefault="00E53318" w:rsidP="00A6466B">
      <w:pPr>
        <w:pStyle w:val="afffffff8"/>
        <w:ind w:firstLine="0"/>
        <w:jc w:val="center"/>
        <w:rPr>
          <w:szCs w:val="28"/>
        </w:rPr>
      </w:pPr>
    </w:p>
    <w:p w:rsidR="00A6466B" w:rsidRPr="00BE4186" w:rsidRDefault="00A6466B" w:rsidP="00E53318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3B0B0F" w:rsidRPr="00BE4186">
        <w:rPr>
          <w:rFonts w:eastAsia="Calibri"/>
        </w:rPr>
        <w:t>50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E53318" w:rsidRPr="00BE4186">
        <w:t xml:space="preserve"> подсистемы </w:t>
      </w:r>
      <w:r w:rsidR="00E53318" w:rsidRPr="00BE4186">
        <w:rPr>
          <w:shd w:val="clear" w:color="auto" w:fill="FFFFFF"/>
        </w:rPr>
        <w:t>tub_chemo_</w:t>
      </w:r>
      <w:r w:rsidR="00E53318" w:rsidRPr="00BE4186">
        <w:rPr>
          <w:shd w:val="clear" w:color="auto" w:fill="FFFFFF"/>
          <w:lang w:val="en-US"/>
        </w:rPr>
        <w:t>ext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E53318" w:rsidRPr="00BE4186" w:rsidTr="00A6466B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466B" w:rsidRPr="00BE4186" w:rsidRDefault="00A6466B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466B" w:rsidRPr="00BE4186" w:rsidRDefault="00A6466B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466B" w:rsidRPr="00BE4186" w:rsidRDefault="00A6466B" w:rsidP="00A646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E53318" w:rsidRPr="00BE4186" w:rsidTr="00A6466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466B" w:rsidRPr="00BE4186" w:rsidRDefault="00A6466B" w:rsidP="00A646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</w:t>
            </w:r>
            <w:r w:rsidRPr="00BE4186">
              <w:rPr>
                <w:b/>
                <w:i/>
                <w:szCs w:val="20"/>
                <w:shd w:val="clear" w:color="auto" w:fill="FFFFFF"/>
              </w:rPr>
              <w:t xml:space="preserve"> </w:t>
            </w:r>
            <w:r w:rsidRPr="00BE4186">
              <w:rPr>
                <w:b/>
                <w:szCs w:val="20"/>
                <w:shd w:val="clear" w:color="auto" w:fill="FFFFFF"/>
                <w:lang w:val="en-US"/>
              </w:rPr>
              <w:t>ext</w:t>
            </w:r>
            <w:r w:rsidRPr="00BE4186">
              <w:rPr>
                <w:b/>
                <w:szCs w:val="20"/>
                <w:shd w:val="clear" w:color="auto" w:fill="FFFFFF"/>
              </w:rPr>
              <w:t>.read</w:t>
            </w:r>
            <w:r w:rsidR="00E53318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A6466B" w:rsidRPr="00BE4186" w:rsidRDefault="00A6466B" w:rsidP="00E5331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E53318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карты курсов химиотерапии 4-5 режима: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E1D0A" w:rsidRPr="00BE4186" w:rsidRDefault="004E1D0A" w:rsidP="004E1D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&lt;tubChemoKey&gt;</w:t>
            </w:r>
          </w:p>
          <w:p w:rsidR="004E1D0A" w:rsidRPr="00BE4186" w:rsidRDefault="004E1D0A" w:rsidP="004E1D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4E1D0A" w:rsidRPr="00BE4186" w:rsidRDefault="004E1D0A" w:rsidP="004E1D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A6466B" w:rsidRPr="00BE4186" w:rsidRDefault="004E1D0A" w:rsidP="004E1D0A">
            <w:pPr>
              <w:pStyle w:val="affffffb"/>
              <w:spacing w:before="0" w:after="0"/>
              <w:rPr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&lt;/tubChemoKey&gt;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E53318" w:rsidRPr="00BE4186">
              <w:rPr>
                <w:b/>
                <w:szCs w:val="20"/>
              </w:rPr>
              <w:t xml:space="preserve">успешно карты курсов химиотерапии 4-5 режима </w:t>
            </w:r>
            <w:r w:rsidRPr="00BE4186">
              <w:rPr>
                <w:b/>
                <w:szCs w:val="20"/>
              </w:rPr>
              <w:t>найдена: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&lt;nrTubChemoExt&gt;</w:t>
            </w:r>
          </w:p>
          <w:p w:rsidR="00E53318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E53318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&lt;regDate&gt;2020-04-16&lt;/regDate&gt;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&lt;chemoMode&gt;4&lt;/chemoMode&gt;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&lt;chemoOutDate&gt;2020-04-16&lt;/chemoOutDate&gt;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id="1"/&gt;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&lt;dispGroupId id="42"/&gt;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id="3"/&gt;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&lt;resistenceDate&gt;2020-04-16&lt;/resistenceDate&gt;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&lt;fourModeCourseProved&gt;false&lt;/fourModeCourseProved&gt;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&lt;treatedRange1&gt;false&lt;/treatedRange1&gt;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&lt;treatedRange2&gt;false&lt;/treatedRange2&gt;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&lt;treatedRange3&gt;false&lt;/treatedRange3&gt;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&lt;treatedOther&gt;false&lt;/treatedOther&gt;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&lt;desease&gt;A18.1&lt;/desease&gt;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&lt;desease&gt;A18.0&lt;/desease&gt;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&lt;desease&gt;A18.5&lt;/desease&gt;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&lt;desease&gt;A18.4&lt;/desease&gt;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&lt;desease&gt;A18.3&lt;/desease&gt;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&lt;desease&gt;A18.2&lt;/desease&gt;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&lt;desease&gt;A18.8&lt;/desease&gt;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&lt;desease&gt;A18.7&lt;/desease&gt;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&lt;desease&gt;A18.6&lt;/desease&gt;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&lt;desease&gt;A15.0&lt;/desease&gt;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&lt;intPhaseStartDate&gt;2020-01-01&lt;/intPhaseStartDate&gt;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&lt;intPhaseEndDate&gt;2020-04-01&lt;/intPhaseEndDate&gt;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&lt;durPhaseStartDate&gt;2020-04-02&lt;/durPhaseStartDate&gt;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&lt;durPhaseEndDate&gt;2020-04-16&lt;/durPhaseEndDate&gt;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&lt;prevTreatments/&gt;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 id="7"/&gt;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&lt;/locations&gt;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&lt;treatmentMonth&gt;-2&lt;/treatmentMonth&gt;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&lt;sampleDate&gt;2020-04-01&lt;/sampleDate&gt;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id="3"/&gt;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&lt;residualChanges&gt;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&lt;residualChange id="2"/&gt;</w:t>
            </w:r>
          </w:p>
          <w:p w:rsidR="00E5027F" w:rsidRPr="00BE4186" w:rsidRDefault="00E5027F" w:rsidP="00E50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&lt;/residualChanges&gt;</w:t>
            </w:r>
          </w:p>
          <w:p w:rsidR="00A6466B" w:rsidRPr="00BE4186" w:rsidRDefault="00E53318" w:rsidP="00E53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&lt;/nrTubChemoExt&gt;</w:t>
            </w:r>
          </w:p>
        </w:tc>
      </w:tr>
      <w:tr w:rsidR="00E53318" w:rsidRPr="00E52521" w:rsidTr="00A6466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466B" w:rsidRPr="00BE4186" w:rsidRDefault="00A6466B" w:rsidP="00A646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tub_chemo_ </w:t>
            </w:r>
            <w:r w:rsidRPr="00BE4186">
              <w:rPr>
                <w:b/>
                <w:szCs w:val="20"/>
                <w:shd w:val="clear" w:color="auto" w:fill="FFFFFF"/>
                <w:lang w:val="en-US"/>
              </w:rPr>
              <w:t>ext</w:t>
            </w:r>
            <w:r w:rsidRPr="00BE4186">
              <w:rPr>
                <w:b/>
                <w:szCs w:val="20"/>
                <w:shd w:val="clear" w:color="auto" w:fill="FFFFFF"/>
              </w:rPr>
              <w:t>.create</w:t>
            </w:r>
            <w:r w:rsidRPr="00BE4186">
              <w:rPr>
                <w:b/>
                <w:szCs w:val="20"/>
              </w:rPr>
              <w:t xml:space="preserve"> </w:t>
            </w:r>
            <w:r w:rsidR="00E53318" w:rsidRPr="00BE4186">
              <w:rPr>
                <w:b/>
                <w:szCs w:val="20"/>
              </w:rPr>
              <w:t xml:space="preserve">- 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записи </w:t>
            </w:r>
            <w:r w:rsidR="00E53318" w:rsidRPr="00BE4186">
              <w:rPr>
                <w:szCs w:val="20"/>
              </w:rPr>
              <w:t xml:space="preserve">о </w:t>
            </w:r>
            <w:r w:rsidRPr="00BE4186">
              <w:rPr>
                <w:szCs w:val="20"/>
              </w:rPr>
              <w:t>карт</w:t>
            </w:r>
            <w:r w:rsidR="00E53318" w:rsidRPr="00BE4186">
              <w:rPr>
                <w:szCs w:val="20"/>
              </w:rPr>
              <w:t>е</w:t>
            </w:r>
            <w:r w:rsidRPr="00BE4186">
              <w:rPr>
                <w:szCs w:val="20"/>
              </w:rPr>
              <w:t xml:space="preserve"> курсов химиотерапии 4-5 режима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 карте курсов химиотерапии 4-5 режима: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szCs w:val="20"/>
              </w:rPr>
            </w:pP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&lt;createTubChemoExt&gt;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&lt;regDate&gt;2020-04-16&lt;/regDate&gt;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&lt;chemoMode&gt;4&lt;/chemoMode&gt;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&lt;art&gt;true&lt;/art&gt;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&lt;koTherapy&gt;false&lt;/koTherapy&gt;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&lt;tubClinicFormId id="1"/&gt;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&lt;dispGroupId id="42"/&gt;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&lt;tubGroupId id="3"/&gt;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&lt;resistenceDate&gt;2020-04-16&lt;/resistenceDate&gt;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&lt;fourModeCourseProved&gt;false&lt;/fourModeCourseProved&gt;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&lt;treatedRange1&gt;false&lt;/treatedRange1&gt;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&lt;treatedRange2&gt;false&lt;/treatedRange2&gt;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&lt;treatedRange3&gt;false&lt;/treatedRange3&gt;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&lt;treatedOther&gt;false&lt;/treatedOther&gt;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&lt;deseases&gt;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&lt;desease&gt;A18.1&lt;/desease&gt;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&lt;desease&gt;A18.0&lt;/desease&gt;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&lt;desease&gt;A18.5&lt;/desease&gt;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&lt;desease&gt;A18.4&lt;/desease&gt;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&lt;desease&gt;A18.3&lt;/desease&gt;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&lt;desease&gt;A18.2&lt;/desease&gt;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&lt;desease&gt;A18.8&lt;/desease&gt;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&lt;desease&gt;A18.7&lt;/desease&gt;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&lt;desease&gt;A18.6&lt;/desease&gt;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&lt;desease&gt;A15.0&lt;/desease&gt;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&lt;/deseases&gt;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&lt;intPhaseStartDate&gt;2020-01-01&lt;/intPhaseStartDate&gt;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&lt;intPhaseEndDate&gt;2020-04-01&lt;/intPhaseEndDate&gt;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&lt;durPhaseStartDate&gt;2020-04-02&lt;/durPhaseStartDate&gt;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&lt;durPhaseEndDate&gt;2020-04-16&lt;/durPhaseEndDate&gt;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&lt;locations&gt;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&lt;location id="7"/&gt;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&lt;/locations&gt;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&lt;phases&gt;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&lt;phase id="1"/&gt;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&lt;/phases&gt;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&lt;/chemo&gt;</w:t>
            </w:r>
          </w:p>
          <w:p w:rsidR="00A6466B" w:rsidRPr="00BE4186" w:rsidRDefault="00643E8E" w:rsidP="00643E8E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&lt;/createTubChemoExt&gt;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E53318" w:rsidRPr="00BE4186">
              <w:rPr>
                <w:b/>
                <w:szCs w:val="20"/>
              </w:rPr>
              <w:t xml:space="preserve">создание </w:t>
            </w:r>
            <w:r w:rsidRPr="00BE4186">
              <w:rPr>
                <w:b/>
                <w:szCs w:val="20"/>
              </w:rPr>
              <w:t>з</w:t>
            </w:r>
            <w:r w:rsidR="00E53318" w:rsidRPr="00BE4186">
              <w:rPr>
                <w:b/>
                <w:szCs w:val="20"/>
              </w:rPr>
              <w:t>аписи</w:t>
            </w:r>
            <w:r w:rsidRPr="00BE4186">
              <w:rPr>
                <w:b/>
                <w:szCs w:val="20"/>
              </w:rPr>
              <w:t xml:space="preserve"> о карте курсов химиотерапии 4-5 режима </w:t>
            </w:r>
            <w:r w:rsidR="00E53318" w:rsidRPr="00BE4186">
              <w:rPr>
                <w:b/>
                <w:szCs w:val="20"/>
              </w:rPr>
              <w:t>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&lt;regDate&gt;2020-04-16&lt;/regDate&gt;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&lt;chemoMode&gt;4&lt;/chemoMode&gt;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id="3"/&gt;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&lt;resistenceDate&gt;2020-04-16&lt;/resistenceDate&gt;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&lt;fourModeCourseProved&gt;false&lt;/fourModeCourseProved&gt;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&lt;treatedRange1&gt;false&lt;/treatedRange1&gt;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&lt;treatedRange2&gt;false&lt;/treatedRange2&gt;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&lt;treatedRange3&gt;false&lt;/treatedRange3&gt;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&lt;treatedOther&gt;false&lt;/treatedOther&gt;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&lt;desease&gt;A18.1&lt;/desease&gt;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&lt;desease&gt;A18.0&lt;/desease&gt;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&lt;desease&gt;A18.5&lt;/desease&gt;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&lt;desease&gt;A18.4&lt;/desease&gt;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&lt;desease&gt;A18.3&lt;/desease&gt;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&lt;desease&gt;A18.2&lt;/desease&gt;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&lt;desease&gt;A18.8&lt;/desease&gt;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&lt;desease&gt;A18.7&lt;/desease&gt;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&lt;desease&gt;A18.6&lt;/desease&gt;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&lt;desease&gt;A15.0&lt;/desease&gt;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&lt;/deseases&gt;&lt;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intPhaseStartDate&gt;2020-01-01&lt;/intPhaseStartDate&gt;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&lt;intPhaseEndDate&gt;2020-04-01&lt;/intPhaseEndDate&gt;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&lt;durPhaseStartDate&gt;2020-04-02&lt;/durPhaseStartDate&gt;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&lt;durPhaseEndDate&gt;2020-04-16&lt;/durPhaseEndDate&gt;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 id="7"/&gt;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&lt;/locations&gt;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&lt;phase id="1"/&gt;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&lt;/phases&gt;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&lt;/nrTubChemoExt&gt;</w:t>
            </w:r>
          </w:p>
          <w:p w:rsidR="00A6466B" w:rsidRPr="00BE4186" w:rsidRDefault="00A6466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A6466B" w:rsidRPr="00BE4186" w:rsidRDefault="00A6466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о карте курсов химиотерапии 4-5 режима уже существует:</w:t>
            </w:r>
          </w:p>
          <w:p w:rsidR="00A6466B" w:rsidRPr="00BE4186" w:rsidRDefault="00A6466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A6466B" w:rsidRPr="00BE4186" w:rsidRDefault="00A6466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A6466B" w:rsidRPr="00BE4186" w:rsidRDefault="00A6466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A6466B" w:rsidRPr="00BE4186" w:rsidRDefault="00A6466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A6466B" w:rsidRPr="00BE4186" w:rsidRDefault="005E497B" w:rsidP="00A646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</w:t>
            </w:r>
            <w:r w:rsidR="00A6466B" w:rsidRPr="00BE4186">
              <w:rPr>
                <w:sz w:val="20"/>
                <w:lang w:val="en-US"/>
              </w:rPr>
              <w:t>&lt;detail&gt;already exists&lt;/detail&gt;</w:t>
            </w:r>
          </w:p>
          <w:p w:rsidR="00A6466B" w:rsidRPr="00BE4186" w:rsidRDefault="00E53318" w:rsidP="00E5331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E53318" w:rsidRPr="00BE4186" w:rsidTr="00A6466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466B" w:rsidRPr="00BE4186" w:rsidRDefault="00A6466B" w:rsidP="00A646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tub_chemo_ </w:t>
            </w:r>
            <w:r w:rsidRPr="00BE4186">
              <w:rPr>
                <w:b/>
                <w:szCs w:val="20"/>
                <w:shd w:val="clear" w:color="auto" w:fill="FFFFFF"/>
                <w:lang w:val="en-US"/>
              </w:rPr>
              <w:t>ext</w:t>
            </w:r>
            <w:r w:rsidRPr="00BE4186">
              <w:rPr>
                <w:b/>
                <w:szCs w:val="20"/>
                <w:shd w:val="clear" w:color="auto" w:fill="FFFFFF"/>
              </w:rPr>
              <w:t>.update</w:t>
            </w:r>
            <w:r w:rsidRPr="00BE4186">
              <w:rPr>
                <w:b/>
                <w:szCs w:val="20"/>
              </w:rPr>
              <w:t xml:space="preserve"> </w:t>
            </w:r>
            <w:r w:rsidR="00E53318" w:rsidRPr="00BE4186">
              <w:rPr>
                <w:b/>
                <w:szCs w:val="20"/>
              </w:rPr>
              <w:t>-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E53318" w:rsidRPr="00BE4186">
              <w:rPr>
                <w:szCs w:val="20"/>
              </w:rPr>
              <w:t xml:space="preserve">записи </w:t>
            </w:r>
            <w:r w:rsidRPr="00BE4186">
              <w:rPr>
                <w:szCs w:val="20"/>
              </w:rPr>
              <w:t>о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 карте курсов химиотерапии 4-5 режима: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&lt;updateTubChemoExt&gt;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&lt;chemoKey&gt;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&lt;/chemoKey&gt;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&lt;chemo&gt;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&lt;regDate&gt;2020-04-16&lt;/regDate&gt;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&lt;chemoMode&gt;6&lt;/chemoMode&gt;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&lt;art&gt;true&lt;/art&gt;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&lt;koTherapy&gt;false&lt;/koTherapy&gt;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&lt;tubClinicFormId id="1"/&gt;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&lt;dispGroupId id="42"/&gt;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&lt;tubGroupId id="3"/&gt;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&lt;resistenceDate&gt;2020-04-16&lt;/resistenceDate&gt;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&lt;fourModeCourseProved&gt;true&lt;/fourModeCourseProved&gt;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&lt;treatedRange1&gt;false&lt;/treatedRange1&gt;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&lt;treatedRange2&gt;false&lt;/treatedRange2&gt;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&lt;treatedRange3&gt;true&lt;/treatedRange3&gt;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&lt;treatedOther&gt;false&lt;/treatedOther&gt;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&lt;deseases&gt;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&lt;desease&gt;A15.1&lt;/desease&gt;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&lt;/deseases&gt;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&lt;intPhaseStartDate&gt;2020-01-01&lt;/intPhaseStartDate&gt;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&lt;intPhaseEndDate&gt;2020-04-01&lt;/intPhaseEndDate&gt;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&lt;durPhaseStartDate&gt;2020-04-02&lt;/durPhaseStartDate&gt;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&lt;durPhaseEndDate&gt;2020-04-16&lt;/durPhaseEndDate&gt;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&lt;phases&gt;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&lt;phase id="1"/&gt;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          &lt;phase id="2"/&gt;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&lt;/phases&gt;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&lt;/chemo&gt;</w:t>
            </w:r>
          </w:p>
          <w:p w:rsidR="00A6466B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&lt;/updateTubChemoExt&gt;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>Если запись о карте курсов химиотерапии 4-5 режима успешно</w:t>
            </w:r>
            <w:r w:rsidR="00E53318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&lt;regDate&gt;2020-04-16&lt;/regDate&gt;&lt;chemoMode&gt;6&lt;/chemoMode&gt;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id="3"/&gt;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&lt;resistenceDate&gt;2020-04-16&lt;/resistenceDate&gt;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&lt;fourModeCourseProved&gt;true&lt;/fourModeCourseProved&gt;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&lt;treatedRange1&gt;false&lt;/treatedRange1&gt;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&lt;treatedRange2&gt;false&lt;/treatedRange2&gt;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&lt;treatedRange3&gt;true&lt;/treatedRange3&gt;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&lt;treatedOther&gt;false&lt;/treatedOther&gt;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&gt;&lt;desease&gt;A15.1&lt;/desease&gt;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&lt;intPhaseStartDate&gt;2020-01-01&lt;/intPhaseStartDate&gt;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&lt;intPhaseEndDate&gt;2020-04-01&lt;/intPhaseEndDate&gt;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&lt;durPhaseStartDate&gt;2020-04-02&lt;/durPhaseStartDate&gt;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&lt;durPhaseEndDate&gt;2020-04-16&lt;/durPhaseEndDate&gt;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&lt;prevTreatments/&gt;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&lt;exams&gt;&lt;exam&gt;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&lt;treatmentMonth&gt;-2&lt;/treatmentMonth&gt;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&lt;sampleDate&gt;2020-04-01&lt;/sampleDate&gt;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id="3"/&gt;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&lt;/exams&gt;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&lt;phase id="2"/&gt;</w:t>
            </w:r>
          </w:p>
          <w:p w:rsidR="00FF597C" w:rsidRPr="00BE4186" w:rsidRDefault="00FF597C" w:rsidP="00FF5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&lt;/phases&gt;</w:t>
            </w:r>
          </w:p>
          <w:p w:rsidR="00B82D8B" w:rsidRPr="00BE4186" w:rsidRDefault="00FF597C" w:rsidP="00E53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</w:t>
            </w:r>
            <w:r w:rsidR="00E53318" w:rsidRPr="00BE4186">
              <w:rPr>
                <w:sz w:val="20"/>
              </w:rPr>
              <w:t>emoExt&gt;</w:t>
            </w:r>
          </w:p>
        </w:tc>
      </w:tr>
      <w:tr w:rsidR="00E53318" w:rsidRPr="00E52521" w:rsidTr="00A6466B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466B" w:rsidRPr="00BE4186" w:rsidRDefault="00A6466B" w:rsidP="00B82D8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tub_chemo_ </w:t>
            </w:r>
            <w:r w:rsidRPr="00BE4186">
              <w:rPr>
                <w:b/>
                <w:szCs w:val="20"/>
                <w:shd w:val="clear" w:color="auto" w:fill="FFFFFF"/>
                <w:lang w:val="en-US"/>
              </w:rPr>
              <w:t>ext</w:t>
            </w:r>
            <w:r w:rsidRPr="00BE4186">
              <w:rPr>
                <w:b/>
                <w:szCs w:val="20"/>
                <w:shd w:val="clear" w:color="auto" w:fill="FFFFFF"/>
              </w:rPr>
              <w:t>.list</w:t>
            </w:r>
            <w:r w:rsidRPr="00BE4186">
              <w:rPr>
                <w:b/>
                <w:szCs w:val="20"/>
              </w:rPr>
              <w:t xml:space="preserve"> </w:t>
            </w:r>
            <w:r w:rsidR="00E53318" w:rsidRPr="00BE4186">
              <w:rPr>
                <w:b/>
                <w:szCs w:val="20"/>
              </w:rPr>
              <w:t xml:space="preserve"> - </w:t>
            </w:r>
          </w:p>
          <w:p w:rsidR="00A6466B" w:rsidRPr="00BE4186" w:rsidRDefault="00A6466B" w:rsidP="00E53318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E53318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о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E53318" w:rsidRPr="00BE4186">
              <w:rPr>
                <w:b/>
                <w:szCs w:val="20"/>
              </w:rPr>
              <w:t>списка записей о картах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A6466B" w:rsidRPr="00BE4186" w:rsidRDefault="00A646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</w:t>
            </w:r>
            <w:r w:rsidRPr="00BE4186">
              <w:rPr>
                <w:sz w:val="20"/>
                <w:lang w:val="en-US"/>
              </w:rPr>
              <w:t>tubKey</w:t>
            </w:r>
            <w:r w:rsidRPr="00BE4186">
              <w:rPr>
                <w:sz w:val="20"/>
              </w:rPr>
              <w:t>&gt;</w:t>
            </w:r>
          </w:p>
          <w:p w:rsidR="00643E8E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A6466B" w:rsidRPr="00BE4186" w:rsidRDefault="00643E8E" w:rsidP="00643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&lt;/tubKey&gt;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66B" w:rsidRPr="00BE4186" w:rsidRDefault="00E53318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 картах курсов химиотерапии 4-5 режима успешно найдена</w:t>
            </w:r>
            <w:r w:rsidR="00A6466B" w:rsidRPr="00BE4186">
              <w:rPr>
                <w:b/>
                <w:szCs w:val="20"/>
              </w:rPr>
              <w:t>:</w:t>
            </w:r>
          </w:p>
          <w:p w:rsidR="004E1D0A" w:rsidRPr="00BE4186" w:rsidRDefault="004E1D0A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6466B" w:rsidRPr="009D4214" w:rsidRDefault="004E1D0A" w:rsidP="00A646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t>Для</w:t>
            </w:r>
            <w:r w:rsidRPr="009D4214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открытх</w:t>
            </w:r>
            <w:r w:rsidRPr="009D4214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карт</w:t>
            </w:r>
            <w:r w:rsidRPr="009D4214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лечения</w:t>
            </w:r>
            <w:r w:rsidRPr="009D4214">
              <w:rPr>
                <w:b/>
                <w:szCs w:val="20"/>
                <w:lang w:val="en-US"/>
              </w:rPr>
              <w:t>:</w:t>
            </w:r>
          </w:p>
          <w:p w:rsidR="00E53318" w:rsidRPr="009D4214" w:rsidRDefault="00E53318" w:rsidP="00A646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E53318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&lt;regDate&gt;2020-04-16&lt;/regDate&gt;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&lt;chemoMode&gt;4&lt;/chemoMode&gt;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id="3"/&gt;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&lt;resistenceDate&gt;2020-04-16&lt;/resistenceDate&gt;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&lt;fourModeCourseProved&gt;false&lt;/fourModeCourseProved&gt;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&lt;treatedRange1&gt;false&lt;/treatedRange1&gt;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&lt;treatedRange2&gt;false&lt;/treatedRange2&gt;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&lt;treatedRange3&gt;false&lt;/treatedRange3&gt;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&lt;treatedOther&gt;false&lt;/treatedOther&gt;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&lt;desease&gt;A18.1&lt;/desease&gt;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&lt;desease&gt;A18.0&lt;/desease&gt;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&lt;desease&gt;A18.5&lt;/desease&gt;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&lt;desease&gt;A18.4&lt;/desease&gt;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&lt;desease&gt;A18.3&lt;/desease&gt;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&lt;desease&gt;A18.2&lt;/desease&gt;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&lt;desease&gt;A18.8&lt;/desease&gt;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&lt;desease&gt;A18.7&lt;/desease&gt;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&lt;desease&gt;A18.6&lt;/desease&gt;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&lt;desease&gt;A15.0&lt;/desease&gt;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&lt;intPhaseStartDate&gt;2020-01-01&lt;/intPhaseStartDate&gt;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&lt;intPhaseEndDate&gt;2020-04-01&lt;/intPhaseEndDate&gt;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&lt;durPhaseStartDate&gt;2020-04-02&lt;/durPhaseStartDate&gt;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&lt;durPhaseEndDate&gt;2020-04-16&lt;/durPhaseEndDate&gt;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&lt;prevTreatments/&gt;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 id="7"/&gt;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&lt;/locations&gt;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&lt;treatmentMonth&gt;-2&lt;/treatmentMonth&gt;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&lt;sampleDate&gt;2020-04-01&lt;/sampleDate&gt;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id="3"/&gt;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&lt;/exams&gt;&lt;phases&gt;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&lt;residualChanges/&gt;</w:t>
            </w:r>
          </w:p>
          <w:p w:rsidR="00643E8E" w:rsidRPr="00BE4186" w:rsidRDefault="00643E8E" w:rsidP="00643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&lt;/tubChemoExt&gt;</w:t>
            </w:r>
          </w:p>
          <w:p w:rsidR="00FC2C9D" w:rsidRPr="00BE4186" w:rsidRDefault="00E53318" w:rsidP="00E53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&lt;/tubChemoExts&gt;</w:t>
            </w:r>
          </w:p>
          <w:p w:rsidR="004E1D0A" w:rsidRPr="00BE4186" w:rsidRDefault="004E1D0A" w:rsidP="00676C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E53318" w:rsidRPr="00BE4186" w:rsidRDefault="00E53318" w:rsidP="00676C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4E1D0A" w:rsidRPr="00BE4186" w:rsidRDefault="004E1D0A" w:rsidP="00676C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Для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закрытых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карт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лечения</w:t>
            </w:r>
            <w:r w:rsidRPr="00BE4186">
              <w:rPr>
                <w:sz w:val="20"/>
                <w:lang w:val="en-US"/>
              </w:rPr>
              <w:t>:</w:t>
            </w:r>
          </w:p>
          <w:p w:rsidR="00E53318" w:rsidRPr="00BE4186" w:rsidRDefault="00E53318" w:rsidP="00676CC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&lt;creatorMoOid&gt;1.2.643.5.1.13.13.12.2.1.27&lt;/creatorMoOid&gt;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&lt;regDate&gt;2020-04-16&lt;/regDate&gt;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&lt;chemoMode&gt;4&lt;/chemoMode&gt;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&lt;art&gt;true&lt;/art&gt;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&lt;koTherapy&gt;false&lt;/koTherapy&gt;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&lt;chemoOutDate&gt;2020-04-16&lt;/chemoOutDate&gt;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тест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id="1"/&gt;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&lt;tubClinicFormId id="1"/&gt;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&lt;dispGroupId id="42"/&gt;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&lt;tubGroupId id="3"/&gt;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&lt;tubDeptId id="4"/&gt;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&lt;resistenceDate&gt;2020-04-16&lt;/resistenceDate&gt;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&lt;fourModeCourseProved&gt;false&lt;/fourModeCourseProved&gt;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&lt;treatedRange1&gt;false&lt;/treatedRange1&gt;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&lt;treatedRange2&gt;false&lt;/treatedRange2&gt;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&lt;treatedRange3&gt;false&lt;/treatedRange3&gt;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&lt;treatedOther&gt;false&lt;/treatedOther&gt;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&lt;desease&gt;A18.1&lt;/desease&gt;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&lt;desease&gt;A18.0&lt;/desease&gt;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&lt;desease&gt;A18.5&lt;/desease&gt;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&lt;desease&gt;A18.4&lt;/desease&gt;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&lt;desease&gt;A18.3&lt;/desease&gt;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&lt;desease&gt;A18.2&lt;/desease&gt;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&lt;desease&gt;A18.8&lt;/desease&gt;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&lt;desease&gt;A18.7&lt;/desease&gt;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&lt;desease&gt;A18.6&lt;/desease&gt;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&lt;desease&gt;A15.0&lt;/desease&gt;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&lt;/deseases&gt;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&lt;intPhaseStartDate&gt;2020-01-01&lt;/intPhaseStartDate&gt;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&lt;intPhaseEndDate&gt;2020-04-01&lt;/intPhaseEndDate&gt;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&lt;durPhaseStartDate&gt;2020-04-02&lt;/durPhaseStartDate&gt;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&lt;durPhaseEndDate&gt;2020-04-16&lt;/durPhaseEndDate&gt;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&lt;prevTreatments/&gt;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&lt;location id="7"/&gt;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&lt;/locations&gt;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&lt;treatmentMonth&gt;-2&lt;/treatmentMonth&gt;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&lt;sampleDate&gt;2020-04-01&lt;/sampleDate&gt;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&lt;creatorMoOid&gt;1.2.643.5.1.13.13.12.2.1.27&lt;/creatorMoOid&gt;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id="3"/&gt;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&lt;phase id="1"/&gt;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&lt;/phases&gt;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&lt;residualChange id="2"/&gt;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&lt;/residualChanges&gt;</w:t>
            </w:r>
          </w:p>
          <w:p w:rsidR="004E1D0A" w:rsidRPr="00BE4186" w:rsidRDefault="004E1D0A" w:rsidP="004E1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&lt;/tubChemoExt&gt;</w:t>
            </w:r>
          </w:p>
          <w:p w:rsidR="004E1D0A" w:rsidRPr="00BE4186" w:rsidRDefault="00E53318" w:rsidP="00E533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&lt;/tubChemoExts&gt;</w:t>
            </w:r>
          </w:p>
        </w:tc>
      </w:tr>
      <w:tr w:rsidR="00E53318" w:rsidRPr="00E52521" w:rsidTr="00A6466B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97B" w:rsidRPr="00BE4186" w:rsidRDefault="005E497B" w:rsidP="00A6466B">
            <w:pPr>
              <w:pStyle w:val="affffffb"/>
              <w:spacing w:before="0" w:after="0"/>
              <w:jc w:val="center"/>
              <w:rPr>
                <w:szCs w:val="20"/>
                <w:lang w:val="en-US"/>
              </w:rPr>
            </w:pPr>
          </w:p>
          <w:p w:rsidR="003B0B0F" w:rsidRPr="00BE4186" w:rsidRDefault="003B0B0F" w:rsidP="00A646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0F" w:rsidRPr="00BE4186" w:rsidRDefault="003B0B0F" w:rsidP="00A6466B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tub_chemo_ext.delete</w:t>
            </w:r>
            <w:r w:rsidR="00E53318" w:rsidRPr="00BE4186">
              <w:rPr>
                <w:b/>
                <w:szCs w:val="20"/>
                <w:shd w:val="clear" w:color="auto" w:fill="FFFFFF"/>
              </w:rPr>
              <w:t xml:space="preserve"> - </w:t>
            </w:r>
          </w:p>
          <w:p w:rsidR="003B0B0F" w:rsidRPr="00BE4186" w:rsidRDefault="003B0B0F" w:rsidP="003B0B0F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="005A6204" w:rsidRPr="00BE4186">
              <w:rPr>
                <w:szCs w:val="20"/>
                <w:shd w:val="clear" w:color="auto" w:fill="FFFFFF"/>
              </w:rPr>
              <w:t>записи</w:t>
            </w:r>
            <w:r w:rsidR="00E53318" w:rsidRPr="00BE4186">
              <w:rPr>
                <w:szCs w:val="20"/>
                <w:shd w:val="clear" w:color="auto" w:fill="FFFFFF"/>
              </w:rPr>
              <w:t xml:space="preserve"> о </w:t>
            </w:r>
            <w:r w:rsidRPr="00BE4186">
              <w:rPr>
                <w:szCs w:val="20"/>
              </w:rPr>
              <w:t>карт</w:t>
            </w:r>
            <w:r w:rsidR="00E53318" w:rsidRPr="00BE4186">
              <w:rPr>
                <w:szCs w:val="20"/>
              </w:rPr>
              <w:t>е</w:t>
            </w:r>
            <w:r w:rsidRPr="00BE4186">
              <w:rPr>
                <w:szCs w:val="20"/>
              </w:rPr>
              <w:t xml:space="preserve">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0F" w:rsidRPr="00BE4186" w:rsidRDefault="003B0B0F" w:rsidP="00A646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E53318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карт</w:t>
            </w:r>
            <w:r w:rsidR="00E53318" w:rsidRPr="00BE4186">
              <w:rPr>
                <w:b/>
                <w:szCs w:val="20"/>
              </w:rPr>
              <w:t>ы</w:t>
            </w:r>
            <w:r w:rsidRPr="00BE4186">
              <w:rPr>
                <w:b/>
                <w:szCs w:val="20"/>
              </w:rPr>
              <w:t xml:space="preserve"> курсов химиотерапии 4-5 режима:</w:t>
            </w:r>
          </w:p>
          <w:p w:rsidR="0092046B" w:rsidRPr="00BE4186" w:rsidRDefault="0092046B" w:rsidP="00A646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&lt;tubChemoKey&gt;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E5027F" w:rsidRPr="00BE4186" w:rsidRDefault="00E5027F" w:rsidP="00E5027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92046B" w:rsidRPr="00BE4186" w:rsidRDefault="00E5027F" w:rsidP="00E5027F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szCs w:val="20"/>
                <w:lang w:val="en-US"/>
              </w:rPr>
              <w:t>&lt;/tubChemoKey&gt;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B0F" w:rsidRPr="00BE4186" w:rsidRDefault="003B0B0F" w:rsidP="003B0B0F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5A6204" w:rsidRPr="00BE4186" w:rsidRDefault="005A6204" w:rsidP="003B0B0F">
            <w:pPr>
              <w:shd w:val="clear" w:color="auto" w:fill="FFFFFF"/>
              <w:rPr>
                <w:b/>
                <w:sz w:val="20"/>
                <w:lang w:val="en-US"/>
              </w:rPr>
            </w:pPr>
          </w:p>
          <w:p w:rsidR="005A6204" w:rsidRPr="00BE4186" w:rsidRDefault="003B0B0F" w:rsidP="005A62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5A6204" w:rsidRPr="00BE4186">
              <w:rPr>
                <w:sz w:val="20"/>
                <w:lang w:val="en-US"/>
              </w:rPr>
              <w:t>ding="UTF-8" standalone="yes"?&gt;</w:t>
            </w:r>
          </w:p>
          <w:p w:rsidR="003B0B0F" w:rsidRPr="00BE4186" w:rsidRDefault="003B0B0F" w:rsidP="005A62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3B0B0F" w:rsidRPr="00BE4186" w:rsidRDefault="003B0B0F" w:rsidP="003B0B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3B0B0F" w:rsidRPr="00BE4186" w:rsidRDefault="003B0B0F" w:rsidP="003B0B0F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5A6204" w:rsidRPr="00BE4186">
              <w:rPr>
                <w:b/>
                <w:sz w:val="20"/>
              </w:rPr>
              <w:t xml:space="preserve">запись карты курсов химиотерапии 4-5 режима </w:t>
            </w:r>
            <w:r w:rsidRPr="00BE4186">
              <w:rPr>
                <w:b/>
                <w:sz w:val="20"/>
              </w:rPr>
              <w:t>успешно</w:t>
            </w:r>
            <w:r w:rsidR="005A6204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3B0B0F" w:rsidRPr="00BE4186" w:rsidRDefault="003B0B0F" w:rsidP="005A62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DC3D29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</w:t>
            </w:r>
            <w:r w:rsidR="005A6204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A6466B" w:rsidRPr="00BE4186" w:rsidRDefault="00A6466B" w:rsidP="00140134">
      <w:pPr>
        <w:rPr>
          <w:sz w:val="20"/>
          <w:lang w:val="en-US"/>
        </w:rPr>
      </w:pPr>
    </w:p>
    <w:p w:rsidR="009C4627" w:rsidRPr="00BE4186" w:rsidRDefault="009C4627" w:rsidP="009C4627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79" w:name="_Toc54014114"/>
      <w:r w:rsidRPr="00BE4186">
        <w:rPr>
          <w:b/>
          <w:i w:val="0"/>
        </w:rPr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 xml:space="preserve">tub_chemo_ </w:t>
      </w:r>
      <w:r w:rsidRPr="00BE4186">
        <w:rPr>
          <w:b/>
          <w:i w:val="0"/>
          <w:shd w:val="clear" w:color="auto" w:fill="FFFFFF"/>
          <w:lang w:val="en-US"/>
        </w:rPr>
        <w:t>ext</w:t>
      </w:r>
      <w:r w:rsidRPr="00BE4186">
        <w:rPr>
          <w:b/>
          <w:i w:val="0"/>
          <w:shd w:val="clear" w:color="auto" w:fill="FFFFFF"/>
        </w:rPr>
        <w:t>_exam</w:t>
      </w:r>
      <w:bookmarkEnd w:id="79"/>
    </w:p>
    <w:p w:rsidR="005A6204" w:rsidRPr="00BE4186" w:rsidRDefault="005A6204" w:rsidP="00B84ABD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исследованиях в карте курсов химиотерапии 4-5 режима приведены в таблице 51.</w:t>
      </w:r>
    </w:p>
    <w:p w:rsidR="005A6204" w:rsidRPr="00BE4186" w:rsidRDefault="005A6204" w:rsidP="009C4627">
      <w:pPr>
        <w:pStyle w:val="afffffff8"/>
        <w:ind w:firstLine="0"/>
        <w:jc w:val="center"/>
        <w:rPr>
          <w:szCs w:val="28"/>
        </w:rPr>
      </w:pPr>
    </w:p>
    <w:p w:rsidR="005A6204" w:rsidRPr="00BE4186" w:rsidRDefault="009C4627" w:rsidP="005A6204">
      <w:pPr>
        <w:pStyle w:val="afffffff8"/>
        <w:ind w:firstLine="0"/>
        <w:jc w:val="left"/>
      </w:pPr>
      <w:r w:rsidRPr="00BE4186">
        <w:rPr>
          <w:rFonts w:eastAsia="Calibri"/>
        </w:rPr>
        <w:t xml:space="preserve">Таблица </w:t>
      </w:r>
      <w:r w:rsidR="0092046B" w:rsidRPr="00BE4186">
        <w:rPr>
          <w:rFonts w:eastAsia="Calibri"/>
        </w:rPr>
        <w:t>51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5A6204" w:rsidRPr="00BE4186">
        <w:t xml:space="preserve"> подсистемы </w:t>
      </w:r>
      <w:r w:rsidR="005A6204" w:rsidRPr="00BE4186">
        <w:rPr>
          <w:shd w:val="clear" w:color="auto" w:fill="FFFFFF"/>
        </w:rPr>
        <w:t xml:space="preserve">tub_chemo_ </w:t>
      </w:r>
      <w:r w:rsidR="005A6204" w:rsidRPr="00BE4186">
        <w:rPr>
          <w:shd w:val="clear" w:color="auto" w:fill="FFFFFF"/>
          <w:lang w:val="en-US"/>
        </w:rPr>
        <w:t>ext</w:t>
      </w:r>
      <w:r w:rsidR="005A6204" w:rsidRPr="00BE4186">
        <w:rPr>
          <w:shd w:val="clear" w:color="auto" w:fill="FFFFFF"/>
        </w:rPr>
        <w:t>_exam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9C4627" w:rsidRPr="00BE4186" w:rsidTr="00E519B5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627" w:rsidRPr="00BE4186" w:rsidRDefault="009C4627" w:rsidP="00E519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627" w:rsidRPr="00BE4186" w:rsidRDefault="009C4627" w:rsidP="00E519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627" w:rsidRPr="00BE4186" w:rsidRDefault="009C4627" w:rsidP="00E519B5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9C4627" w:rsidRPr="00BE4186" w:rsidTr="00E519B5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627" w:rsidRPr="00BE4186" w:rsidRDefault="009C4627" w:rsidP="00E519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</w:t>
            </w:r>
            <w:r w:rsidRPr="00BE4186">
              <w:rPr>
                <w:b/>
                <w:i/>
                <w:szCs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szCs w:val="20"/>
                <w:shd w:val="clear" w:color="auto" w:fill="FFFFFF"/>
                <w:lang w:val="en-US"/>
              </w:rPr>
              <w:t>ext_exam.read</w:t>
            </w:r>
            <w:r w:rsidR="005A6204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9C4627" w:rsidRPr="00BE4186" w:rsidRDefault="009C4627" w:rsidP="005A620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Получение </w:t>
            </w:r>
            <w:r w:rsidR="005A6204" w:rsidRPr="00BE4186">
              <w:rPr>
                <w:szCs w:val="20"/>
              </w:rPr>
              <w:t>записи</w:t>
            </w:r>
            <w:r w:rsidRPr="00BE4186">
              <w:rPr>
                <w:szCs w:val="20"/>
              </w:rPr>
              <w:t xml:space="preserve"> об исследовани</w:t>
            </w:r>
            <w:r w:rsidR="005A6204" w:rsidRPr="00BE4186">
              <w:rPr>
                <w:szCs w:val="20"/>
              </w:rPr>
              <w:t>и</w:t>
            </w:r>
            <w:r w:rsidRPr="00BE4186">
              <w:rPr>
                <w:szCs w:val="20"/>
              </w:rPr>
              <w:t xml:space="preserve">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чтения записи об исследовани</w:t>
            </w:r>
            <w:r w:rsidR="005A6204" w:rsidRPr="00BE4186">
              <w:rPr>
                <w:b/>
                <w:szCs w:val="20"/>
              </w:rPr>
              <w:t>и</w:t>
            </w:r>
            <w:r w:rsidRPr="00BE4186">
              <w:rPr>
                <w:b/>
                <w:szCs w:val="20"/>
              </w:rPr>
              <w:t xml:space="preserve"> в карте курсов химиотерапии 4-5 режима: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&lt;tubChemoExamKey&gt;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 &lt;patientCard&gt;20.00024.01&lt;/patientCard&gt;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&lt;cardNumber&gt;20.00029.01&lt;/cardNumber&gt;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&lt;treatmentMonth&gt;3&lt;/treatmentMonth&gt;</w:t>
            </w:r>
          </w:p>
          <w:p w:rsidR="009C4627" w:rsidRPr="00BE4186" w:rsidRDefault="00A236D7" w:rsidP="00A236D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>&lt;/tubChemoExamKey&gt;</w:t>
            </w:r>
            <w:r w:rsidR="009C4627" w:rsidRPr="00BE4186">
              <w:rPr>
                <w:sz w:val="20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5A6204" w:rsidRPr="00BE4186">
              <w:rPr>
                <w:b/>
                <w:szCs w:val="20"/>
              </w:rPr>
              <w:t xml:space="preserve">записи об исследовании в карте курсов химиотерапии 4-5 режима успешно </w:t>
            </w:r>
            <w:r w:rsidRPr="00BE4186">
              <w:rPr>
                <w:b/>
                <w:szCs w:val="20"/>
              </w:rPr>
              <w:t>найдена:</w:t>
            </w:r>
          </w:p>
          <w:p w:rsidR="005A6204" w:rsidRPr="00BE4186" w:rsidRDefault="005A6204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&lt;treatmentMonth&gt;3&lt;/treatmentMonth&gt;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&lt;labNum&gt;456&lt;/labNum&gt;&lt;sampleDate&gt;2018-12-01&lt;/sampleDate&gt;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id="1"/&gt;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&lt;kultResultId id="6"/&gt;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&lt;resistResult&gt;+&lt;/resistResult&gt;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id="6"/&gt;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&lt;xrayResultId id="2"/&gt;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вапвап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id="1"/&gt;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&lt;/nrTubChemoExtExam&gt;</w:t>
            </w:r>
          </w:p>
          <w:p w:rsidR="00FC2C9D" w:rsidRPr="00BE4186" w:rsidRDefault="00D219B5" w:rsidP="00D2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 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>Если запись не найдена:</w:t>
            </w:r>
          </w:p>
          <w:p w:rsidR="005A6204" w:rsidRPr="00BE4186" w:rsidRDefault="005A6204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 xml:space="preserve">&lt;detail&gt;Сведения об </w:t>
            </w:r>
            <w:r w:rsidR="00A236D7" w:rsidRPr="00BE4186">
              <w:rPr>
                <w:sz w:val="20"/>
              </w:rPr>
              <w:t>исследованиях</w:t>
            </w:r>
            <w:r w:rsidRPr="00BE4186">
              <w:rPr>
                <w:sz w:val="20"/>
              </w:rPr>
              <w:t xml:space="preserve"> не найдены&lt;/detail&gt;</w:t>
            </w:r>
          </w:p>
          <w:p w:rsidR="009C4627" w:rsidRPr="00BE4186" w:rsidRDefault="005A6204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&lt;/error&gt;</w:t>
            </w:r>
          </w:p>
        </w:tc>
      </w:tr>
      <w:tr w:rsidR="009C4627" w:rsidRPr="00BE4186" w:rsidTr="00E519B5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627" w:rsidRPr="00BE4186" w:rsidRDefault="009C4627" w:rsidP="00E519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 ext_exam.create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5A6204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Создание </w:t>
            </w:r>
            <w:r w:rsidR="005A6204" w:rsidRPr="00BE4186">
              <w:rPr>
                <w:szCs w:val="20"/>
              </w:rPr>
              <w:t xml:space="preserve">записи об </w:t>
            </w:r>
            <w:r w:rsidRPr="00BE4186">
              <w:rPr>
                <w:szCs w:val="20"/>
              </w:rPr>
              <w:t>ис</w:t>
            </w:r>
            <w:r w:rsidR="005A6204" w:rsidRPr="00BE4186">
              <w:rPr>
                <w:szCs w:val="20"/>
              </w:rPr>
              <w:t>следованиях</w:t>
            </w:r>
            <w:r w:rsidRPr="00BE4186">
              <w:rPr>
                <w:szCs w:val="20"/>
              </w:rPr>
              <w:t xml:space="preserve"> в карте курсов химиотерапии 4-5 режима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создания записи об исследования</w:t>
            </w:r>
            <w:r w:rsidR="005A6204" w:rsidRPr="00BE4186">
              <w:rPr>
                <w:b/>
                <w:szCs w:val="20"/>
              </w:rPr>
              <w:t>х</w:t>
            </w:r>
            <w:r w:rsidRPr="00BE4186">
              <w:rPr>
                <w:b/>
                <w:szCs w:val="20"/>
              </w:rPr>
              <w:t xml:space="preserve"> в карте курсов химиотерапии 4-5 режима: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&lt;createTubChemoExtExam&gt;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&lt;chemoKey&gt;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   &lt;patientCard&gt;20.00024.01&lt;/patientCard&gt;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&lt;cardNumber&gt;20.00029.01&lt;/cardNumber&gt;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&lt;/chemoKey&gt;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&lt;chemoExam&gt;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&lt;treatmentMonth&gt;3&lt;/treatmentMonth&gt;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&lt;labNum&gt;456&lt;/labNum&gt;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&lt;sampleDate&gt;2018-12-01&lt;/sampleDate&gt;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&lt;mgmResultId id="1"/&gt;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&lt;kultResultId id="6"/&gt;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&lt;examResistences&gt;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&lt;examResistence&gt;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&lt;resistResult&gt;+&lt;/resistResult&gt;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&lt;drugTypeId id="6"/&gt;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&lt;/examResistence&gt;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&lt;/examResistences&gt;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&lt;examMgmDrugs/&gt;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&lt;xrayResultId id="2"/&gt;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&lt;note&gt;вапвап&lt;/note&gt;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&lt;microResultId id="1"/&gt;</w:t>
            </w:r>
          </w:p>
          <w:p w:rsidR="00464862" w:rsidRPr="00BE4186" w:rsidRDefault="00464862" w:rsidP="004648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&lt;/chemoExam&gt;</w:t>
            </w:r>
          </w:p>
          <w:p w:rsidR="009C4627" w:rsidRPr="00BE4186" w:rsidRDefault="00464862" w:rsidP="00464862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lang w:val="en-US"/>
              </w:rPr>
              <w:t>&lt;/createTubChemoExtExam&gt;</w:t>
            </w:r>
            <w:r w:rsidR="009C4627" w:rsidRPr="00BE4186">
              <w:rPr>
                <w:szCs w:val="20"/>
              </w:rPr>
              <w:t xml:space="preserve"> </w:t>
            </w:r>
          </w:p>
          <w:p w:rsidR="009C4627" w:rsidRPr="00BE4186" w:rsidRDefault="009C4627" w:rsidP="00E519B5">
            <w:pPr>
              <w:shd w:val="clear" w:color="auto" w:fill="FFFFFF"/>
              <w:spacing w:before="150"/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5A6204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об исследования в карте курсов химиотерапии 4-5 режима </w:t>
            </w:r>
            <w:r w:rsidR="005A6204" w:rsidRPr="00BE4186">
              <w:rPr>
                <w:b/>
                <w:szCs w:val="20"/>
              </w:rPr>
              <w:t>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&lt;treatmentMonth&gt;3&lt;/treatmentMonth&gt;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&lt;labNum&gt;456&lt;/labNum&gt;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&lt;sampleDate&gt;2018-12-01&lt;/sampleDate&gt;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id="1"/&gt;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&lt;kultResultId id="6"/&gt;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&lt;resistResult&gt;+&lt;/resistResult&gt;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id="6"/&gt;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&lt;xrayResultId id="2"/&gt;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вапвап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&lt;microResultId id="1"/&gt;</w:t>
            </w:r>
          </w:p>
          <w:p w:rsidR="009C4627" w:rsidRPr="00BE4186" w:rsidRDefault="00A236D7" w:rsidP="005A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&lt;/nrTubChemoExtExam&gt;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lastRenderedPageBreak/>
              <w:t xml:space="preserve">Если запись </w:t>
            </w:r>
            <w:r w:rsidR="005A6204" w:rsidRPr="00BE4186">
              <w:rPr>
                <w:b/>
                <w:sz w:val="20"/>
              </w:rPr>
              <w:t>об исследованиях в карте</w:t>
            </w:r>
            <w:r w:rsidRPr="00BE4186">
              <w:rPr>
                <w:b/>
                <w:sz w:val="20"/>
              </w:rPr>
              <w:t xml:space="preserve"> курсов химиотерапии 4-5 режима уже существует: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C4627" w:rsidRPr="00BE4186" w:rsidRDefault="009C4627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9C4627" w:rsidRPr="00BE4186" w:rsidRDefault="00DC3D29" w:rsidP="00E519B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  <w:r w:rsidR="009C4627" w:rsidRPr="00BE4186">
              <w:rPr>
                <w:sz w:val="20"/>
                <w:lang w:val="en-US"/>
              </w:rPr>
              <w:t xml:space="preserve"> &lt;detail&gt;already exists&lt;/detail&gt;</w:t>
            </w:r>
          </w:p>
          <w:p w:rsidR="00D219B5" w:rsidRPr="00BE4186" w:rsidRDefault="005A6204" w:rsidP="005A62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9C4627" w:rsidRPr="00BE4186" w:rsidTr="00E519B5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4627" w:rsidRPr="00BE4186" w:rsidRDefault="00D219B5" w:rsidP="00D219B5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 xml:space="preserve">  </w:t>
            </w:r>
            <w:r w:rsidR="009C4627"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 ext_exam.update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5A6204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9C4627" w:rsidRPr="00BE4186" w:rsidRDefault="009C4627" w:rsidP="009C4627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Изменение </w:t>
            </w:r>
            <w:r w:rsidR="005A6204" w:rsidRPr="00BE4186">
              <w:rPr>
                <w:szCs w:val="20"/>
              </w:rPr>
              <w:t>записи об исследованиях</w:t>
            </w:r>
            <w:r w:rsidRPr="00BE4186">
              <w:rPr>
                <w:szCs w:val="20"/>
              </w:rPr>
              <w:t xml:space="preserve">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обновления записи об исследования</w:t>
            </w:r>
            <w:r w:rsidR="005A6204" w:rsidRPr="00BE4186">
              <w:rPr>
                <w:b/>
                <w:szCs w:val="20"/>
              </w:rPr>
              <w:t>х</w:t>
            </w:r>
            <w:r w:rsidRPr="00BE4186">
              <w:rPr>
                <w:b/>
                <w:szCs w:val="20"/>
              </w:rPr>
              <w:t xml:space="preserve"> в карте курсов химиотерапии 4-5 режима: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&lt;updateTubChemoExtExam&gt;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&lt;chemoExamKey&gt;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&lt;patientCard&gt;20.00024.01&lt;/patientCard&gt;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&lt;cardNumber&gt;20.00029.01&lt;/cardNumber&gt;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&lt;treatmentMonth&gt;3&lt;/treatmentMonth&gt;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&lt;/chemoExamKey&gt;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&lt;chemoExam&gt;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&lt;treatmentMonth&gt;3&lt;/treatmentMonth&gt;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&lt;labNum&gt;1&lt;/labNum&gt;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&lt;sampleDate&gt;2020-04-02&lt;/sampleDate&gt;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&lt;microCount&gt;1&lt;/microCount&gt;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&lt;mgmResultId id="6"/&gt;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&lt;kultResultId id="3"/&gt;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&lt;examResistences&gt;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&lt;examResistence&gt;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&lt;resistResult&gt;-&lt;/resistResult&gt;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&lt;drugTypeId id="21"/&gt;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&lt;/examResistence&gt;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&lt;/examResistences&gt;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&lt;examMgmDrugs&gt;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&lt;examMgmDrug id="5"/&gt;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&lt;/examMgmDrugs&gt;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&lt;sensitivityDate&gt;2020-04-02&lt;/sensitivityDate&gt;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&lt;note&gt;апрапрапр&lt;/note&gt;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&lt;microResultId id="2"/&gt;</w:t>
            </w:r>
          </w:p>
          <w:p w:rsidR="00796062" w:rsidRPr="00BE4186" w:rsidRDefault="00796062" w:rsidP="00796062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&lt;/chemoExam&gt;</w:t>
            </w:r>
          </w:p>
          <w:p w:rsidR="009C4627" w:rsidRPr="00BE4186" w:rsidRDefault="00796062" w:rsidP="007960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&lt;/updateTubChemoExtExam&gt;</w:t>
            </w:r>
            <w:r w:rsidR="009C4627" w:rsidRPr="00BE4186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исследования</w:t>
            </w:r>
            <w:r w:rsidR="005A6204" w:rsidRPr="00BE4186">
              <w:rPr>
                <w:b/>
                <w:szCs w:val="20"/>
              </w:rPr>
              <w:t>х</w:t>
            </w:r>
            <w:r w:rsidRPr="00BE4186">
              <w:rPr>
                <w:b/>
                <w:szCs w:val="20"/>
              </w:rPr>
              <w:t xml:space="preserve"> в карте курсов химиотерапии 4-5 режима успешно</w:t>
            </w:r>
            <w:r w:rsidR="005A6204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&lt;nrTubChemoExtExam&gt;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&lt;treatmentMonth&gt;3&lt;/treatmentMonth&gt;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&lt;labNum&gt;1&lt;/labNum&gt;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&lt;sampleDate&gt;2020-04-02&lt;/sampleDate&gt;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&lt;microCount&gt;1&lt;/microCount&gt;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id="6"/&gt;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&lt;kultResultId id="3"/&gt;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&lt;resistResult&gt;-&lt;/resistResult&gt;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id="21"/&gt;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&lt;/examResistences&gt;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 id="5"/&gt;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&lt;/examMgmDrugs&gt;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&lt;sensitivityDate&gt;2020-04-02&lt;/sensitivityDate&gt;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апрапрапр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&lt;microResultId id="2"/&gt;</w:t>
            </w:r>
          </w:p>
          <w:p w:rsidR="00796062" w:rsidRPr="00BE4186" w:rsidRDefault="00796062" w:rsidP="00796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&lt;/nrTubChemoExtExam&gt;</w:t>
            </w:r>
          </w:p>
          <w:p w:rsidR="009C4627" w:rsidRPr="00BE4186" w:rsidRDefault="009C4627" w:rsidP="009C462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</w:tr>
      <w:tr w:rsidR="009C4627" w:rsidRPr="00BE4186" w:rsidTr="00E519B5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4627" w:rsidRPr="00BE4186" w:rsidRDefault="009C4627" w:rsidP="00E519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 ext_exam.list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5A6204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9C4627" w:rsidRPr="00BE4186" w:rsidRDefault="009C4627" w:rsidP="005A6204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>Получение списка запис</w:t>
            </w:r>
            <w:r w:rsidR="005A6204" w:rsidRPr="00BE4186">
              <w:rPr>
                <w:szCs w:val="20"/>
              </w:rPr>
              <w:t>ей</w:t>
            </w:r>
            <w:r w:rsidRPr="00BE4186">
              <w:rPr>
                <w:szCs w:val="20"/>
              </w:rPr>
              <w:t xml:space="preserve"> об исследования</w:t>
            </w:r>
            <w:r w:rsidR="005A6204" w:rsidRPr="00BE4186">
              <w:rPr>
                <w:szCs w:val="20"/>
              </w:rPr>
              <w:t>х</w:t>
            </w:r>
            <w:r w:rsidRPr="00BE4186">
              <w:rPr>
                <w:szCs w:val="20"/>
              </w:rPr>
              <w:t xml:space="preserve">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27" w:rsidRPr="00BE4186" w:rsidRDefault="009C4627" w:rsidP="00FC2C9D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5A6204" w:rsidRPr="00BE4186">
              <w:rPr>
                <w:b/>
                <w:szCs w:val="20"/>
              </w:rPr>
              <w:t>списка записей об исследованиях в карте курсов химиотерапии 4-5 режима</w:t>
            </w:r>
            <w:r w:rsidR="00FC2C9D" w:rsidRPr="00BE4186">
              <w:rPr>
                <w:b/>
                <w:szCs w:val="20"/>
              </w:rPr>
              <w:t>:</w:t>
            </w:r>
          </w:p>
          <w:p w:rsidR="009C4627" w:rsidRPr="00BE4186" w:rsidRDefault="009C4627" w:rsidP="00E519B5">
            <w:pPr>
              <w:rPr>
                <w:sz w:val="20"/>
              </w:rPr>
            </w:pPr>
          </w:p>
          <w:p w:rsidR="00A236D7" w:rsidRPr="009D4214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9D4214">
              <w:rPr>
                <w:rFonts w:ascii="Times New Roman" w:hAnsi="Times New Roman" w:cs="Times New Roman"/>
                <w:lang w:val="en-US"/>
              </w:rPr>
              <w:t>&lt;</w:t>
            </w:r>
            <w:r w:rsidRPr="00BE4186">
              <w:rPr>
                <w:rFonts w:ascii="Times New Roman" w:hAnsi="Times New Roman" w:cs="Times New Roman"/>
                <w:lang w:val="en-US"/>
              </w:rPr>
              <w:t>tubChemoKey</w:t>
            </w:r>
            <w:r w:rsidRPr="009D4214">
              <w:rPr>
                <w:rFonts w:ascii="Times New Roman" w:hAnsi="Times New Roman" w:cs="Times New Roman"/>
                <w:lang w:val="en-US"/>
              </w:rPr>
              <w:t>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9D421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186">
              <w:rPr>
                <w:rFonts w:ascii="Times New Roman" w:hAnsi="Times New Roman" w:cs="Times New Roman"/>
                <w:lang w:val="en-US"/>
              </w:rPr>
              <w:t>&lt;patientCard&gt;20.00024.01&lt;/patientCard&gt;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&lt;cardNumber&gt;20.00029.01&lt;/cardNumber&gt;</w:t>
            </w:r>
          </w:p>
          <w:p w:rsidR="009C4627" w:rsidRPr="00BE4186" w:rsidRDefault="00A236D7" w:rsidP="005A6204">
            <w:pPr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&lt;/tubChemoKey&gt;</w:t>
            </w:r>
            <w:r w:rsidR="009C4627" w:rsidRPr="00BE4186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627" w:rsidRPr="00BE4186" w:rsidRDefault="005A6204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Если запись об исследовании в карте курсов химиотерапии 4-5 режима успешно найдена</w:t>
            </w:r>
            <w:r w:rsidR="009C4627" w:rsidRPr="00BE4186">
              <w:rPr>
                <w:b/>
                <w:szCs w:val="20"/>
              </w:rPr>
              <w:t>:</w:t>
            </w:r>
          </w:p>
          <w:p w:rsidR="009C4627" w:rsidRPr="00BE4186" w:rsidRDefault="009C4627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&lt;tubChemoExtExams&gt;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&lt;treatmentMonth&gt;-2&lt;/treatmentMonth&gt;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&lt;labNum&gt;123&lt;/labNum&gt;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&lt;sampleDate&gt;2020-04-01&lt;/sampleDate&gt;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&lt;examMgmDrugs/&gt;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id="3"/&gt;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&lt;treatmentMonth&gt;-1&lt;/treatmentMonth&gt;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&lt;resistResult&gt;+&lt;/resistResult&gt;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&lt;sensitivityDate&gt;2020-04-16&lt;/sensitivityDate&gt;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id="43"/&gt;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&lt;tubChemoExtExam&gt;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&lt;treatmentMonth&gt;3&lt;/treatmentMonth&gt;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&lt;labNum&gt;456&lt;/labNum&gt;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&lt;sampleDate&gt;2018-12-01&lt;/sampleDate&gt;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&lt;mgmResultId id="1"/&gt;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&lt;kultResultId id="6"/&gt;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&lt;resistResult&gt;+&lt;/resistResult&gt;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id="6"/&gt;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&lt;/examResistences&gt;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&lt;examMgmDrugs/&gt;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&lt;xrayResultId id="2"/&gt;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</w:t>
            </w:r>
            <w:r w:rsidRPr="00BE4186">
              <w:rPr>
                <w:sz w:val="20"/>
              </w:rPr>
              <w:t>вапвап</w:t>
            </w:r>
            <w:r w:rsidRPr="00BE4186">
              <w:rPr>
                <w:sz w:val="20"/>
                <w:lang w:val="en-US"/>
              </w:rPr>
              <w:t>&lt;/note&gt;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&lt;microResultId id="1"/&gt;</w:t>
            </w:r>
          </w:p>
          <w:p w:rsidR="00A236D7" w:rsidRPr="00BE4186" w:rsidRDefault="00A236D7" w:rsidP="00A236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&lt;/tubChemoExtExam&gt;</w:t>
            </w:r>
          </w:p>
          <w:p w:rsidR="009C4627" w:rsidRPr="00BE4186" w:rsidRDefault="005A6204" w:rsidP="005A62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&lt;/tubChemoExtExams&gt;</w:t>
            </w:r>
          </w:p>
        </w:tc>
      </w:tr>
      <w:tr w:rsidR="0092046B" w:rsidRPr="00E52521" w:rsidTr="00E519B5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046B" w:rsidRPr="00BE4186" w:rsidRDefault="0092046B" w:rsidP="00E519B5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E519B5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tub_chemo_ext_exam.delete </w:t>
            </w:r>
            <w:r w:rsidR="005A6204" w:rsidRPr="00BE4186">
              <w:rPr>
                <w:b/>
                <w:szCs w:val="20"/>
                <w:shd w:val="clear" w:color="auto" w:fill="FFFFFF"/>
              </w:rPr>
              <w:t xml:space="preserve">- </w:t>
            </w: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Pr="00BE4186">
              <w:rPr>
                <w:szCs w:val="20"/>
              </w:rPr>
              <w:t>записи об исследования</w:t>
            </w:r>
            <w:r w:rsidR="005A6204" w:rsidRPr="00BE4186">
              <w:rPr>
                <w:szCs w:val="20"/>
              </w:rPr>
              <w:t>х</w:t>
            </w:r>
            <w:r w:rsidRPr="00BE4186">
              <w:rPr>
                <w:szCs w:val="20"/>
              </w:rPr>
              <w:t xml:space="preserve">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E519B5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</w:t>
            </w:r>
            <w:r w:rsidR="005A6204" w:rsidRPr="00BE4186">
              <w:rPr>
                <w:b/>
                <w:szCs w:val="20"/>
              </w:rPr>
              <w:t xml:space="preserve">для </w:t>
            </w:r>
            <w:r w:rsidRPr="00BE4186">
              <w:rPr>
                <w:b/>
                <w:szCs w:val="20"/>
              </w:rPr>
              <w:t>удаления записи об исследования в карте курсов химиотерапии 4-5 режима:</w:t>
            </w:r>
          </w:p>
          <w:p w:rsidR="0092046B" w:rsidRPr="00BE4186" w:rsidRDefault="0092046B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2046B" w:rsidRPr="00BE4186" w:rsidRDefault="0092046B" w:rsidP="00E519B5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&lt;tubChemoExamKey&gt;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 &lt;patientCard&gt;20.00024.01&lt;/patientCard&gt;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&lt;cardNumber&gt;20.00029.01&lt;/cardNumber&gt;</w:t>
            </w:r>
          </w:p>
          <w:p w:rsidR="00A236D7" w:rsidRPr="00BE4186" w:rsidRDefault="00A236D7" w:rsidP="00A236D7">
            <w:pPr>
              <w:pStyle w:val="HTML2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 xml:space="preserve"> &lt;treatmentMonth&gt;3&lt;/treatmentMonth&gt;</w:t>
            </w:r>
          </w:p>
          <w:p w:rsidR="0092046B" w:rsidRPr="00BE4186" w:rsidRDefault="00A236D7" w:rsidP="00A236D7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szCs w:val="20"/>
                <w:lang w:val="en-US"/>
              </w:rPr>
              <w:t>&lt;/tubChemoExamKey&gt;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92046B" w:rsidRPr="00BE4186" w:rsidRDefault="0092046B" w:rsidP="0092046B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удаление </w:t>
            </w:r>
            <w:r w:rsidR="00A844C4" w:rsidRPr="00BE4186">
              <w:rPr>
                <w:b/>
                <w:sz w:val="20"/>
              </w:rPr>
              <w:t xml:space="preserve">записи об исследовании в карте курсов химиотерапии 4-5 режима </w:t>
            </w:r>
            <w:r w:rsidRPr="00BE4186">
              <w:rPr>
                <w:b/>
                <w:sz w:val="20"/>
              </w:rPr>
              <w:t>прошло успешно:</w:t>
            </w:r>
          </w:p>
          <w:p w:rsidR="0092046B" w:rsidRPr="00BE4186" w:rsidRDefault="0092046B" w:rsidP="00A844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&lt;?xml</w:t>
            </w:r>
            <w:r w:rsidR="00DC3D29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</w:t>
            </w:r>
            <w:r w:rsidR="00A844C4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9C4627" w:rsidRPr="00BE4186" w:rsidRDefault="009C4627" w:rsidP="00140134">
      <w:pPr>
        <w:rPr>
          <w:sz w:val="20"/>
          <w:lang w:val="en-US"/>
        </w:rPr>
      </w:pPr>
    </w:p>
    <w:p w:rsidR="005E0795" w:rsidRPr="00BE4186" w:rsidRDefault="005E0795" w:rsidP="005E0795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80" w:name="_Toc54014115"/>
      <w:r w:rsidRPr="00BE4186">
        <w:rPr>
          <w:b/>
          <w:i w:val="0"/>
        </w:rPr>
        <w:t xml:space="preserve">Примеры запросов к подсистеме </w:t>
      </w:r>
      <w:r w:rsidR="00154607" w:rsidRPr="00BE4186">
        <w:rPr>
          <w:b/>
          <w:i w:val="0"/>
          <w:shd w:val="clear" w:color="auto" w:fill="FFFFFF"/>
          <w:lang w:val="en-US"/>
        </w:rPr>
        <w:t>tub</w:t>
      </w:r>
      <w:r w:rsidR="00154607" w:rsidRPr="00BE4186">
        <w:rPr>
          <w:b/>
          <w:i w:val="0"/>
          <w:shd w:val="clear" w:color="auto" w:fill="FFFFFF"/>
        </w:rPr>
        <w:t>_</w:t>
      </w:r>
      <w:r w:rsidR="00154607" w:rsidRPr="00BE4186">
        <w:rPr>
          <w:b/>
          <w:i w:val="0"/>
          <w:shd w:val="clear" w:color="auto" w:fill="FFFFFF"/>
          <w:lang w:val="en-US"/>
        </w:rPr>
        <w:t>chemo</w:t>
      </w:r>
      <w:r w:rsidR="00154607" w:rsidRPr="00BE4186">
        <w:rPr>
          <w:b/>
          <w:i w:val="0"/>
          <w:shd w:val="clear" w:color="auto" w:fill="FFFFFF"/>
        </w:rPr>
        <w:t>_</w:t>
      </w:r>
      <w:r w:rsidR="00154607" w:rsidRPr="00BE4186">
        <w:rPr>
          <w:b/>
          <w:i w:val="0"/>
          <w:shd w:val="clear" w:color="auto" w:fill="FFFFFF"/>
          <w:lang w:val="en-US"/>
        </w:rPr>
        <w:t>ext</w:t>
      </w:r>
      <w:r w:rsidR="00154607" w:rsidRPr="00BE4186">
        <w:rPr>
          <w:b/>
          <w:i w:val="0"/>
          <w:shd w:val="clear" w:color="auto" w:fill="FFFFFF"/>
        </w:rPr>
        <w:t>_</w:t>
      </w:r>
      <w:r w:rsidR="00154607" w:rsidRPr="00BE4186">
        <w:rPr>
          <w:b/>
          <w:i w:val="0"/>
          <w:shd w:val="clear" w:color="auto" w:fill="FFFFFF"/>
          <w:lang w:val="en-US"/>
        </w:rPr>
        <w:t>prev</w:t>
      </w:r>
      <w:r w:rsidR="00154607" w:rsidRPr="00BE4186">
        <w:rPr>
          <w:b/>
          <w:i w:val="0"/>
          <w:shd w:val="clear" w:color="auto" w:fill="FFFFFF"/>
        </w:rPr>
        <w:t>_</w:t>
      </w:r>
      <w:r w:rsidR="00154607" w:rsidRPr="00BE4186">
        <w:rPr>
          <w:b/>
          <w:i w:val="0"/>
          <w:shd w:val="clear" w:color="auto" w:fill="FFFFFF"/>
          <w:lang w:val="en-US"/>
        </w:rPr>
        <w:t>treatment</w:t>
      </w:r>
      <w:bookmarkEnd w:id="80"/>
    </w:p>
    <w:p w:rsidR="00B84ABD" w:rsidRPr="00BE4186" w:rsidRDefault="00B84ABD" w:rsidP="00B84ABD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об эпизодах предыдущего лечения в карте курсов химиотерапии 4-5 режима приведены в таблице 52.</w:t>
      </w:r>
    </w:p>
    <w:p w:rsidR="00484E08" w:rsidRPr="00BE4186" w:rsidRDefault="00484E08" w:rsidP="00955882">
      <w:pPr>
        <w:pStyle w:val="afffffff8"/>
        <w:ind w:firstLine="0"/>
        <w:rPr>
          <w:rFonts w:eastAsia="Calibri"/>
        </w:rPr>
      </w:pPr>
    </w:p>
    <w:p w:rsidR="005E0795" w:rsidRPr="00BE4186" w:rsidRDefault="005E0795" w:rsidP="00B84ABD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 xml:space="preserve">Таблица </w:t>
      </w:r>
      <w:r w:rsidR="0092046B" w:rsidRPr="00BE4186">
        <w:rPr>
          <w:rFonts w:eastAsia="Calibri"/>
        </w:rPr>
        <w:t>52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B84ABD" w:rsidRPr="00BE4186">
        <w:t xml:space="preserve"> подсистемы </w:t>
      </w:r>
      <w:r w:rsidR="00B84ABD" w:rsidRPr="00BE4186">
        <w:rPr>
          <w:shd w:val="clear" w:color="auto" w:fill="FFFFFF"/>
          <w:lang w:val="en-US"/>
        </w:rPr>
        <w:t>tub</w:t>
      </w:r>
      <w:r w:rsidR="00B84ABD" w:rsidRPr="00BE4186">
        <w:rPr>
          <w:shd w:val="clear" w:color="auto" w:fill="FFFFFF"/>
        </w:rPr>
        <w:t>_</w:t>
      </w:r>
      <w:r w:rsidR="00B84ABD" w:rsidRPr="00BE4186">
        <w:rPr>
          <w:shd w:val="clear" w:color="auto" w:fill="FFFFFF"/>
          <w:lang w:val="en-US"/>
        </w:rPr>
        <w:t>chemo</w:t>
      </w:r>
      <w:r w:rsidR="00B84ABD" w:rsidRPr="00BE4186">
        <w:rPr>
          <w:shd w:val="clear" w:color="auto" w:fill="FFFFFF"/>
        </w:rPr>
        <w:t>_</w:t>
      </w:r>
      <w:r w:rsidR="00B84ABD" w:rsidRPr="00BE4186">
        <w:rPr>
          <w:shd w:val="clear" w:color="auto" w:fill="FFFFFF"/>
          <w:lang w:val="en-US"/>
        </w:rPr>
        <w:t>ext</w:t>
      </w:r>
      <w:r w:rsidR="00B84ABD" w:rsidRPr="00BE4186">
        <w:rPr>
          <w:shd w:val="clear" w:color="auto" w:fill="FFFFFF"/>
        </w:rPr>
        <w:t>_</w:t>
      </w:r>
      <w:r w:rsidR="00B84ABD" w:rsidRPr="00BE4186">
        <w:rPr>
          <w:shd w:val="clear" w:color="auto" w:fill="FFFFFF"/>
          <w:lang w:val="en-US"/>
        </w:rPr>
        <w:t>prev</w:t>
      </w:r>
      <w:r w:rsidR="00B84ABD" w:rsidRPr="00BE4186">
        <w:rPr>
          <w:shd w:val="clear" w:color="auto" w:fill="FFFFFF"/>
        </w:rPr>
        <w:t>_</w:t>
      </w:r>
      <w:r w:rsidR="00B84ABD" w:rsidRPr="00BE4186">
        <w:rPr>
          <w:shd w:val="clear" w:color="auto" w:fill="FFFFFF"/>
          <w:lang w:val="en-US"/>
        </w:rPr>
        <w:t>treatment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5E0795" w:rsidRPr="00BE4186" w:rsidTr="00E418A1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4E08" w:rsidRPr="00BE4186" w:rsidRDefault="00484E08" w:rsidP="00E418A1">
            <w:pPr>
              <w:pStyle w:val="affffffa"/>
              <w:rPr>
                <w:szCs w:val="20"/>
              </w:rPr>
            </w:pPr>
          </w:p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E0795" w:rsidRPr="00BE4186" w:rsidRDefault="005E0795" w:rsidP="00E418A1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BE4186" w:rsidRPr="00BE4186" w:rsidTr="00E418A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0795" w:rsidRPr="00BE4186" w:rsidRDefault="005E0795" w:rsidP="00E418A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tub_chemo_ext_prev_treatment.read</w:t>
            </w:r>
            <w:r w:rsidR="00B84ABD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5E0795" w:rsidRPr="00BE4186" w:rsidRDefault="00154607" w:rsidP="00B84AB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Получение </w:t>
            </w:r>
            <w:r w:rsidR="00B84ABD" w:rsidRPr="00BE4186">
              <w:rPr>
                <w:szCs w:val="20"/>
                <w:shd w:val="clear" w:color="auto" w:fill="FFFFFF"/>
              </w:rPr>
              <w:t>записи</w:t>
            </w:r>
            <w:r w:rsidRPr="00BE4186">
              <w:rPr>
                <w:szCs w:val="20"/>
                <w:shd w:val="clear" w:color="auto" w:fill="FFFFFF"/>
              </w:rPr>
              <w:t xml:space="preserve"> об эпизоде предыдущего лечения </w:t>
            </w:r>
            <w:r w:rsidR="00B84ABD" w:rsidRPr="00BE4186">
              <w:rPr>
                <w:szCs w:val="20"/>
                <w:shd w:val="clear" w:color="auto" w:fill="FFFFFF"/>
              </w:rPr>
              <w:t>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записи </w:t>
            </w:r>
            <w:r w:rsidR="00B84ABD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&lt;tubChemoExtPrevTreatmentKey&gt;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&lt;startDate&gt;2020-01-01&lt;/startDate&gt;</w:t>
            </w:r>
          </w:p>
          <w:p w:rsidR="005E0795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&lt;/tubChemoExtPrevTreatmentKey&gt;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B84ABD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="00B84ABD" w:rsidRPr="00BE4186">
              <w:rPr>
                <w:b/>
                <w:szCs w:val="20"/>
              </w:rPr>
              <w:t xml:space="preserve"> успешно </w:t>
            </w:r>
            <w:r w:rsidRPr="00BE4186">
              <w:rPr>
                <w:b/>
                <w:szCs w:val="20"/>
              </w:rPr>
              <w:t>найдена: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&lt;nrTubChemoExtPrevTreatment&gt;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&lt;startDate&gt;2020-01-01&lt;/startDate&gt;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&lt;endDate&gt;2020-03-31&lt;/endDate&gt;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&lt;receivedDosage&gt;999&lt;/receivedDosage&gt;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&lt;skippedDosage&gt;999&lt;/skippedDosage&gt;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&lt;chemoMode&gt;2&lt;/chemoMode&gt;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id="5"/&gt;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&lt;prevTreatmentDosages&gt;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&lt;dosage&gt;12.000&lt;/dosage&gt;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id="24"/&gt;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&lt;/prevTreatmentDosages&gt;&lt;creatorMoOid&gt;1.2.643.5.1.13.13.12.2.1.27&lt;/creatorMoOid&gt;&lt;/nrTubChemoExtPrevTreatment&gt;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</w:t>
            </w:r>
            <w:r w:rsidR="00B84ABD" w:rsidRPr="00BE4186">
              <w:rPr>
                <w:b/>
                <w:sz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="00B84ABD" w:rsidRPr="00BE4186">
              <w:rPr>
                <w:b/>
                <w:sz w:val="20"/>
              </w:rPr>
              <w:t xml:space="preserve"> </w:t>
            </w:r>
            <w:r w:rsidRPr="00BE4186">
              <w:rPr>
                <w:b/>
                <w:sz w:val="20"/>
              </w:rPr>
              <w:t>не найдена:</w:t>
            </w:r>
          </w:p>
          <w:p w:rsidR="00B84ABD" w:rsidRPr="00BE4186" w:rsidRDefault="00B84ABD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9D4214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&lt;detail&gt;Сведения не найдены&lt;/detail&gt;</w:t>
            </w:r>
            <w:r w:rsidR="00B84ABD" w:rsidRPr="00BE4186">
              <w:rPr>
                <w:sz w:val="20"/>
              </w:rPr>
              <w:t>&lt;/error&gt;</w:t>
            </w:r>
          </w:p>
        </w:tc>
      </w:tr>
      <w:tr w:rsidR="00BE4186" w:rsidRPr="00E52521" w:rsidTr="00E418A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0795" w:rsidRPr="00BE4186" w:rsidRDefault="005E0795" w:rsidP="00E418A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154607" w:rsidP="00E418A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tub_chemo_ext_prev_treatment</w:t>
            </w:r>
            <w:r w:rsidR="005E0795" w:rsidRPr="00BE4186">
              <w:rPr>
                <w:b/>
                <w:szCs w:val="20"/>
                <w:shd w:val="clear" w:color="auto" w:fill="FFFFFF"/>
                <w:lang w:val="en-US"/>
              </w:rPr>
              <w:t>.create</w:t>
            </w:r>
            <w:r w:rsidR="005E0795" w:rsidRPr="00BE4186">
              <w:rPr>
                <w:b/>
                <w:szCs w:val="20"/>
                <w:lang w:val="en-US"/>
              </w:rPr>
              <w:t xml:space="preserve"> </w:t>
            </w:r>
            <w:r w:rsidR="00834F32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5E0795" w:rsidRPr="00BE4186" w:rsidRDefault="00154607" w:rsidP="00154607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Создание </w:t>
            </w:r>
            <w:r w:rsidR="00834F32" w:rsidRPr="00BE4186">
              <w:rPr>
                <w:b/>
                <w:szCs w:val="20"/>
                <w:shd w:val="clear" w:color="auto" w:fill="FFFFFF"/>
              </w:rPr>
              <w:t>записи об эпизоде предыдущего лечения 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создания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записи об эпизоде предыдущего лечения 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szCs w:val="20"/>
              </w:rPr>
            </w:pP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&lt;createTubChemoExtPrevTreatment&gt;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&lt;chemoKey&gt;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&lt;/chemoKey&gt;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&lt;prevTreatment&gt;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&lt;startDate&gt;2020-01-01&lt;/startDate&gt;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&lt;endDate&gt;2020-03-31&lt;/endDate&gt;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&lt;receivedDosage&gt;999&lt;/receivedDosage&gt;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&lt;skippedDosage&gt;999&lt;/skippedDosage&gt;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&lt;chemoMode&gt;2&lt;/chemoMode&gt;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&lt;chemoOutId id="5"/&gt;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&lt;prevTreatmentDosages&gt;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&lt;prevTreatmentDosage&gt;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&lt;dosage&gt;12.000&lt;/dosage&gt;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&lt;drugTypeId id="24"/&gt;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&lt;/prevTreatmentDosage&gt;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&lt;/prevTreatmentDosages&gt;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&lt;/prevTreatment&gt;</w:t>
            </w:r>
          </w:p>
          <w:p w:rsidR="005E0795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&lt;/createTubChemoExtPrevTreatment&gt;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</w:t>
            </w:r>
            <w:r w:rsidR="00834F32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="00834F32" w:rsidRPr="00BE4186">
              <w:rPr>
                <w:b/>
                <w:szCs w:val="20"/>
              </w:rPr>
              <w:t xml:space="preserve">  прошло </w:t>
            </w:r>
            <w:r w:rsidRPr="00BE4186">
              <w:rPr>
                <w:b/>
                <w:szCs w:val="20"/>
              </w:rPr>
              <w:t>успешно: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&lt;nrTubChemoExtPrevTreatment&gt;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&lt;startDate&gt;2020-01-01&lt;/startDate&gt;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&lt;endDate&gt;2020-03-31&lt;/endDate&gt;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&lt;receivedDosage&gt;999&lt;/receivedDosage&gt;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&lt;skippedDosage&gt;999&lt;/skippedDosage&gt;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&lt;chemoMode&gt;2&lt;/chemoMode&gt;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id="5"/&gt;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&lt;prevTreatmentDosages&gt;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&lt;dosage&gt;12.000&lt;/dosage&gt;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id="24"/&gt;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&lt;/prevTreatmentDosages&gt;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</w:t>
            </w:r>
            <w:r w:rsidRPr="00BE4186">
              <w:rPr>
                <w:sz w:val="20"/>
                <w:lang w:val="en-US"/>
              </w:rPr>
              <w:t>nrTubChemoExtPrevTreatment</w:t>
            </w:r>
            <w:r w:rsidRPr="00BE4186">
              <w:rPr>
                <w:sz w:val="20"/>
              </w:rPr>
              <w:t>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</w:t>
            </w:r>
            <w:r w:rsidR="00834F32" w:rsidRPr="00BE4186">
              <w:rPr>
                <w:b/>
                <w:sz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="00834F32" w:rsidRPr="00BE4186">
              <w:rPr>
                <w:b/>
                <w:sz w:val="20"/>
              </w:rPr>
              <w:t xml:space="preserve">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5E0795" w:rsidRPr="00BE4186" w:rsidRDefault="005E0795" w:rsidP="00E418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5E0795" w:rsidRPr="00BE4186" w:rsidRDefault="00834F32" w:rsidP="00834F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5E0795" w:rsidRPr="00E52521" w:rsidTr="00E418A1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0795" w:rsidRPr="00BE4186" w:rsidRDefault="005E0795" w:rsidP="00E418A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154607" w:rsidP="00E418A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tub_chemo_ext_prev_treatment</w:t>
            </w:r>
            <w:r w:rsidR="005E0795" w:rsidRPr="00BE4186">
              <w:rPr>
                <w:b/>
                <w:szCs w:val="20"/>
                <w:shd w:val="clear" w:color="auto" w:fill="FFFFFF"/>
                <w:lang w:val="en-US"/>
              </w:rPr>
              <w:t>.update</w:t>
            </w:r>
            <w:r w:rsidR="005E0795" w:rsidRPr="00BE4186">
              <w:rPr>
                <w:b/>
                <w:szCs w:val="20"/>
                <w:lang w:val="en-US"/>
              </w:rPr>
              <w:t xml:space="preserve"> </w:t>
            </w:r>
            <w:r w:rsidR="00834F32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5E0795" w:rsidRPr="00BE4186" w:rsidRDefault="00154607" w:rsidP="00834F3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Изменение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записи об эпизоде предыдущего лечения 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&lt;updateTubChemoExtPrevTreatment&gt;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&lt;prevTreatmentKey&gt;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&lt;patientCard&gt;20.00024.01&lt;/patientCard&gt;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&lt;startDate&gt;2020-01-01&lt;/startDate&gt;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&lt;/prevTreatmentKey&gt;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&lt;prevTreatment&gt;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&lt;startDate&gt;2020-01-01&lt;/startDate&gt;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&lt;endDate&gt;2020-04-01&lt;/endDate&gt;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&lt;receivedDosage&gt;111&lt;/receivedDosage&gt;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&lt;skippedDosage&gt;0&lt;/skippedDosage&gt;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&lt;chemoMode&gt;3&lt;/chemoMode&gt;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&lt;chemoOutId id="3"/&gt;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&lt;prevTreatmentDosages&gt;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 xml:space="preserve">            &lt;prevTreatmentDosage&gt;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&lt;dosage&gt;20.000&lt;/dosage&gt;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    &lt;drugTypeId id="1"/&gt;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    &lt;/prevTreatmentDosage&gt;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    &lt;/prevTreatmentDosages&gt;</w:t>
            </w:r>
          </w:p>
          <w:p w:rsidR="00763599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&lt;/prevTreatment&gt;</w:t>
            </w:r>
          </w:p>
          <w:p w:rsidR="005E0795" w:rsidRPr="00BE4186" w:rsidRDefault="00763599" w:rsidP="0076359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&lt;/updateTubChemoExtPrevTreatment&gt;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запись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="00834F32" w:rsidRPr="00BE4186">
              <w:rPr>
                <w:b/>
                <w:szCs w:val="20"/>
              </w:rPr>
              <w:t xml:space="preserve"> </w:t>
            </w:r>
            <w:r w:rsidRPr="00BE4186">
              <w:rPr>
                <w:b/>
                <w:szCs w:val="20"/>
              </w:rPr>
              <w:t>успешно</w:t>
            </w:r>
            <w:r w:rsidR="00834F32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&lt;nrTubChemoExtPrevTreatment&gt;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&lt;startDate&gt;2020-01-01&lt;/startDate&gt;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&lt;endDate&gt;2020-04-01&lt;/endDate&gt;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&lt;receivedDosage&gt;111&lt;/receivedDosage&gt;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&lt;chemoMode&gt;3&lt;/chemoMode&gt;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id="3"/&gt;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&lt;prevTreatmentDosages&gt;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&lt;dosage&gt;20.000&lt;/dosage&gt;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&lt;drugTypeId id="1"/&gt;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&lt;/prevTreatmentDosage&gt;</w:t>
            </w:r>
          </w:p>
          <w:p w:rsidR="00763599" w:rsidRPr="00BE4186" w:rsidRDefault="00763599" w:rsidP="00763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&lt;/prevTreatmentDosages&gt;&lt;creatorMoOid&gt;1.2.643.5.1.13.13.12.2.1.27&lt;/creatorMoOid&gt;&lt;/nrTubChemoExtPrevTreatment&gt;</w:t>
            </w:r>
          </w:p>
          <w:p w:rsidR="005E0795" w:rsidRPr="00BE4186" w:rsidRDefault="005E0795" w:rsidP="0015460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</w:tr>
      <w:tr w:rsidR="005E0795" w:rsidRPr="00BE4186" w:rsidTr="00E418A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0795" w:rsidRPr="00BE4186" w:rsidRDefault="005E0795" w:rsidP="00E418A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154607" w:rsidP="00E418A1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tub_chemo_ext_prev_treatment</w:t>
            </w:r>
            <w:r w:rsidR="005E0795" w:rsidRPr="00BE4186">
              <w:rPr>
                <w:b/>
                <w:szCs w:val="20"/>
                <w:shd w:val="clear" w:color="auto" w:fill="FFFFFF"/>
                <w:lang w:val="en-US"/>
              </w:rPr>
              <w:t>.list</w:t>
            </w:r>
            <w:r w:rsidR="005E0795" w:rsidRPr="00BE4186">
              <w:rPr>
                <w:b/>
                <w:szCs w:val="20"/>
                <w:lang w:val="en-US"/>
              </w:rPr>
              <w:t xml:space="preserve"> </w:t>
            </w:r>
            <w:r w:rsidR="00834F32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5E0795" w:rsidRPr="00BE4186" w:rsidRDefault="00154607" w:rsidP="00834F32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>Получение списка </w:t>
            </w:r>
            <w:r w:rsidR="00834F32" w:rsidRPr="00BE4186">
              <w:rPr>
                <w:b/>
                <w:szCs w:val="20"/>
                <w:shd w:val="clear" w:color="auto" w:fill="FFFFFF"/>
              </w:rPr>
              <w:t>записей об эпизодах предыдущего лечения 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>Пример для получения</w:t>
            </w:r>
            <w:r w:rsidR="00834F32" w:rsidRPr="00BE4186">
              <w:rPr>
                <w:b/>
                <w:szCs w:val="20"/>
              </w:rPr>
              <w:t xml:space="preserve"> списка записей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об эпизодах предыдущего лечения 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5E0795" w:rsidRPr="00BE4186" w:rsidRDefault="005E0795" w:rsidP="00E418A1">
            <w:pPr>
              <w:rPr>
                <w:sz w:val="20"/>
              </w:rPr>
            </w:pPr>
          </w:p>
          <w:p w:rsidR="00955882" w:rsidRPr="009D4214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9D4214">
              <w:rPr>
                <w:sz w:val="20"/>
                <w:lang w:val="en-US"/>
              </w:rPr>
              <w:t>&lt;</w:t>
            </w:r>
            <w:r w:rsidRPr="00BE4186">
              <w:rPr>
                <w:sz w:val="20"/>
                <w:lang w:val="en-US"/>
              </w:rPr>
              <w:t>tubChemoKey</w:t>
            </w:r>
            <w:r w:rsidRPr="009D4214">
              <w:rPr>
                <w:sz w:val="20"/>
                <w:lang w:val="en-US"/>
              </w:rPr>
              <w:t>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9D4214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154607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&lt;/tubChemoKey&gt;</w:t>
            </w:r>
          </w:p>
          <w:p w:rsidR="005E0795" w:rsidRPr="00BE4186" w:rsidRDefault="005E0795" w:rsidP="00E418A1">
            <w:pPr>
              <w:ind w:firstLine="708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795" w:rsidRPr="00BE4186" w:rsidRDefault="00834F32" w:rsidP="00E418A1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 успешно найдена</w:t>
            </w:r>
            <w:r w:rsidR="005E0795" w:rsidRPr="00BE4186">
              <w:rPr>
                <w:b/>
                <w:szCs w:val="20"/>
              </w:rPr>
              <w:t>:</w:t>
            </w:r>
          </w:p>
          <w:p w:rsidR="005E0795" w:rsidRPr="00BE4186" w:rsidRDefault="005E0795" w:rsidP="00E418A1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&lt;tubChemoExtPrevTreatments&gt;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&lt;tubChemoExtPrevTreatment&gt;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&lt;startDate&gt;2020-01-01&lt;/startDate&gt;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&lt;endDate&gt;2020-03-31&lt;/endDate&gt;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&lt;receivedDosage&gt;999&lt;/receivedDosage&gt;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&lt;skippedDosage&gt;999&lt;/skippedDosage&gt;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&lt;chemoMode&gt;2&lt;/chemoMode&gt;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&lt;chemoOutId id="5"/&gt;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&lt;prevTreatmentDosages&gt;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&lt;prevTreatmentDosage&gt;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&lt;dosage&gt;12.000&lt;/dosage&gt;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id="24"/&gt;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&lt;/prevTreatmentDosages&gt;</w:t>
            </w:r>
          </w:p>
          <w:p w:rsidR="00955882" w:rsidRPr="00BE4186" w:rsidRDefault="00955882" w:rsidP="00955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&lt;creatorMoOid&gt;1.2.643.5.1.13.13.12.2.1.27&lt;/creatorMoOid&gt;&lt;/tubChemoExtPrevTreatment&gt;</w:t>
            </w:r>
          </w:p>
          <w:p w:rsidR="005E0795" w:rsidRPr="00BE4186" w:rsidRDefault="00955882" w:rsidP="00834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&lt;/tubChemoExtPr</w:t>
            </w:r>
            <w:r w:rsidR="00834F32" w:rsidRPr="00BE4186">
              <w:rPr>
                <w:sz w:val="20"/>
              </w:rPr>
              <w:t>evTreatments&gt;</w:t>
            </w:r>
          </w:p>
        </w:tc>
      </w:tr>
      <w:tr w:rsidR="00BE4186" w:rsidRPr="00E52521" w:rsidTr="00E418A1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046B" w:rsidRPr="00BE4186" w:rsidRDefault="0092046B" w:rsidP="00E418A1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  <w:lang w:val="en-US"/>
              </w:rPr>
              <w:t>tub_chemo_ext_prev_treatment.delete</w:t>
            </w:r>
            <w:r w:rsidR="00834F32" w:rsidRPr="00BE4186">
              <w:rPr>
                <w:b/>
                <w:sz w:val="20"/>
                <w:lang w:val="en-US"/>
              </w:rPr>
              <w:t xml:space="preserve"> - </w:t>
            </w:r>
          </w:p>
          <w:p w:rsidR="0092046B" w:rsidRPr="00BE4186" w:rsidRDefault="0092046B" w:rsidP="00834F32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Удаление </w:t>
            </w:r>
            <w:r w:rsidR="00834F32" w:rsidRPr="00BE4186">
              <w:rPr>
                <w:b/>
                <w:szCs w:val="20"/>
                <w:shd w:val="clear" w:color="auto" w:fill="FFFFFF"/>
              </w:rPr>
              <w:t xml:space="preserve">записи </w:t>
            </w:r>
            <w:r w:rsidRPr="00BE4186">
              <w:rPr>
                <w:b/>
                <w:szCs w:val="20"/>
                <w:shd w:val="clear" w:color="auto" w:fill="FFFFFF"/>
              </w:rPr>
              <w:t> </w:t>
            </w:r>
            <w:r w:rsidR="00834F32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E418A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</w:rPr>
              <w:t>Пример</w:t>
            </w:r>
            <w:r w:rsidR="00834F32" w:rsidRPr="00BE4186">
              <w:rPr>
                <w:b/>
                <w:szCs w:val="20"/>
              </w:rPr>
              <w:t xml:space="preserve"> для</w:t>
            </w:r>
            <w:r w:rsidRPr="00BE4186">
              <w:rPr>
                <w:b/>
                <w:szCs w:val="20"/>
              </w:rPr>
              <w:t xml:space="preserve"> удаления </w:t>
            </w:r>
            <w:r w:rsidR="00834F32" w:rsidRPr="00BE4186">
              <w:rPr>
                <w:b/>
                <w:szCs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Pr="00BE4186">
              <w:rPr>
                <w:b/>
                <w:szCs w:val="20"/>
                <w:shd w:val="clear" w:color="auto" w:fill="FFFFFF"/>
              </w:rPr>
              <w:t>:</w:t>
            </w:r>
          </w:p>
          <w:p w:rsidR="0092046B" w:rsidRPr="00BE4186" w:rsidRDefault="0092046B" w:rsidP="00E418A1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&lt;tubChemoExtPrevTreatmentKey&gt;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&lt;patientCard&gt;20.00024.01&lt;/patientCard&gt;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955882" w:rsidRPr="00BE4186" w:rsidRDefault="00955882" w:rsidP="009558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&lt;startDate&gt;2020-01-01&lt;/startDate&gt;</w:t>
            </w:r>
          </w:p>
          <w:p w:rsidR="0092046B" w:rsidRPr="00BE4186" w:rsidRDefault="00955882" w:rsidP="00955882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szCs w:val="20"/>
                <w:lang w:val="en-US"/>
              </w:rPr>
              <w:t>&lt;/tubChemoExtPrevTreatmentKey&gt;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3E0EBB" w:rsidRPr="00BE4186" w:rsidRDefault="0092046B" w:rsidP="00834F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&lt;error&gt;&lt;code&gt;VALIDATION_FAILED&lt;/code&gt;&lt;de</w:t>
            </w:r>
            <w:r w:rsidR="003E0EBB" w:rsidRPr="00BE4186">
              <w:rPr>
                <w:sz w:val="20"/>
                <w:lang w:val="en-US"/>
              </w:rPr>
              <w:t>tail&gt;not found&lt;/detail&gt;&lt;/error&gt;</w:t>
            </w:r>
          </w:p>
          <w:p w:rsidR="00834F32" w:rsidRPr="00BE4186" w:rsidRDefault="00834F32" w:rsidP="00834F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92046B" w:rsidRPr="00BE4186" w:rsidRDefault="0092046B" w:rsidP="0092046B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834F32" w:rsidRPr="00BE4186">
              <w:rPr>
                <w:b/>
                <w:sz w:val="20"/>
              </w:rPr>
              <w:t xml:space="preserve">запись </w:t>
            </w:r>
            <w:r w:rsidR="00834F32" w:rsidRPr="00BE4186">
              <w:rPr>
                <w:b/>
                <w:sz w:val="20"/>
                <w:shd w:val="clear" w:color="auto" w:fill="FFFFFF"/>
              </w:rPr>
              <w:t>об эпизоде предыдущего лечения в карте курсов химиотерапии 4-5 режима</w:t>
            </w:r>
            <w:r w:rsidRPr="00BE4186">
              <w:rPr>
                <w:b/>
                <w:sz w:val="20"/>
              </w:rPr>
              <w:t xml:space="preserve"> успешно</w:t>
            </w:r>
            <w:r w:rsidR="00834F32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92046B" w:rsidRPr="00BE4186" w:rsidRDefault="0092046B" w:rsidP="00834F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297246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</w:t>
            </w:r>
            <w:r w:rsidR="00834F32" w:rsidRPr="00BE4186">
              <w:rPr>
                <w:sz w:val="20"/>
                <w:lang w:val="en-US"/>
              </w:rPr>
              <w:t>lone="yes"?&gt;&lt;result&gt;ok&lt;/result&gt;</w:t>
            </w:r>
          </w:p>
        </w:tc>
      </w:tr>
    </w:tbl>
    <w:p w:rsidR="005E0795" w:rsidRPr="00BE4186" w:rsidRDefault="005E0795" w:rsidP="005E0795">
      <w:pPr>
        <w:rPr>
          <w:sz w:val="20"/>
          <w:lang w:val="en-US"/>
        </w:rPr>
      </w:pPr>
    </w:p>
    <w:p w:rsidR="0092046B" w:rsidRPr="00BE4186" w:rsidRDefault="0092046B" w:rsidP="0092046B">
      <w:pPr>
        <w:pStyle w:val="3"/>
        <w:numPr>
          <w:ilvl w:val="0"/>
          <w:numId w:val="0"/>
        </w:numPr>
        <w:ind w:left="624"/>
        <w:rPr>
          <w:b/>
          <w:i w:val="0"/>
        </w:rPr>
      </w:pPr>
      <w:bookmarkStart w:id="81" w:name="_Toc54014116"/>
      <w:r w:rsidRPr="00BE4186">
        <w:rPr>
          <w:b/>
          <w:i w:val="0"/>
        </w:rPr>
        <w:lastRenderedPageBreak/>
        <w:t xml:space="preserve">Примеры запросов к подсистеме </w:t>
      </w:r>
      <w:r w:rsidRPr="00BE4186">
        <w:rPr>
          <w:b/>
          <w:i w:val="0"/>
          <w:shd w:val="clear" w:color="auto" w:fill="FFFFFF"/>
        </w:rPr>
        <w:t>tub_chemo_ext_treatment_dosage</w:t>
      </w:r>
      <w:bookmarkEnd w:id="81"/>
    </w:p>
    <w:p w:rsidR="005061DD" w:rsidRPr="00BE4186" w:rsidRDefault="005061DD" w:rsidP="005061DD">
      <w:pPr>
        <w:pStyle w:val="afffffff8"/>
        <w:rPr>
          <w:szCs w:val="28"/>
        </w:rPr>
      </w:pPr>
      <w:r w:rsidRPr="00BE4186">
        <w:rPr>
          <w:szCs w:val="28"/>
        </w:rPr>
        <w:t xml:space="preserve">Примеры запросов и ответов для проверки работы взаимодействия </w:t>
      </w:r>
      <w:r w:rsidRPr="00BE4186">
        <w:t>ИС</w:t>
      </w:r>
      <w:r w:rsidRPr="00BE4186">
        <w:rPr>
          <w:szCs w:val="28"/>
        </w:rPr>
        <w:t xml:space="preserve"> с Системой в части чтения, создания, редактирования и удаления записи о лечебных мероприятиях в карте курсов химиотерапии 4-5 режима приведены в таблице 53.</w:t>
      </w:r>
    </w:p>
    <w:p w:rsidR="005061DD" w:rsidRPr="00BE4186" w:rsidRDefault="005061DD" w:rsidP="0092046B">
      <w:pPr>
        <w:pStyle w:val="afffffff8"/>
        <w:ind w:firstLine="0"/>
        <w:jc w:val="center"/>
        <w:rPr>
          <w:szCs w:val="28"/>
        </w:rPr>
      </w:pPr>
    </w:p>
    <w:p w:rsidR="0092046B" w:rsidRPr="00BE4186" w:rsidRDefault="0092046B" w:rsidP="005061DD">
      <w:pPr>
        <w:pStyle w:val="afffffff8"/>
        <w:ind w:firstLine="0"/>
        <w:jc w:val="left"/>
        <w:rPr>
          <w:szCs w:val="28"/>
        </w:rPr>
      </w:pPr>
      <w:r w:rsidRPr="00BE4186">
        <w:rPr>
          <w:rFonts w:eastAsia="Calibri"/>
        </w:rPr>
        <w:t>Таблица 5</w:t>
      </w:r>
      <w:r w:rsidR="005061DD" w:rsidRPr="00BE4186">
        <w:rPr>
          <w:rFonts w:eastAsia="Calibri"/>
        </w:rPr>
        <w:t>3</w:t>
      </w:r>
      <w:r w:rsidRPr="00BE4186">
        <w:rPr>
          <w:rFonts w:eastAsia="Calibri"/>
        </w:rPr>
        <w:t xml:space="preserve"> – </w:t>
      </w:r>
      <w:r w:rsidRPr="00BE4186">
        <w:t>Примеры сообщений и ответов</w:t>
      </w:r>
      <w:r w:rsidR="005061DD" w:rsidRPr="00BE4186">
        <w:t xml:space="preserve"> подсистемы </w:t>
      </w:r>
      <w:r w:rsidR="005061DD" w:rsidRPr="00BE4186">
        <w:rPr>
          <w:shd w:val="clear" w:color="auto" w:fill="FFFFFF"/>
        </w:rPr>
        <w:t>tub_chemo_ext_treatment_dosage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1701"/>
        <w:gridCol w:w="3828"/>
        <w:gridCol w:w="3351"/>
      </w:tblGrid>
      <w:tr w:rsidR="0092046B" w:rsidRPr="00BE4186" w:rsidTr="0092046B">
        <w:trPr>
          <w:tblHeader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46B" w:rsidRPr="00BE4186" w:rsidRDefault="0092046B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№ п.п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Целевой метод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46B" w:rsidRPr="00BE4186" w:rsidRDefault="0092046B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Действие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046B" w:rsidRPr="00BE4186" w:rsidRDefault="0092046B" w:rsidP="0092046B">
            <w:pPr>
              <w:pStyle w:val="affffffa"/>
              <w:rPr>
                <w:szCs w:val="20"/>
              </w:rPr>
            </w:pPr>
            <w:r w:rsidRPr="00BE4186">
              <w:rPr>
                <w:szCs w:val="20"/>
              </w:rPr>
              <w:t>Результат</w:t>
            </w:r>
          </w:p>
        </w:tc>
      </w:tr>
      <w:tr w:rsidR="0092046B" w:rsidRPr="00BE4186" w:rsidTr="0092046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046B" w:rsidRPr="00BE4186" w:rsidRDefault="0092046B" w:rsidP="009204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tub_chemo_ext_treatment_dosage.read</w:t>
            </w:r>
            <w:r w:rsidR="005061DD" w:rsidRPr="00BE4186">
              <w:rPr>
                <w:b/>
                <w:szCs w:val="20"/>
                <w:shd w:val="clear" w:color="auto" w:fill="FFFFFF"/>
                <w:lang w:val="en-US"/>
              </w:rPr>
              <w:t xml:space="preserve"> - </w:t>
            </w:r>
          </w:p>
          <w:p w:rsidR="0092046B" w:rsidRPr="00BE4186" w:rsidRDefault="0092046B" w:rsidP="005061D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 xml:space="preserve">Получение </w:t>
            </w:r>
            <w:r w:rsidR="005061DD" w:rsidRPr="00BE4186">
              <w:rPr>
                <w:szCs w:val="20"/>
                <w:shd w:val="clear" w:color="auto" w:fill="FFFFFF"/>
              </w:rPr>
              <w:t>записи</w:t>
            </w:r>
            <w:r w:rsidRPr="00BE4186">
              <w:rPr>
                <w:szCs w:val="20"/>
                <w:shd w:val="clear" w:color="auto" w:fill="FFFFFF"/>
              </w:rPr>
              <w:t xml:space="preserve"> о лечебных мероприятиях </w:t>
            </w:r>
            <w:r w:rsidR="005061DD" w:rsidRPr="00BE4186">
              <w:rPr>
                <w:szCs w:val="20"/>
                <w:shd w:val="clear" w:color="auto" w:fill="FFFFFF"/>
              </w:rPr>
              <w:t>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чтения записи </w:t>
            </w:r>
            <w:r w:rsidR="005061DD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</w:rPr>
              <w:t xml:space="preserve"> </w:t>
            </w:r>
            <w:r w:rsidR="00D46788" w:rsidRPr="00BE4186">
              <w:rPr>
                <w:b/>
                <w:bCs/>
                <w:sz w:val="20"/>
                <w:shd w:val="clear" w:color="auto" w:fill="FFFFFF"/>
              </w:rPr>
              <w:t>Интенсивная</w:t>
            </w:r>
            <w:r w:rsidR="00D46788" w:rsidRPr="00BE41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r w:rsidR="00D46788" w:rsidRPr="00BE4186">
              <w:rPr>
                <w:b/>
                <w:bCs/>
                <w:sz w:val="20"/>
                <w:shd w:val="clear" w:color="auto" w:fill="FFFFFF"/>
              </w:rPr>
              <w:t>фаза</w:t>
            </w:r>
            <w:r w:rsidR="00D46788" w:rsidRPr="00BE4186">
              <w:rPr>
                <w:b/>
                <w:bCs/>
                <w:sz w:val="20"/>
                <w:shd w:val="clear" w:color="auto" w:fill="FFFFFF"/>
                <w:lang w:val="en-US"/>
              </w:rPr>
              <w:t>:</w:t>
            </w:r>
          </w:p>
          <w:p w:rsidR="005061DD" w:rsidRPr="00BE4186" w:rsidRDefault="005061DD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hd w:val="clear" w:color="auto" w:fill="FFFFFF"/>
                <w:lang w:val="en-US"/>
              </w:rPr>
            </w:pP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&lt;tubChemoExtTreatmentDosageKey&gt;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&lt;cardNumber&gt;20.00029.01&lt;/cardNumber&gt;</w:t>
            </w:r>
            <w:r w:rsidRPr="00BE4186">
              <w:rPr>
                <w:sz w:val="20"/>
                <w:lang w:val="en-US"/>
              </w:rPr>
              <w:br/>
              <w:t>&lt;intensive&gt;true&lt;/intensive&gt;</w:t>
            </w:r>
            <w:r w:rsidRPr="00BE4186">
              <w:rPr>
                <w:sz w:val="20"/>
                <w:lang w:val="en-US"/>
              </w:rPr>
              <w:br/>
              <w:t>&lt;months&gt;01.2020&lt;/months&gt;</w:t>
            </w:r>
            <w:r w:rsidRPr="00BE4186">
              <w:rPr>
                <w:sz w:val="20"/>
                <w:lang w:val="en-US"/>
              </w:rPr>
              <w:br/>
              <w:t>&lt;/tubChemoExtTreatmentDosageKey&gt;</w:t>
            </w:r>
          </w:p>
          <w:p w:rsidR="00D46788" w:rsidRPr="00BE4186" w:rsidRDefault="00D46788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526E8E" w:rsidRPr="00BE4186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526E8E" w:rsidRPr="00BE4186" w:rsidRDefault="00526E8E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5061DD" w:rsidRPr="00BE4186" w:rsidRDefault="005061DD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&lt;tubChemoExtTreatmentDosageKey&gt;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&lt;cardNumber&gt;20.00029.01&lt;/cardNumber&gt;</w:t>
            </w:r>
            <w:r w:rsidRPr="00BE4186">
              <w:rPr>
                <w:sz w:val="20"/>
                <w:lang w:val="en-US"/>
              </w:rPr>
              <w:br/>
              <w:t>&lt;intensive&gt;false&lt;/intensive&gt;</w:t>
            </w:r>
            <w:r w:rsidRPr="00BE4186">
              <w:rPr>
                <w:sz w:val="20"/>
                <w:lang w:val="en-US"/>
              </w:rPr>
              <w:br/>
              <w:t>&lt;months&gt;01.2020&lt;/months&gt;</w:t>
            </w:r>
            <w:r w:rsidRPr="00BE4186">
              <w:rPr>
                <w:sz w:val="20"/>
                <w:lang w:val="en-US"/>
              </w:rPr>
              <w:br/>
              <w:t>&lt;/tubChemoExtTreatmentDosageKey&gt;</w:t>
            </w:r>
          </w:p>
          <w:p w:rsidR="00526E8E" w:rsidRPr="00BE4186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="005061DD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="005061DD" w:rsidRPr="00BE4186">
              <w:rPr>
                <w:b/>
                <w:szCs w:val="20"/>
              </w:rPr>
              <w:t xml:space="preserve"> успешно </w:t>
            </w:r>
            <w:r w:rsidRPr="00BE4186">
              <w:rPr>
                <w:b/>
                <w:szCs w:val="20"/>
              </w:rPr>
              <w:t>найдена: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2046B" w:rsidRPr="009D4214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Интенсивная</w:t>
            </w:r>
            <w:r w:rsidRPr="009D4214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фаза</w:t>
            </w:r>
            <w:r w:rsidRPr="009D4214">
              <w:rPr>
                <w:b/>
                <w:sz w:val="20"/>
                <w:lang w:val="en-US"/>
              </w:rPr>
              <w:t>:</w:t>
            </w:r>
          </w:p>
          <w:p w:rsidR="005061DD" w:rsidRPr="009D4214" w:rsidRDefault="005061DD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&lt;nrTubChemoExtTreatment&gt;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&lt;intensive&gt;true&lt;/intensive&gt;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&lt;months&gt;01.2020&lt;/months&gt;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&lt;note&gt;note_1&lt;/note&gt;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&lt;dosage&gt;0.751&lt;/dosage&gt;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&lt;creatorMoOid&gt;1.2.643.5.1.13.13.12.2.1.27&lt;/creatorMoOid&gt;&lt;/nrTubChemoExtTreatment&gt;</w:t>
            </w:r>
          </w:p>
          <w:p w:rsidR="00526E8E" w:rsidRPr="00BE4186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526E8E" w:rsidRPr="00BE4186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526E8E" w:rsidRPr="00BE4186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5061DD" w:rsidRPr="00BE4186" w:rsidRDefault="005061DD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&lt;nrTubChemoExtTreatment&gt;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&lt;intensive&gt;false&lt;/intensive&gt;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&lt;months&gt;01.2020&lt;/months&gt;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&lt;note&gt;note_1&lt;/note&gt;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&lt;withoutControl&gt;false&lt;/withoutControl&gt;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&lt;creatorMoOid&gt;1.2.643.5.1.13.13.12.2.1.27&lt;/creatorMoOid&gt;&lt;/nrTubChemoExtTreatment&gt;</w:t>
            </w:r>
          </w:p>
          <w:p w:rsidR="00526E8E" w:rsidRPr="00BE4186" w:rsidRDefault="00526E8E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</w:t>
            </w:r>
            <w:r w:rsidR="005061DD" w:rsidRPr="00BE4186">
              <w:rPr>
                <w:b/>
                <w:sz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="005061DD" w:rsidRPr="00BE4186">
              <w:rPr>
                <w:b/>
                <w:sz w:val="20"/>
              </w:rPr>
              <w:t xml:space="preserve"> </w:t>
            </w:r>
            <w:r w:rsidRPr="00BE4186">
              <w:rPr>
                <w:b/>
                <w:sz w:val="20"/>
              </w:rPr>
              <w:t>не найдена: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&lt;code&gt;NOT_FOUND&lt;/code&gt;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lang w:val="en-US"/>
              </w:rPr>
              <w:t xml:space="preserve">    </w:t>
            </w:r>
            <w:r w:rsidRPr="00BE4186">
              <w:rPr>
                <w:sz w:val="20"/>
              </w:rPr>
              <w:t>&lt;detail&gt;Сведения об организации лечения не найдены&lt;/detail&gt;</w:t>
            </w:r>
          </w:p>
          <w:p w:rsidR="0092046B" w:rsidRPr="00BE4186" w:rsidRDefault="005061DD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&lt;/error&gt;</w:t>
            </w:r>
          </w:p>
        </w:tc>
      </w:tr>
      <w:tr w:rsidR="0092046B" w:rsidRPr="00E52521" w:rsidTr="0092046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046B" w:rsidRPr="00BE4186" w:rsidRDefault="0092046B" w:rsidP="009204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tub_chemo_ext_treatment_dosage.create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="005061DD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92046B" w:rsidRPr="00BE4186" w:rsidRDefault="0092046B" w:rsidP="005061DD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Создание </w:t>
            </w:r>
            <w:r w:rsidR="005061DD" w:rsidRPr="00BE4186">
              <w:rPr>
                <w:szCs w:val="20"/>
                <w:shd w:val="clear" w:color="auto" w:fill="FFFFFF"/>
              </w:rPr>
              <w:t>записи</w:t>
            </w:r>
            <w:r w:rsidRPr="00BE4186">
              <w:rPr>
                <w:szCs w:val="20"/>
                <w:shd w:val="clear" w:color="auto" w:fill="FFFFFF"/>
              </w:rPr>
              <w:t xml:space="preserve"> </w:t>
            </w:r>
            <w:r w:rsidR="005061DD" w:rsidRPr="00BE4186">
              <w:rPr>
                <w:szCs w:val="20"/>
                <w:shd w:val="clear" w:color="auto" w:fill="FFFFFF"/>
              </w:rPr>
              <w:t xml:space="preserve">о лечебных мероприятиях в </w:t>
            </w:r>
            <w:r w:rsidR="005061DD" w:rsidRPr="00BE4186">
              <w:rPr>
                <w:szCs w:val="20"/>
                <w:shd w:val="clear" w:color="auto" w:fill="FFFFFF"/>
              </w:rPr>
              <w:lastRenderedPageBreak/>
              <w:t>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Пример для создания </w:t>
            </w:r>
            <w:r w:rsidR="005061DD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061DD" w:rsidRPr="00BE4186" w:rsidRDefault="005061DD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061DD" w:rsidRPr="00BE4186" w:rsidRDefault="005061DD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C4322" w:rsidRPr="00BE4186" w:rsidRDefault="00CC4322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lastRenderedPageBreak/>
              <w:t>Интенсивная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5061DD" w:rsidRPr="00BE4186" w:rsidRDefault="005061DD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&lt;createTubChemoExtTreatment&gt;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&lt;chemoKey&gt;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&lt;patientCard&gt;20.00024.01&lt;/patientCard&gt;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&lt;cardNumber&gt;20.00029.01&lt;/cardNumber&gt;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&lt;/chemoKey&gt;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&lt;tubChemoExtTreatment&gt;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&lt;intensive&gt;true&lt;/intensive&gt;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&lt;months&gt;01.2020&lt;/months&gt;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&lt;daysSet&gt;30&lt;/daysSet&gt;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&lt;daysSkip&gt;0&lt;/daysSkip&gt;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&lt;weight&gt;54&lt;/weight&gt;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&lt;moOid&gt;1.2.643.5.1.13.13.12.2.1.27&lt;/moOid&gt;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&lt;note&gt;note_1&lt;/note&gt;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&lt;moDeptId id="1"/&gt;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&lt;dosage&gt;1.501&lt;/dosage&gt;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&lt;skippedDosage&gt;0&lt;/skippedDosage&gt;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&lt;drugTypeId id="4"/&gt;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&lt;treatmentDosageLogs&gt;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&lt;dosage&gt;1.501&lt;/dosage&gt;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&lt;dayNum&gt;1&lt;/dayNum&gt;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&lt;dosage&gt;1.501&lt;/dosage&gt;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&lt;dayNum&gt;4&lt;/dayNum&gt;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&lt;/treatmentDosageLogs&gt;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&lt;dosage&gt;0.751&lt;/dosage&gt;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&lt;skippedDosage&gt;0&lt;/skippedDosage&gt;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&lt;drugTypeId id="13"/&gt;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&lt;treatmentDosageLogs&gt;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&lt;dosage&gt;0.751&lt;/dosage&gt;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&lt;dayNum&gt;27&lt;/dayNum&gt;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&lt;dosage&gt;0.751&lt;/dosage&gt;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&lt;dayNum&gt;10&lt;/dayNum&gt;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&lt;/treatmentDosageLogs&gt;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&lt;/treatmentDosages&gt;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&lt;treatmentSigns&gt;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&lt;treatmentSign&gt;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&lt;dayNum&gt;1&lt;/dayNum&gt;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&lt;dayRecord&gt;+&lt;/dayRecord&gt;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&lt;/treatmentSign&gt;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lastRenderedPageBreak/>
              <w:t>&lt;treatmentSign&gt;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&lt;dayNum&gt;4&lt;/dayNum&gt;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&lt;dayRecord&gt;+&lt;/dayRecord&gt;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&lt;/treatmentSign&gt;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&lt;/treatmentSigns&gt;</w:t>
            </w:r>
          </w:p>
          <w:p w:rsidR="00B50BA1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&lt;/tubChemoExtTreatment&gt;</w:t>
            </w:r>
          </w:p>
          <w:p w:rsidR="0092046B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&lt;/createTubChemoExtTreatment&gt;</w:t>
            </w: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  <w:r w:rsidRPr="00BE4186">
              <w:rPr>
                <w:b/>
                <w:sz w:val="20"/>
                <w:shd w:val="clear" w:color="auto" w:fill="FFFFFF"/>
              </w:rPr>
              <w:t>Фаза</w:t>
            </w:r>
            <w:r w:rsidRPr="00BE4186">
              <w:rPr>
                <w:b/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sz w:val="20"/>
                <w:shd w:val="clear" w:color="auto" w:fill="FFFFFF"/>
              </w:rPr>
              <w:t>продолжения</w:t>
            </w:r>
            <w:r w:rsidRPr="00BE4186">
              <w:rPr>
                <w:b/>
                <w:sz w:val="20"/>
                <w:shd w:val="clear" w:color="auto" w:fill="FFFFFF"/>
                <w:lang w:val="en-US"/>
              </w:rPr>
              <w:t>:</w:t>
            </w:r>
          </w:p>
          <w:p w:rsidR="005061DD" w:rsidRPr="00BE4186" w:rsidRDefault="005061DD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&lt;createTubChemoExtTreatment&gt;</w:t>
            </w:r>
            <w:r w:rsidRPr="00BE4186">
              <w:rPr>
                <w:sz w:val="20"/>
                <w:lang w:val="en-US"/>
              </w:rPr>
              <w:br/>
              <w:t>&lt;chemoKey&gt;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&lt;cardNumber&gt;20.00029.01&lt;/cardNumber&gt;</w:t>
            </w:r>
            <w:r w:rsidRPr="00BE4186">
              <w:rPr>
                <w:sz w:val="20"/>
                <w:lang w:val="en-US"/>
              </w:rPr>
              <w:br/>
              <w:t>&lt;/chemoKey&gt;</w:t>
            </w:r>
            <w:r w:rsidRPr="00BE4186">
              <w:rPr>
                <w:sz w:val="20"/>
                <w:lang w:val="en-US"/>
              </w:rPr>
              <w:br/>
              <w:t>&lt;tubChemoExtTreatment&gt;</w:t>
            </w:r>
            <w:r w:rsidRPr="00BE4186">
              <w:rPr>
                <w:sz w:val="20"/>
                <w:lang w:val="en-US"/>
              </w:rPr>
              <w:br/>
              <w:t>&lt;intensive&gt;false&lt;/intensive&gt;</w:t>
            </w:r>
            <w:r w:rsidRPr="00BE4186">
              <w:rPr>
                <w:sz w:val="20"/>
                <w:lang w:val="en-US"/>
              </w:rPr>
              <w:br/>
              <w:t>&lt;months&gt;04.2020&lt;/months&gt;</w:t>
            </w:r>
            <w:r w:rsidRPr="00BE4186">
              <w:rPr>
                <w:sz w:val="20"/>
                <w:lang w:val="en-US"/>
              </w:rPr>
              <w:br/>
              <w:t>&lt;daysSet&gt;30&lt;/daysSet&gt;</w:t>
            </w:r>
            <w:r w:rsidRPr="00BE4186">
              <w:rPr>
                <w:sz w:val="20"/>
                <w:lang w:val="en-US"/>
              </w:rPr>
              <w:br/>
              <w:t>&lt;daysSkip&gt;0&lt;/daysSkip&gt;</w:t>
            </w:r>
            <w:r w:rsidRPr="00BE4186">
              <w:rPr>
                <w:sz w:val="20"/>
                <w:lang w:val="en-US"/>
              </w:rPr>
              <w:br/>
              <w:t>&lt;weight&gt;54&lt;/weight&gt;</w:t>
            </w:r>
            <w:r w:rsidRPr="00BE4186">
              <w:rPr>
                <w:sz w:val="20"/>
                <w:lang w:val="en-US"/>
              </w:rPr>
              <w:br/>
              <w:t>&lt;moOid&gt;1.2.643.5.1.13.13.12.2.1.27&lt;/moOid&gt;</w:t>
            </w:r>
            <w:r w:rsidRPr="00BE4186">
              <w:rPr>
                <w:sz w:val="20"/>
                <w:lang w:val="en-US"/>
              </w:rPr>
              <w:br/>
              <w:t>&lt;note&gt;note_1&lt;/note&gt;</w:t>
            </w:r>
            <w:r w:rsidRPr="00BE4186">
              <w:rPr>
                <w:sz w:val="20"/>
                <w:lang w:val="en-US"/>
              </w:rPr>
              <w:br/>
              <w:t>&lt;moDeptId id="1"/&gt;</w:t>
            </w:r>
            <w:r w:rsidRPr="00BE4186">
              <w:rPr>
                <w:sz w:val="20"/>
                <w:lang w:val="en-US"/>
              </w:rPr>
              <w:br/>
              <w:t>&lt;treatmentDosages&gt;</w:t>
            </w:r>
            <w:r w:rsidRPr="00BE4186">
              <w:rPr>
                <w:sz w:val="20"/>
                <w:lang w:val="en-US"/>
              </w:rPr>
              <w:br/>
              <w:t>&lt;treatmentDosage&gt;</w:t>
            </w:r>
            <w:r w:rsidRPr="00BE4186">
              <w:rPr>
                <w:sz w:val="20"/>
                <w:lang w:val="en-US"/>
              </w:rPr>
              <w:br/>
              <w:t>&lt;dosage&gt;1.501&lt;/dosage&gt;</w:t>
            </w:r>
            <w:r w:rsidRPr="00BE4186">
              <w:rPr>
                <w:sz w:val="20"/>
                <w:lang w:val="en-US"/>
              </w:rPr>
              <w:br/>
              <w:t>&lt;skippedDosage&gt;0&lt;/skippedDosage&gt;</w:t>
            </w:r>
            <w:r w:rsidRPr="00BE4186">
              <w:rPr>
                <w:sz w:val="20"/>
                <w:lang w:val="en-US"/>
              </w:rPr>
              <w:br/>
              <w:t>&lt;drugTypeId id="4"/&gt;</w:t>
            </w:r>
            <w:r w:rsidRPr="00BE4186">
              <w:rPr>
                <w:sz w:val="20"/>
                <w:lang w:val="en-US"/>
              </w:rPr>
              <w:br/>
              <w:t>&lt;treatmentDosageLogs&gt;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&lt;dosage&gt;1.501&lt;/dosage&gt;</w:t>
            </w:r>
            <w:r w:rsidRPr="00BE4186">
              <w:rPr>
                <w:sz w:val="20"/>
                <w:lang w:val="en-US"/>
              </w:rPr>
              <w:br/>
              <w:t>&lt;withoutControl&gt;false&lt;/withoutControl&gt;</w:t>
            </w:r>
            <w:r w:rsidRPr="00BE4186">
              <w:rPr>
                <w:sz w:val="20"/>
                <w:lang w:val="en-US"/>
              </w:rPr>
              <w:br/>
              <w:t>&lt;dayNum&gt;1&lt;/dayNum&gt;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&lt;dosage&gt;1.501&lt;/dosage&gt;</w:t>
            </w:r>
            <w:r w:rsidRPr="00BE4186">
              <w:rPr>
                <w:sz w:val="20"/>
                <w:lang w:val="en-US"/>
              </w:rPr>
              <w:br/>
              <w:t>&lt;withoutControl&gt;false&lt;/withoutControl&gt;</w:t>
            </w:r>
            <w:r w:rsidRPr="00BE4186">
              <w:rPr>
                <w:sz w:val="20"/>
                <w:lang w:val="en-US"/>
              </w:rPr>
              <w:br/>
              <w:t>&lt;dayNum&gt;4&lt;/dayNum&gt;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&lt;/treatmentDosageLogs&gt;</w:t>
            </w:r>
            <w:r w:rsidRPr="00BE4186">
              <w:rPr>
                <w:sz w:val="20"/>
                <w:lang w:val="en-US"/>
              </w:rPr>
              <w:br/>
              <w:t>&lt;/treatmentDosage&gt;</w:t>
            </w:r>
            <w:r w:rsidRPr="00BE4186">
              <w:rPr>
                <w:sz w:val="20"/>
                <w:lang w:val="en-US"/>
              </w:rPr>
              <w:br/>
              <w:t>&lt;treatmentDosage&gt;</w:t>
            </w:r>
            <w:r w:rsidRPr="00BE4186">
              <w:rPr>
                <w:sz w:val="20"/>
                <w:lang w:val="en-US"/>
              </w:rPr>
              <w:br/>
              <w:t>&lt;dosage&gt;0.751&lt;/dosage&gt;</w:t>
            </w:r>
            <w:r w:rsidRPr="00BE4186">
              <w:rPr>
                <w:sz w:val="20"/>
                <w:lang w:val="en-US"/>
              </w:rPr>
              <w:br/>
              <w:t>&lt;skippedDosage&gt;0&lt;/skippedDosage&gt;</w:t>
            </w:r>
            <w:r w:rsidRPr="00BE4186">
              <w:rPr>
                <w:sz w:val="20"/>
                <w:lang w:val="en-US"/>
              </w:rPr>
              <w:br/>
              <w:t>&lt;drugTypeId id="13"/&gt;</w:t>
            </w:r>
            <w:r w:rsidRPr="00BE4186">
              <w:rPr>
                <w:sz w:val="20"/>
                <w:lang w:val="en-US"/>
              </w:rPr>
              <w:br/>
              <w:t>&lt;treatmentDosageLogs&gt;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&lt;dosage&gt;0.751&lt;/dosage&gt;</w:t>
            </w:r>
            <w:r w:rsidRPr="00BE4186">
              <w:rPr>
                <w:sz w:val="20"/>
                <w:lang w:val="en-US"/>
              </w:rPr>
              <w:br/>
              <w:t>&lt;withoutControl&gt;true&lt;/withoutControl&gt;</w:t>
            </w:r>
            <w:r w:rsidRPr="00BE4186">
              <w:rPr>
                <w:sz w:val="20"/>
                <w:lang w:val="en-US"/>
              </w:rPr>
              <w:br/>
              <w:t>&lt;dayNum&gt;27&lt;/dayNum&gt;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&lt;dosage&gt;0.751&lt;/dosage&gt;</w:t>
            </w:r>
            <w:r w:rsidRPr="00BE4186">
              <w:rPr>
                <w:sz w:val="20"/>
                <w:lang w:val="en-US"/>
              </w:rPr>
              <w:br/>
              <w:t>&lt;withoutControl&gt;false&lt;/withoutControl&gt;</w:t>
            </w:r>
            <w:r w:rsidRPr="00BE4186">
              <w:rPr>
                <w:sz w:val="20"/>
                <w:lang w:val="en-US"/>
              </w:rPr>
              <w:br/>
              <w:t>&lt;dayNum&gt;10&lt;/dayNum&gt;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lang w:val="en-US"/>
              </w:rPr>
              <w:lastRenderedPageBreak/>
              <w:t>&lt;/treatmentDosageLog&gt;</w:t>
            </w:r>
            <w:r w:rsidRPr="00BE4186">
              <w:rPr>
                <w:sz w:val="20"/>
                <w:lang w:val="en-US"/>
              </w:rPr>
              <w:br/>
              <w:t>&lt;/treatmentDosageLogs&gt;</w:t>
            </w:r>
            <w:r w:rsidRPr="00BE4186">
              <w:rPr>
                <w:sz w:val="20"/>
                <w:lang w:val="en-US"/>
              </w:rPr>
              <w:br/>
              <w:t>&lt;/treatmentDosage&gt;</w:t>
            </w:r>
            <w:r w:rsidRPr="00BE4186">
              <w:rPr>
                <w:sz w:val="20"/>
                <w:lang w:val="en-US"/>
              </w:rPr>
              <w:br/>
              <w:t>&lt;/treatmentDosages&gt;</w:t>
            </w:r>
            <w:r w:rsidRPr="00BE4186">
              <w:rPr>
                <w:sz w:val="20"/>
                <w:lang w:val="en-US"/>
              </w:rPr>
              <w:br/>
              <w:t>&lt;treatmentSigns&gt;</w:t>
            </w:r>
            <w:r w:rsidRPr="00BE4186">
              <w:rPr>
                <w:sz w:val="20"/>
                <w:lang w:val="en-US"/>
              </w:rPr>
              <w:br/>
              <w:t>&lt;treatmentSign&gt;</w:t>
            </w:r>
            <w:r w:rsidRPr="00BE4186">
              <w:rPr>
                <w:sz w:val="20"/>
                <w:lang w:val="en-US"/>
              </w:rPr>
              <w:br/>
              <w:t>&lt;dayNum&gt;1&lt;/dayNum&gt;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>&lt;/treatmentSign&gt;</w:t>
            </w:r>
            <w:r w:rsidRPr="00BE4186">
              <w:rPr>
                <w:sz w:val="20"/>
                <w:lang w:val="en-US"/>
              </w:rPr>
              <w:br/>
              <w:t>&lt;treatmentSign&gt;</w:t>
            </w:r>
            <w:r w:rsidRPr="00BE4186">
              <w:rPr>
                <w:sz w:val="20"/>
                <w:lang w:val="en-US"/>
              </w:rPr>
              <w:br/>
              <w:t>&lt;dayNum&gt;4&lt;/dayNum&gt;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>&lt;/treatmentSign&gt;</w:t>
            </w:r>
            <w:r w:rsidRPr="00BE4186">
              <w:rPr>
                <w:sz w:val="20"/>
                <w:lang w:val="en-US"/>
              </w:rPr>
              <w:br/>
              <w:t>&lt;/treatmentSigns&gt;</w:t>
            </w:r>
            <w:r w:rsidRPr="00BE4186">
              <w:rPr>
                <w:sz w:val="20"/>
                <w:lang w:val="en-US"/>
              </w:rPr>
              <w:br/>
              <w:t>&lt;/tubChemoExtTreatment&gt;</w:t>
            </w:r>
            <w:r w:rsidRPr="00BE4186">
              <w:rPr>
                <w:sz w:val="20"/>
                <w:lang w:val="en-US"/>
              </w:rPr>
              <w:br/>
              <w:t>&lt;/createTubChemoExtTreatment&gt;</w:t>
            </w: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</w:t>
            </w:r>
            <w:r w:rsidR="005061DD" w:rsidRPr="00BE4186">
              <w:rPr>
                <w:b/>
                <w:szCs w:val="20"/>
              </w:rPr>
              <w:t>создание записи</w:t>
            </w:r>
            <w:r w:rsidRPr="00BE4186">
              <w:rPr>
                <w:b/>
                <w:szCs w:val="20"/>
              </w:rPr>
              <w:t xml:space="preserve"> </w:t>
            </w:r>
            <w:r w:rsidR="005061DD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 прошло</w:t>
            </w:r>
            <w:r w:rsidRPr="00BE4186">
              <w:rPr>
                <w:b/>
                <w:szCs w:val="20"/>
              </w:rPr>
              <w:t xml:space="preserve"> успешно: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5061DD" w:rsidRPr="00BE4186" w:rsidRDefault="005061DD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CC4322" w:rsidRPr="00BE4186" w:rsidRDefault="00CC4322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</w:rPr>
              <w:lastRenderedPageBreak/>
              <w:t>Интенсивная</w:t>
            </w:r>
            <w:r w:rsidRPr="00BE4186">
              <w:rPr>
                <w:b/>
                <w:szCs w:val="20"/>
                <w:lang w:val="en-US"/>
              </w:rPr>
              <w:t xml:space="preserve"> </w:t>
            </w:r>
            <w:r w:rsidRPr="00BE4186">
              <w:rPr>
                <w:b/>
                <w:szCs w:val="20"/>
              </w:rPr>
              <w:t>фаза</w:t>
            </w:r>
            <w:r w:rsidRPr="00BE4186">
              <w:rPr>
                <w:b/>
                <w:szCs w:val="20"/>
                <w:lang w:val="en-US"/>
              </w:rPr>
              <w:t>:</w:t>
            </w:r>
          </w:p>
          <w:p w:rsidR="005061DD" w:rsidRPr="00BE4186" w:rsidRDefault="005061DD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&lt;nrTubChemoExtTreatment&gt;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&lt;intensive&gt;true&lt;/intensive&gt;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&lt;months&gt;01.2020&lt;/months&gt;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&lt;daysSet&gt;30&lt;/daysSet&gt;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&lt;daysSkip&gt;0&lt;/daysSkip&gt;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&lt;weight&gt;54&lt;/weight&gt;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&lt;moOid&gt;1.2.643.5.1.13.13.12.2.1.27&lt;/moOid&gt;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&lt;note&gt;note_1&lt;/note&gt;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&lt;moDeptId id="1"/&gt;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&lt;dosage&gt;1.501&lt;/dosage&gt;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&lt;skippedDosage&gt;0&lt;/skippedDosage&gt;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&lt;drugTypeId id="4"/&gt;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&lt;treatmentDosageLogs&gt;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&lt;dosage&gt;1.501&lt;/dosage&gt;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&lt;dayNum&gt;1&lt;/dayNum&gt;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&lt;dosage&gt;1.501&lt;/dosage&gt;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&lt;dayNum&gt;4&lt;/dayNum&gt;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&lt;/treatmentDosageLogs&gt;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&lt;dosage&gt;0.751&lt;/dosage&gt;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&lt;skippedDosage&gt;0&lt;/skippedDosage&gt;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&lt;drugTypeId id="13"/&gt;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&lt;treatmentDosageLogs&gt;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&lt;dosage&gt;0.751&lt;/dosage&gt;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&lt;dayNum&gt;27&lt;/dayNum&gt;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&lt;dosage&gt;0.751&lt;/dosage&gt;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&lt;withoutControl&gt;true&lt;/withoutControl&gt;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&lt;dayNum&gt;10&lt;/dayNum&gt;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&lt;/treatmentDosageLog&gt;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&lt;/treatmentDosageLogs&gt;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&lt;/treatmentDosages&gt;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&lt;treatmentSigns&gt;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&lt;treatmentSign&gt;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&lt;dayNum&gt;4&lt;/dayNum&gt;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&lt;dayRecord&gt;+&lt;/dayRecord&gt;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lastRenderedPageBreak/>
              <w:t>&lt;/treatmentSign&gt;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&lt;treatmentSign&gt;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&lt;dayNum&gt;1&lt;/dayNum&gt;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&lt;dayRecord&gt;+&lt;/dayRecord&gt;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&lt;/treatmentSign&gt;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&lt;/treatmentSigns&gt;</w:t>
            </w:r>
          </w:p>
          <w:p w:rsidR="00B50BA1" w:rsidRPr="00BE4186" w:rsidRDefault="00B50BA1" w:rsidP="00B50BA1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&lt;creatorMoOid&gt;1.2.643.5.1.13.13.12.2.1.27&lt;/creatorMoOid&gt;&lt;/nrTubChemoExtTreatment&gt;</w:t>
            </w:r>
          </w:p>
          <w:p w:rsidR="00C276F2" w:rsidRPr="00BE4186" w:rsidRDefault="00B50BA1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</w:t>
            </w: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5061DD" w:rsidRPr="00BE4186" w:rsidRDefault="005061DD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&lt;nrTubChemoExtTreatment&gt;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&lt;intensive&gt;false&lt;/intensive&gt;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&lt;months&gt;01.2020&lt;/months&gt;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&lt;note&gt;note_1&lt;/note&gt;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&lt;withoutControl&gt;false&lt;/withoutControl&gt;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CC4322" w:rsidRPr="00BE4186" w:rsidRDefault="00CC4322" w:rsidP="00CC4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&lt;creatorMoOid&gt;1.2.643.5.1.13.13.12.2.1.27&lt;/creatorMoOid&gt;&lt;/nrTubChemoExtTreatment&gt;</w:t>
            </w: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CC4322" w:rsidRPr="00BE4186" w:rsidRDefault="00CC4322" w:rsidP="00B50BA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запись </w:t>
            </w:r>
            <w:r w:rsidR="005061DD" w:rsidRPr="00BE4186">
              <w:rPr>
                <w:b/>
                <w:sz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="00C276F2" w:rsidRPr="00BE4186">
              <w:rPr>
                <w:b/>
                <w:sz w:val="20"/>
                <w:shd w:val="clear" w:color="auto" w:fill="FFFFFF"/>
              </w:rPr>
              <w:t xml:space="preserve"> </w:t>
            </w:r>
            <w:r w:rsidRPr="00BE4186">
              <w:rPr>
                <w:b/>
                <w:sz w:val="20"/>
              </w:rPr>
              <w:t>уже существует: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&lt;error&gt;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&lt;code&gt;VALIDATION_FAILED&lt;/code&gt;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    &lt;detail&gt;already exists&lt;/detail&gt;</w:t>
            </w:r>
          </w:p>
          <w:p w:rsidR="0092046B" w:rsidRPr="00BE4186" w:rsidRDefault="001B5BC0" w:rsidP="001B5BC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&lt;/error&gt;</w:t>
            </w:r>
          </w:p>
        </w:tc>
      </w:tr>
      <w:tr w:rsidR="0092046B" w:rsidRPr="00E52521" w:rsidTr="0092046B">
        <w:trPr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046B" w:rsidRPr="00BE4186" w:rsidRDefault="0092046B" w:rsidP="009204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C276F2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tub_chemo_ext_treatment_dosage</w:t>
            </w:r>
            <w:r w:rsidR="0092046B" w:rsidRPr="00BE4186">
              <w:rPr>
                <w:b/>
                <w:szCs w:val="20"/>
                <w:shd w:val="clear" w:color="auto" w:fill="FFFFFF"/>
                <w:lang w:val="en-US"/>
              </w:rPr>
              <w:t>.update</w:t>
            </w:r>
            <w:r w:rsidR="0092046B" w:rsidRPr="00BE4186">
              <w:rPr>
                <w:b/>
                <w:szCs w:val="20"/>
                <w:lang w:val="en-US"/>
              </w:rPr>
              <w:t xml:space="preserve"> </w:t>
            </w:r>
            <w:r w:rsidR="001B5BC0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92046B" w:rsidRPr="00BE4186" w:rsidRDefault="0092046B" w:rsidP="001B5BC0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  <w:shd w:val="clear" w:color="auto" w:fill="FFFFFF"/>
              </w:rPr>
              <w:t xml:space="preserve">Изменение </w:t>
            </w:r>
            <w:r w:rsidR="001B5BC0" w:rsidRPr="00BE4186">
              <w:rPr>
                <w:b/>
                <w:szCs w:val="20"/>
                <w:shd w:val="clear" w:color="auto" w:fill="FFFFFF"/>
              </w:rPr>
              <w:t>записи о лечебных мероприятиях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обновления записи </w:t>
            </w:r>
            <w:r w:rsidR="001B5BC0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</w:rPr>
              <w:t xml:space="preserve"> </w:t>
            </w:r>
          </w:p>
          <w:p w:rsidR="00F343E2" w:rsidRPr="00BE4186" w:rsidRDefault="00F343E2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  <w:r w:rsidRPr="00BE4186">
              <w:rPr>
                <w:b/>
                <w:sz w:val="20"/>
                <w:shd w:val="clear" w:color="auto" w:fill="FFFFFF"/>
              </w:rPr>
              <w:t>Интенсивная</w:t>
            </w:r>
            <w:r w:rsidRPr="00BE4186">
              <w:rPr>
                <w:b/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sz w:val="20"/>
                <w:shd w:val="clear" w:color="auto" w:fill="FFFFFF"/>
              </w:rPr>
              <w:t>фаза</w:t>
            </w:r>
            <w:r w:rsidRPr="00BE4186">
              <w:rPr>
                <w:b/>
                <w:sz w:val="20"/>
                <w:shd w:val="clear" w:color="auto" w:fill="FFFFFF"/>
                <w:lang w:val="en-US"/>
              </w:rPr>
              <w:t>:</w:t>
            </w:r>
          </w:p>
          <w:p w:rsidR="001B5BC0" w:rsidRPr="00BE4186" w:rsidRDefault="001B5BC0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</w:p>
          <w:p w:rsidR="00F343E2" w:rsidRPr="00BE4186" w:rsidRDefault="00F343E2" w:rsidP="00F34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&lt;updateTubChemoExtTreatment&gt;</w:t>
            </w:r>
            <w:r w:rsidRPr="00BE4186">
              <w:rPr>
                <w:sz w:val="20"/>
                <w:lang w:val="en-US"/>
              </w:rPr>
              <w:br/>
              <w:t>&lt;treatmentKey&gt;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&lt;cardNumber&gt;20.00029.01&lt;/cardNumber&gt;</w:t>
            </w:r>
            <w:r w:rsidRPr="00BE4186">
              <w:rPr>
                <w:sz w:val="20"/>
                <w:lang w:val="en-US"/>
              </w:rPr>
              <w:br/>
              <w:t>&lt;intensive&gt;true&lt;/intensive&gt;</w:t>
            </w:r>
            <w:r w:rsidRPr="00BE4186">
              <w:rPr>
                <w:sz w:val="20"/>
                <w:lang w:val="en-US"/>
              </w:rPr>
              <w:br/>
              <w:t xml:space="preserve">&lt;months&gt;01.2020&lt;/months&gt; </w:t>
            </w:r>
            <w:r w:rsidRPr="00BE4186">
              <w:rPr>
                <w:sz w:val="20"/>
                <w:lang w:val="en-US"/>
              </w:rPr>
              <w:br/>
              <w:t>&lt;/treatmentKey&gt;</w:t>
            </w:r>
            <w:r w:rsidRPr="00BE4186">
              <w:rPr>
                <w:sz w:val="20"/>
                <w:lang w:val="en-US"/>
              </w:rPr>
              <w:br/>
              <w:t>&lt;tubChemoExtTreatment&gt;</w:t>
            </w:r>
            <w:r w:rsidRPr="00BE4186">
              <w:rPr>
                <w:sz w:val="20"/>
                <w:lang w:val="en-US"/>
              </w:rPr>
              <w:br/>
              <w:t>&lt;intensive&gt;true&lt;/intensive&gt;</w:t>
            </w:r>
            <w:r w:rsidRPr="00BE4186">
              <w:rPr>
                <w:sz w:val="20"/>
                <w:lang w:val="en-US"/>
              </w:rPr>
              <w:br/>
              <w:t>&lt;months&gt;0</w:t>
            </w:r>
            <w:r w:rsidR="008530C9" w:rsidRPr="00BE4186">
              <w:rPr>
                <w:sz w:val="20"/>
                <w:lang w:val="en-US"/>
              </w:rPr>
              <w:t>1</w:t>
            </w:r>
            <w:r w:rsidRPr="00BE4186">
              <w:rPr>
                <w:sz w:val="20"/>
                <w:lang w:val="en-US"/>
              </w:rPr>
              <w:t>.2020&lt;/months&gt;</w:t>
            </w:r>
            <w:r w:rsidRPr="00BE4186">
              <w:rPr>
                <w:sz w:val="20"/>
                <w:lang w:val="en-US"/>
              </w:rPr>
              <w:br/>
              <w:t>&lt;daysSet&gt;30&lt;/daysSet&gt;</w:t>
            </w:r>
            <w:r w:rsidRPr="00BE4186">
              <w:rPr>
                <w:sz w:val="20"/>
                <w:lang w:val="en-US"/>
              </w:rPr>
              <w:br/>
              <w:t>&lt;daysSkip&gt;0&lt;/daysSkip&gt;</w:t>
            </w:r>
            <w:r w:rsidRPr="00BE4186">
              <w:rPr>
                <w:sz w:val="20"/>
                <w:lang w:val="en-US"/>
              </w:rPr>
              <w:br/>
              <w:t>&lt;weight&gt;54&lt;/weight&gt;</w:t>
            </w:r>
            <w:r w:rsidRPr="00BE4186">
              <w:rPr>
                <w:sz w:val="20"/>
                <w:lang w:val="en-US"/>
              </w:rPr>
              <w:br/>
              <w:t>&lt;moOid&gt;1.2.643.5.1.13.13.12.2.1.27&lt;/moOid&gt;</w:t>
            </w:r>
            <w:r w:rsidRPr="00BE4186">
              <w:rPr>
                <w:sz w:val="20"/>
                <w:lang w:val="en-US"/>
              </w:rPr>
              <w:br/>
              <w:t>&lt;note&gt;note_2&lt;/note&gt;</w:t>
            </w:r>
            <w:r w:rsidRPr="00BE4186">
              <w:rPr>
                <w:sz w:val="20"/>
                <w:lang w:val="en-US"/>
              </w:rPr>
              <w:br/>
              <w:t>&lt;moDeptId id="1"/&gt;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lang w:val="en-US"/>
              </w:rPr>
              <w:lastRenderedPageBreak/>
              <w:t>&lt;treatmentDosages&gt;</w:t>
            </w:r>
            <w:r w:rsidRPr="00BE4186">
              <w:rPr>
                <w:sz w:val="20"/>
                <w:lang w:val="en-US"/>
              </w:rPr>
              <w:br/>
              <w:t>&lt;treatmentDosage&gt;</w:t>
            </w:r>
            <w:r w:rsidRPr="00BE4186">
              <w:rPr>
                <w:sz w:val="20"/>
                <w:lang w:val="en-US"/>
              </w:rPr>
              <w:br/>
              <w:t>&lt;dosage&gt;1&lt;/dosage&gt;</w:t>
            </w:r>
            <w:r w:rsidRPr="00BE4186">
              <w:rPr>
                <w:sz w:val="20"/>
                <w:lang w:val="en-US"/>
              </w:rPr>
              <w:br/>
              <w:t>&lt;skippedDosage&gt;0&lt;/skippedDosage&gt;</w:t>
            </w:r>
            <w:r w:rsidRPr="00BE4186">
              <w:rPr>
                <w:sz w:val="20"/>
                <w:lang w:val="en-US"/>
              </w:rPr>
              <w:br/>
              <w:t>&lt;drugTypeId id="4"/&gt;</w:t>
            </w:r>
            <w:r w:rsidRPr="00BE4186">
              <w:rPr>
                <w:sz w:val="20"/>
                <w:lang w:val="en-US"/>
              </w:rPr>
              <w:br/>
              <w:t>&lt;treatmentDosageLogs&gt;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&lt;dosage&gt;1&lt;/dosage&gt;</w:t>
            </w:r>
            <w:r w:rsidRPr="00BE4186">
              <w:rPr>
                <w:sz w:val="20"/>
                <w:lang w:val="en-US"/>
              </w:rPr>
              <w:br/>
              <w:t>&lt;withoutControl&gt;false&lt;/withoutControl&gt;</w:t>
            </w:r>
            <w:r w:rsidRPr="00BE4186">
              <w:rPr>
                <w:sz w:val="20"/>
                <w:lang w:val="en-US"/>
              </w:rPr>
              <w:br/>
              <w:t>&lt;dayNum&gt;1&lt;/dayNum&gt;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&lt;dosage&gt;1&lt;/dosage&gt;</w:t>
            </w:r>
            <w:r w:rsidRPr="00BE4186">
              <w:rPr>
                <w:sz w:val="20"/>
                <w:lang w:val="en-US"/>
              </w:rPr>
              <w:br/>
              <w:t>&lt;withoutControl&gt;true&lt;/withoutControl&gt;</w:t>
            </w:r>
            <w:r w:rsidRPr="00BE4186">
              <w:rPr>
                <w:sz w:val="20"/>
                <w:lang w:val="en-US"/>
              </w:rPr>
              <w:br/>
              <w:t>&lt;dayNum&gt;4&lt;/dayNum&gt;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&lt;/treatmentDosageLogs&gt;</w:t>
            </w:r>
            <w:r w:rsidRPr="00BE4186">
              <w:rPr>
                <w:sz w:val="20"/>
                <w:lang w:val="en-US"/>
              </w:rPr>
              <w:br/>
              <w:t>&lt;/treatmentDosage&gt;</w:t>
            </w:r>
            <w:r w:rsidRPr="00BE4186">
              <w:rPr>
                <w:sz w:val="20"/>
                <w:lang w:val="en-US"/>
              </w:rPr>
              <w:br/>
              <w:t>&lt;treatmentDosage&gt;</w:t>
            </w:r>
            <w:r w:rsidRPr="00BE4186">
              <w:rPr>
                <w:sz w:val="20"/>
                <w:lang w:val="en-US"/>
              </w:rPr>
              <w:br/>
              <w:t>&lt;dosage&gt;1&lt;/dosage&gt;</w:t>
            </w:r>
            <w:r w:rsidRPr="00BE4186">
              <w:rPr>
                <w:sz w:val="20"/>
                <w:lang w:val="en-US"/>
              </w:rPr>
              <w:br/>
              <w:t>&lt;skippedDosage&gt;0&lt;/skippedDosage&gt;</w:t>
            </w:r>
            <w:r w:rsidRPr="00BE4186">
              <w:rPr>
                <w:sz w:val="20"/>
                <w:lang w:val="en-US"/>
              </w:rPr>
              <w:br/>
              <w:t>&lt;drugTypeId id="13"/&gt;</w:t>
            </w:r>
            <w:r w:rsidRPr="00BE4186">
              <w:rPr>
                <w:sz w:val="20"/>
                <w:lang w:val="en-US"/>
              </w:rPr>
              <w:br/>
              <w:t>&lt;treatmentDosageLogs&gt;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&lt;dosage&gt;0.752&lt;/dosage&gt;</w:t>
            </w:r>
            <w:r w:rsidRPr="00BE4186">
              <w:rPr>
                <w:sz w:val="20"/>
                <w:lang w:val="en-US"/>
              </w:rPr>
              <w:br/>
              <w:t>&lt;withoutControl&gt;false&lt;/withoutControl&gt;</w:t>
            </w:r>
            <w:r w:rsidRPr="00BE4186">
              <w:rPr>
                <w:sz w:val="20"/>
                <w:lang w:val="en-US"/>
              </w:rPr>
              <w:br/>
              <w:t>&lt;dayNum&gt;27&lt;/dayNum&gt;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&lt;dosage&gt;0.752&lt;/dosage&gt;</w:t>
            </w:r>
            <w:r w:rsidRPr="00BE4186">
              <w:rPr>
                <w:sz w:val="20"/>
                <w:lang w:val="en-US"/>
              </w:rPr>
              <w:br/>
              <w:t>&lt;withoutControl&gt;true&lt;/withoutControl&gt;</w:t>
            </w:r>
            <w:r w:rsidRPr="00BE4186">
              <w:rPr>
                <w:sz w:val="20"/>
                <w:lang w:val="en-US"/>
              </w:rPr>
              <w:br/>
              <w:t xml:space="preserve">&lt;dayNum&gt;10&lt;/dayNum&gt; 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&lt;dosage&gt;0.752&lt;/dosage&gt;</w:t>
            </w:r>
            <w:r w:rsidRPr="00BE4186">
              <w:rPr>
                <w:sz w:val="20"/>
                <w:lang w:val="en-US"/>
              </w:rPr>
              <w:br/>
              <w:t>&lt;withoutControl&gt;false&lt;/withoutControl&gt;</w:t>
            </w:r>
            <w:r w:rsidRPr="00BE4186">
              <w:rPr>
                <w:sz w:val="20"/>
                <w:lang w:val="en-US"/>
              </w:rPr>
              <w:br/>
              <w:t xml:space="preserve">&lt;dayNum&gt;11&lt;/dayNum&gt; </w:t>
            </w:r>
            <w:r w:rsidRPr="00BE4186">
              <w:rPr>
                <w:sz w:val="20"/>
                <w:lang w:val="en-US"/>
              </w:rPr>
              <w:br/>
              <w:t xml:space="preserve">&lt;/treatmentDosageLog&gt; </w:t>
            </w:r>
            <w:r w:rsidRPr="00BE4186">
              <w:rPr>
                <w:sz w:val="20"/>
                <w:lang w:val="en-US"/>
              </w:rPr>
              <w:br/>
              <w:t>&lt;/treatmentDosageLogs&gt;</w:t>
            </w:r>
            <w:r w:rsidRPr="00BE4186">
              <w:rPr>
                <w:sz w:val="20"/>
                <w:lang w:val="en-US"/>
              </w:rPr>
              <w:br/>
              <w:t>&lt;/treatmentDosage&gt;</w:t>
            </w:r>
            <w:r w:rsidRPr="00BE4186">
              <w:rPr>
                <w:sz w:val="20"/>
                <w:lang w:val="en-US"/>
              </w:rPr>
              <w:br/>
              <w:t>&lt;treatmentDosage&gt;</w:t>
            </w:r>
            <w:r w:rsidRPr="00BE4186">
              <w:rPr>
                <w:sz w:val="20"/>
                <w:lang w:val="en-US"/>
              </w:rPr>
              <w:br/>
              <w:t>&lt;dosage&gt;0.8&lt;/dosage&gt;</w:t>
            </w:r>
            <w:r w:rsidRPr="00BE4186">
              <w:rPr>
                <w:sz w:val="20"/>
                <w:lang w:val="en-US"/>
              </w:rPr>
              <w:br/>
              <w:t>&lt;skippedDosage&gt;0&lt;/skippedDosage&gt;</w:t>
            </w:r>
            <w:r w:rsidRPr="00BE4186">
              <w:rPr>
                <w:sz w:val="20"/>
                <w:lang w:val="en-US"/>
              </w:rPr>
              <w:br/>
              <w:t>&lt;drugTypeId id="10"/&gt;</w:t>
            </w:r>
            <w:r w:rsidRPr="00BE4186">
              <w:rPr>
                <w:sz w:val="20"/>
                <w:lang w:val="en-US"/>
              </w:rPr>
              <w:br/>
              <w:t>&lt;treatmentDosageLogs&gt;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&lt;dosage&gt;0.8&lt;/dosage&gt;</w:t>
            </w:r>
            <w:r w:rsidRPr="00BE4186">
              <w:rPr>
                <w:sz w:val="20"/>
                <w:lang w:val="en-US"/>
              </w:rPr>
              <w:br/>
              <w:t>&lt;withoutControl&gt;true&lt;/withoutControl&gt;</w:t>
            </w:r>
            <w:r w:rsidRPr="00BE4186">
              <w:rPr>
                <w:sz w:val="20"/>
                <w:lang w:val="en-US"/>
              </w:rPr>
              <w:br/>
              <w:t>&lt;dayNum&gt;27&lt;/dayNum&gt;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&lt;treatmentDosageLog&gt;</w:t>
            </w:r>
            <w:r w:rsidRPr="00BE4186">
              <w:rPr>
                <w:sz w:val="20"/>
                <w:lang w:val="en-US"/>
              </w:rPr>
              <w:br/>
              <w:t>&lt;dosage&gt;0.8&lt;/dosage&gt;</w:t>
            </w:r>
            <w:r w:rsidRPr="00BE4186">
              <w:rPr>
                <w:sz w:val="20"/>
                <w:lang w:val="en-US"/>
              </w:rPr>
              <w:br/>
              <w:t>&lt;withoutControl&gt;true&lt;/withoutControl&gt;</w:t>
            </w:r>
            <w:r w:rsidRPr="00BE4186">
              <w:rPr>
                <w:sz w:val="20"/>
                <w:lang w:val="en-US"/>
              </w:rPr>
              <w:br/>
              <w:t>&lt;dayNum&gt;10&lt;/dayNum&gt;</w:t>
            </w:r>
            <w:r w:rsidRPr="00BE4186">
              <w:rPr>
                <w:sz w:val="20"/>
                <w:lang w:val="en-US"/>
              </w:rPr>
              <w:br/>
              <w:t>&lt;/treatmentDosageLog&gt;</w:t>
            </w:r>
            <w:r w:rsidRPr="00BE4186">
              <w:rPr>
                <w:sz w:val="20"/>
                <w:lang w:val="en-US"/>
              </w:rPr>
              <w:br/>
              <w:t>&lt;/treatmentDosageLogs&gt;</w:t>
            </w:r>
            <w:r w:rsidRPr="00BE4186">
              <w:rPr>
                <w:sz w:val="20"/>
                <w:lang w:val="en-US"/>
              </w:rPr>
              <w:br/>
              <w:t xml:space="preserve">&lt;/treatmentDosage&gt; </w:t>
            </w:r>
            <w:r w:rsidRPr="00BE4186">
              <w:rPr>
                <w:sz w:val="20"/>
                <w:lang w:val="en-US"/>
              </w:rPr>
              <w:br/>
              <w:t>&lt;/treatmentDosages&gt;</w:t>
            </w:r>
            <w:r w:rsidRPr="00BE4186">
              <w:rPr>
                <w:sz w:val="20"/>
                <w:lang w:val="en-US"/>
              </w:rPr>
              <w:br/>
            </w:r>
            <w:r w:rsidRPr="00BE4186">
              <w:rPr>
                <w:sz w:val="20"/>
                <w:lang w:val="en-US"/>
              </w:rPr>
              <w:lastRenderedPageBreak/>
              <w:t>&lt;treatmentSigns&gt;</w:t>
            </w:r>
            <w:r w:rsidRPr="00BE4186">
              <w:rPr>
                <w:sz w:val="20"/>
                <w:lang w:val="en-US"/>
              </w:rPr>
              <w:br/>
              <w:t>&lt;treatmentSign&gt;</w:t>
            </w:r>
            <w:r w:rsidRPr="00BE4186">
              <w:rPr>
                <w:sz w:val="20"/>
                <w:lang w:val="en-US"/>
              </w:rPr>
              <w:br/>
              <w:t>&lt;dayNum&gt;1&lt;/dayNum&gt;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>&lt;/treatmentSign&gt;</w:t>
            </w:r>
            <w:r w:rsidRPr="00BE4186">
              <w:rPr>
                <w:sz w:val="20"/>
                <w:lang w:val="en-US"/>
              </w:rPr>
              <w:br/>
              <w:t>&lt;treatmentSign&gt;</w:t>
            </w:r>
            <w:r w:rsidRPr="00BE4186">
              <w:rPr>
                <w:sz w:val="20"/>
                <w:lang w:val="en-US"/>
              </w:rPr>
              <w:br/>
              <w:t>&lt;dayNum&gt;4&lt;/dayNum&gt;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>&lt;/treatmentSign&gt;</w:t>
            </w:r>
            <w:r w:rsidRPr="00BE4186">
              <w:rPr>
                <w:sz w:val="20"/>
                <w:lang w:val="en-US"/>
              </w:rPr>
              <w:br/>
              <w:t>&lt;treatmentSign&gt;</w:t>
            </w:r>
            <w:r w:rsidRPr="00BE4186">
              <w:rPr>
                <w:sz w:val="20"/>
                <w:lang w:val="en-US"/>
              </w:rPr>
              <w:br/>
              <w:t>&lt;dayNum&gt;5&lt;/dayNum&gt;</w:t>
            </w:r>
            <w:r w:rsidRPr="00BE4186">
              <w:rPr>
                <w:sz w:val="20"/>
                <w:lang w:val="en-US"/>
              </w:rPr>
              <w:br/>
              <w:t>&lt;dayRecord&gt;+&lt;/dayRecord&gt;</w:t>
            </w:r>
            <w:r w:rsidRPr="00BE4186">
              <w:rPr>
                <w:sz w:val="20"/>
                <w:lang w:val="en-US"/>
              </w:rPr>
              <w:br/>
              <w:t xml:space="preserve">&lt;/treatmentSign&gt; </w:t>
            </w:r>
            <w:r w:rsidRPr="00BE4186">
              <w:rPr>
                <w:sz w:val="20"/>
                <w:lang w:val="en-US"/>
              </w:rPr>
              <w:br/>
              <w:t>&lt;/treatmentSigns&gt;</w:t>
            </w:r>
            <w:r w:rsidRPr="00BE4186">
              <w:rPr>
                <w:sz w:val="20"/>
                <w:lang w:val="en-US"/>
              </w:rPr>
              <w:br/>
              <w:t>&lt;/tubChemoExtTreatment&gt;</w:t>
            </w:r>
            <w:r w:rsidRPr="00BE4186">
              <w:rPr>
                <w:sz w:val="20"/>
                <w:lang w:val="en-US"/>
              </w:rPr>
              <w:br/>
              <w:t>&lt;/updateTubChemoExtTreatment&gt;</w:t>
            </w:r>
          </w:p>
          <w:p w:rsidR="00F343E2" w:rsidRPr="00BE4186" w:rsidRDefault="00F343E2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</w:p>
          <w:p w:rsidR="00F343E2" w:rsidRPr="00BE4186" w:rsidRDefault="00F343E2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</w:p>
          <w:p w:rsidR="00F343E2" w:rsidRPr="00BE4186" w:rsidRDefault="00F343E2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</w:p>
          <w:p w:rsidR="0092046B" w:rsidRPr="00BE4186" w:rsidRDefault="00F343E2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  <w:r w:rsidRPr="00BE4186">
              <w:rPr>
                <w:b/>
                <w:sz w:val="20"/>
                <w:shd w:val="clear" w:color="auto" w:fill="FFFFFF"/>
              </w:rPr>
              <w:t>Фаза</w:t>
            </w:r>
            <w:r w:rsidRPr="00BE4186">
              <w:rPr>
                <w:b/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sz w:val="20"/>
                <w:shd w:val="clear" w:color="auto" w:fill="FFFFFF"/>
              </w:rPr>
              <w:t>продолжения</w:t>
            </w:r>
            <w:r w:rsidRPr="00BE4186">
              <w:rPr>
                <w:b/>
                <w:sz w:val="20"/>
                <w:shd w:val="clear" w:color="auto" w:fill="FFFFFF"/>
                <w:lang w:val="en-US"/>
              </w:rPr>
              <w:t>:</w:t>
            </w:r>
          </w:p>
          <w:p w:rsidR="001B5BC0" w:rsidRPr="00BE4186" w:rsidRDefault="001B5BC0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hd w:val="clear" w:color="auto" w:fill="FFFFFF"/>
                <w:lang w:val="en-US"/>
              </w:rPr>
            </w:pP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&lt;updateTubChemoExtTreatment&gt;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&lt;treatmentKey&gt;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&lt;patientCard&gt;20.00024.01&lt;/patientCard&gt;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&lt;cardNumber&gt;20.00029.01&lt;/cardNumber&gt;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&lt;intensive&gt;false&lt;/intensive&gt;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&lt;months&gt;04.2020&lt;/months&gt; 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&lt;/treatmentKey&gt;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&lt;intensive&gt;false&lt;/intensive&gt;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&lt;note&gt;note_2&lt;/note&gt;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&lt;skippedDosage&gt;0&lt;/skippedDosage&gt;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&lt;dayNum&gt;10&lt;/dayNum&gt; 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&lt;dayNum&gt;11&lt;/dayNum&gt; 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&lt;/treatmentDosageLog&gt; 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id="10"/&gt;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&lt;/treatmentDosage&gt; 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&lt;dayNum&gt;5&lt;/dayNum&gt;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&lt;/treatmentSign&gt; 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&lt;/tubChemoExtTreatment&gt;</w:t>
            </w:r>
          </w:p>
          <w:p w:rsidR="00F343E2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&lt;/updateTubChemoExtTreatment&gt;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lastRenderedPageBreak/>
              <w:t xml:space="preserve">Если запись </w:t>
            </w:r>
            <w:r w:rsidR="001B5BC0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="00C276F2" w:rsidRPr="00BE4186">
              <w:rPr>
                <w:b/>
                <w:szCs w:val="20"/>
                <w:shd w:val="clear" w:color="auto" w:fill="FFFFFF"/>
              </w:rPr>
              <w:t xml:space="preserve"> </w:t>
            </w:r>
            <w:r w:rsidRPr="00BE4186">
              <w:rPr>
                <w:b/>
                <w:szCs w:val="20"/>
              </w:rPr>
              <w:t>успешно</w:t>
            </w:r>
            <w:r w:rsidR="001B5BC0" w:rsidRPr="00BE4186">
              <w:rPr>
                <w:b/>
                <w:szCs w:val="20"/>
              </w:rPr>
              <w:t xml:space="preserve"> обновлена</w:t>
            </w:r>
            <w:r w:rsidRPr="00BE4186">
              <w:rPr>
                <w:b/>
                <w:szCs w:val="20"/>
              </w:rPr>
              <w:t>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</w:p>
          <w:p w:rsidR="0092046B" w:rsidRPr="00BE4186" w:rsidRDefault="00F343E2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  <w:lang w:val="en-US"/>
              </w:rPr>
              <w:t>Интенсивная фаза:</w:t>
            </w:r>
          </w:p>
          <w:p w:rsidR="001B5BC0" w:rsidRPr="00BE4186" w:rsidRDefault="001B5BC0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 standalone="yes"?&gt;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&lt;nrTubChemoExtTreatment&gt;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&lt;intensive&gt;true&lt;/intensive&gt;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&lt;note&gt;note_2&lt;/note&gt;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&lt;drugTypeId id="10"/&gt;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&lt;dayNum&gt;11&lt;/dayNum&gt;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&lt;skippedDosage&gt;0&lt;/skippedDosage&gt;&lt;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drugTypeId id="4"/&gt;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&lt;dayNum&gt;5&lt;/dayNum&gt;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&lt;creatorMoOid&gt;1.2.643.5.1.13.13.12.2.1.27&lt;/creatorMoOid&gt;&lt;/nrTubChemoExtTreatment&gt;</w:t>
            </w:r>
          </w:p>
          <w:p w:rsidR="008530C9" w:rsidRPr="00BE4186" w:rsidRDefault="008530C9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8530C9" w:rsidRPr="00BE4186" w:rsidRDefault="008530C9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8530C9" w:rsidRPr="00BE4186" w:rsidRDefault="008530C9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8530C9" w:rsidRPr="00BE4186" w:rsidRDefault="008530C9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1B5BC0" w:rsidRPr="00BE4186" w:rsidRDefault="001B5BC0" w:rsidP="00F34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 &lt;?xml version="1.0" encoding="UTF-8" standalone="yes"?&gt;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&lt;nrTubChemoExtTreatment&gt;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&lt;intensive&gt;false&lt;/intensive&gt;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&lt;note&gt;note_2&lt;/note&gt;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id="10"/&gt;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&lt;dosage&gt;0.8&lt;/dosage&gt;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&lt;/treatmentDosage&gt;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&lt;dosage&gt;0.752&lt;/dosage&gt;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&lt;dayNum&gt;11&lt;/dayNum&gt;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&lt;skippedDosage&gt;0&lt;/skippedDosage&gt;&lt;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drugTypeId id="4"/&gt;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&lt;dosage&gt;1&lt;/dosage&gt;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&lt;dayNum&gt;5&lt;/dayNum&gt;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&lt;dayRecord&gt;+&lt;/dayRecord&gt;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8530C9" w:rsidRPr="00BE4186" w:rsidRDefault="008530C9" w:rsidP="00853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F343E2" w:rsidRPr="00BE4186" w:rsidRDefault="008530C9" w:rsidP="001B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&lt;creatorMoOid&gt;1.2.643.5.1.13.13.12.2.1.27&lt;/creatorMoOid&gt;&lt;/nrTubChemoExtTreatment&gt;</w:t>
            </w:r>
          </w:p>
        </w:tc>
      </w:tr>
      <w:tr w:rsidR="0092046B" w:rsidRPr="00BE4186" w:rsidTr="0092046B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046B" w:rsidRPr="00BE4186" w:rsidRDefault="0092046B" w:rsidP="009204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C276F2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  <w:r w:rsidRPr="00BE4186">
              <w:rPr>
                <w:b/>
                <w:szCs w:val="20"/>
                <w:shd w:val="clear" w:color="auto" w:fill="FFFFFF"/>
                <w:lang w:val="en-US"/>
              </w:rPr>
              <w:t>tub_chemo_ext_treatment_dosage</w:t>
            </w:r>
            <w:r w:rsidR="0092046B" w:rsidRPr="00BE4186">
              <w:rPr>
                <w:b/>
                <w:szCs w:val="20"/>
                <w:shd w:val="clear" w:color="auto" w:fill="FFFFFF"/>
                <w:lang w:val="en-US"/>
              </w:rPr>
              <w:t>.list</w:t>
            </w:r>
            <w:r w:rsidR="0092046B" w:rsidRPr="00BE4186">
              <w:rPr>
                <w:b/>
                <w:szCs w:val="20"/>
                <w:lang w:val="en-US"/>
              </w:rPr>
              <w:t xml:space="preserve"> </w:t>
            </w:r>
            <w:r w:rsidR="001B5BC0" w:rsidRPr="00BE4186">
              <w:rPr>
                <w:b/>
                <w:szCs w:val="20"/>
                <w:lang w:val="en-US"/>
              </w:rPr>
              <w:t xml:space="preserve">- </w:t>
            </w:r>
          </w:p>
          <w:p w:rsidR="0092046B" w:rsidRPr="00BE4186" w:rsidRDefault="0092046B" w:rsidP="001B5BC0">
            <w:pPr>
              <w:pStyle w:val="affffffb"/>
              <w:spacing w:before="0" w:after="0"/>
              <w:rPr>
                <w:szCs w:val="20"/>
              </w:rPr>
            </w:pPr>
            <w:r w:rsidRPr="00BE4186">
              <w:rPr>
                <w:szCs w:val="20"/>
                <w:shd w:val="clear" w:color="auto" w:fill="FFFFFF"/>
              </w:rPr>
              <w:t>Получение списка </w:t>
            </w:r>
            <w:r w:rsidR="001B5BC0" w:rsidRPr="00BE4186">
              <w:rPr>
                <w:szCs w:val="20"/>
                <w:shd w:val="clear" w:color="auto" w:fill="FFFFFF"/>
              </w:rPr>
              <w:t>записей о лечебных мероприятиях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Пример для получения </w:t>
            </w:r>
            <w:r w:rsidR="001B5BC0" w:rsidRPr="00BE4186">
              <w:rPr>
                <w:b/>
                <w:szCs w:val="20"/>
              </w:rPr>
              <w:t xml:space="preserve">списка записей </w:t>
            </w:r>
            <w:r w:rsidR="001B5BC0"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Pr="00BE4186">
              <w:rPr>
                <w:b/>
                <w:szCs w:val="20"/>
              </w:rPr>
              <w:t>:</w:t>
            </w:r>
          </w:p>
          <w:p w:rsidR="001B5BC0" w:rsidRPr="00BE4186" w:rsidRDefault="001B5BC0" w:rsidP="0092046B">
            <w:pPr>
              <w:rPr>
                <w:sz w:val="20"/>
              </w:rPr>
            </w:pPr>
          </w:p>
          <w:p w:rsidR="00526E8E" w:rsidRPr="00BE4186" w:rsidRDefault="00526E8E" w:rsidP="00526E8E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BE4186">
              <w:rPr>
                <w:rFonts w:ascii="Times New Roman" w:hAnsi="Times New Roman" w:cs="Times New Roman"/>
                <w:lang w:val="en-US"/>
              </w:rPr>
              <w:t>&lt;tubChemoExtTreatmentDosageKey&gt;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>&lt;patientCard&gt;20.00024.01&lt;/patientCard&gt;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>&lt;cardNumber&gt;20.00029.01&lt;/cardNumber&gt;</w:t>
            </w:r>
            <w:r w:rsidRPr="00BE4186">
              <w:rPr>
                <w:rFonts w:ascii="Times New Roman" w:hAnsi="Times New Roman" w:cs="Times New Roman"/>
                <w:lang w:val="en-US"/>
              </w:rPr>
              <w:br/>
              <w:t>&lt;/tubChemoExtTreatmentDosageKey&gt;</w:t>
            </w:r>
          </w:p>
          <w:p w:rsidR="0092046B" w:rsidRPr="00BE4186" w:rsidRDefault="00526E8E" w:rsidP="00526E8E">
            <w:pPr>
              <w:rPr>
                <w:sz w:val="20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="00B50BA1" w:rsidRPr="00BE4186">
              <w:rPr>
                <w:sz w:val="20"/>
                <w:shd w:val="clear" w:color="auto" w:fill="FFFFFF"/>
                <w:lang w:val="en-US"/>
              </w:rPr>
              <w:t>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46B" w:rsidRPr="00BE4186" w:rsidRDefault="001B5BC0" w:rsidP="0092046B">
            <w:pPr>
              <w:pStyle w:val="affffffb"/>
              <w:spacing w:before="0" w:after="0"/>
              <w:rPr>
                <w:b/>
                <w:szCs w:val="20"/>
              </w:rPr>
            </w:pPr>
            <w:r w:rsidRPr="00BE4186">
              <w:rPr>
                <w:b/>
                <w:szCs w:val="20"/>
              </w:rPr>
              <w:t xml:space="preserve">Если запись </w:t>
            </w:r>
            <w:r w:rsidRPr="00BE4186">
              <w:rPr>
                <w:b/>
                <w:szCs w:val="20"/>
                <w:shd w:val="clear" w:color="auto" w:fill="FFFFFF"/>
              </w:rPr>
              <w:t>о лечебных мероприятиях в карте курсов химиотерапии 4-5 режима успешно найдена</w:t>
            </w:r>
            <w:r w:rsidRPr="00BE4186">
              <w:rPr>
                <w:b/>
                <w:szCs w:val="20"/>
              </w:rPr>
              <w:t>:</w:t>
            </w:r>
          </w:p>
          <w:p w:rsidR="00D46788" w:rsidRPr="00BE4186" w:rsidRDefault="00C276F2" w:rsidP="00D46788">
            <w:pPr>
              <w:pStyle w:val="HTML2"/>
              <w:rPr>
                <w:rFonts w:ascii="Times New Roman" w:hAnsi="Times New Roman" w:cs="Times New Roman"/>
                <w:lang w:val="en-US"/>
              </w:rPr>
            </w:pPr>
            <w:r w:rsidRPr="00E52521">
              <w:rPr>
                <w:rFonts w:ascii="Times New Roman" w:hAnsi="Times New Roman" w:cs="Times New Roman"/>
                <w:lang w:val="en-US"/>
              </w:rPr>
              <w:br/>
            </w:r>
            <w:r w:rsidR="00D46788" w:rsidRPr="00BE4186">
              <w:rPr>
                <w:rFonts w:ascii="Times New Roman" w:hAnsi="Times New Roman" w:cs="Times New Roman"/>
                <w:lang w:val="en-US"/>
              </w:rPr>
              <w:t>&lt;?xml version="1.0" encoding="UTF-8" standalone="yes"?&gt;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&lt;intensive&gt;true&lt;/intensive&gt;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&lt;months&gt;01.2020&lt;/months&gt;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&lt;note&gt;note_1&lt;/note&gt;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&lt;withoutControl&gt;true&lt;/withoutControl&gt;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&lt;withoutControl&gt;true&lt;/withoutControl&gt;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&lt;/tubChemoExtTreatment&gt;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&lt;intensive&gt;false&lt;/intensive&gt;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&lt;months&gt;04.2020&lt;/months&gt;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&lt;daysSet&gt;30&lt;/daysSet&gt;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&lt;daysSkip&gt;0&lt;/daysSkip&gt;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&lt;weight&gt;54&lt;/weight&gt;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&lt;moOid&gt;1.2.643.5.1.13.13.12.2.1.27&lt;/moOid&gt;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&lt;note&gt;note_1&lt;/note&gt;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&lt;moDeptId id="1"/&gt;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id="13"/&gt;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&lt;dayNum&gt;27&lt;/dayNum&gt;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&lt;dosage&gt;0.751&lt;/dosage&gt;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&lt;dayNum&gt;10&lt;/dayNum&gt;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&lt;skippedDosage&gt;0&lt;/skippedDosage&gt;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&lt;drugTypeId id="4"/&gt;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lastRenderedPageBreak/>
              <w:t>&lt;withoutControl&gt;false&lt;/withoutControl&gt;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&lt;dosage&gt;1.501&lt;/dosage&gt;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&lt;withoutControl&gt;false&lt;/withoutControl&gt;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&lt;/treatmentDosageLogs&gt;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&lt;/treatmentDosages&gt;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&lt;dayNum&gt;4&lt;/dayNum&gt;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&lt;dayNum&gt;1&lt;/dayNum&gt;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&lt;dayRecord&gt;+&lt;/dayRecord&gt;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&lt;/treatmentSigns&gt;</w:t>
            </w:r>
          </w:p>
          <w:p w:rsidR="00D46788" w:rsidRPr="00BE4186" w:rsidRDefault="00D46788" w:rsidP="00D46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&lt;creatorMoOid&gt;1.2.643.5.1.13.13.12.2.1.27&lt;/creatorMoOid&gt;&lt;/tubChemoExtTreatment&gt;</w:t>
            </w:r>
          </w:p>
          <w:p w:rsidR="0092046B" w:rsidRPr="00BE4186" w:rsidRDefault="00D46788" w:rsidP="001B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&lt;/tu</w:t>
            </w:r>
            <w:r w:rsidR="001B5BC0" w:rsidRPr="00BE4186">
              <w:rPr>
                <w:sz w:val="20"/>
              </w:rPr>
              <w:t>bChemoExtTreatments&gt;</w:t>
            </w:r>
          </w:p>
        </w:tc>
      </w:tr>
      <w:tr w:rsidR="0092046B" w:rsidRPr="00E52521" w:rsidTr="0092046B">
        <w:trPr>
          <w:trHeight w:val="314"/>
          <w:jc w:val="center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046B" w:rsidRPr="00BE4186" w:rsidRDefault="0092046B" w:rsidP="0092046B">
            <w:pPr>
              <w:pStyle w:val="affffffb"/>
              <w:spacing w:before="0" w:after="0"/>
              <w:jc w:val="center"/>
              <w:rPr>
                <w:szCs w:val="20"/>
              </w:rPr>
            </w:pPr>
            <w:r w:rsidRPr="00BE4186">
              <w:rPr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C276F2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  <w:shd w:val="clear" w:color="auto" w:fill="FFFFFF"/>
                <w:lang w:val="en-US"/>
              </w:rPr>
              <w:t>tub_chemo_ext_treatment_dosage</w:t>
            </w:r>
            <w:r w:rsidR="0092046B" w:rsidRPr="00BE4186">
              <w:rPr>
                <w:b/>
                <w:sz w:val="20"/>
                <w:lang w:val="en-US"/>
              </w:rPr>
              <w:t>.delete</w:t>
            </w:r>
            <w:r w:rsidR="001B5BC0" w:rsidRPr="00BE4186">
              <w:rPr>
                <w:b/>
                <w:sz w:val="20"/>
                <w:lang w:val="en-US"/>
              </w:rPr>
              <w:t xml:space="preserve"> - </w:t>
            </w:r>
          </w:p>
          <w:p w:rsidR="0092046B" w:rsidRPr="00BE4186" w:rsidRDefault="0092046B" w:rsidP="001B5BC0">
            <w:pPr>
              <w:pStyle w:val="affffffb"/>
              <w:spacing w:before="0" w:after="0"/>
              <w:rPr>
                <w:szCs w:val="20"/>
                <w:shd w:val="clear" w:color="auto" w:fill="FFFFFF"/>
              </w:rPr>
            </w:pPr>
            <w:r w:rsidRPr="00BE4186">
              <w:rPr>
                <w:szCs w:val="20"/>
                <w:shd w:val="clear" w:color="auto" w:fill="FFFFFF"/>
              </w:rPr>
              <w:t xml:space="preserve">Удаление </w:t>
            </w:r>
            <w:r w:rsidR="001B5BC0" w:rsidRPr="00BE4186">
              <w:rPr>
                <w:szCs w:val="20"/>
                <w:shd w:val="clear" w:color="auto" w:fill="FFFFFF"/>
              </w:rPr>
              <w:t>записи о лечебных мероприятиях в карте курсов химиотерапии 4-5 режима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  <w:r w:rsidRPr="00BE4186">
              <w:rPr>
                <w:b/>
                <w:szCs w:val="20"/>
              </w:rPr>
              <w:t>Пример</w:t>
            </w:r>
            <w:r w:rsidR="001B5BC0" w:rsidRPr="00BE4186">
              <w:rPr>
                <w:b/>
                <w:szCs w:val="20"/>
              </w:rPr>
              <w:t xml:space="preserve"> для</w:t>
            </w:r>
            <w:r w:rsidRPr="00BE4186">
              <w:rPr>
                <w:b/>
                <w:szCs w:val="20"/>
              </w:rPr>
              <w:t xml:space="preserve"> удаления </w:t>
            </w:r>
            <w:r w:rsidR="001B5BC0" w:rsidRPr="00BE4186">
              <w:rPr>
                <w:b/>
                <w:szCs w:val="20"/>
                <w:shd w:val="clear" w:color="auto" w:fill="FFFFFF"/>
              </w:rPr>
              <w:t>записи о лечебных мероприятиях в карте курсов химиотерапии 4-5 режима</w:t>
            </w:r>
            <w:r w:rsidRPr="00BE4186">
              <w:rPr>
                <w:b/>
                <w:szCs w:val="20"/>
                <w:shd w:val="clear" w:color="auto" w:fill="FFFFFF"/>
              </w:rPr>
              <w:t>: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  <w:shd w:val="clear" w:color="auto" w:fill="FFFFFF"/>
              </w:rPr>
            </w:pPr>
          </w:p>
          <w:p w:rsidR="00526E8E" w:rsidRPr="00BE4186" w:rsidRDefault="00526E8E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hd w:val="clear" w:color="auto" w:fill="FFFFFF"/>
                <w:lang w:val="en-US"/>
              </w:rPr>
            </w:pPr>
            <w:r w:rsidRPr="00BE4186">
              <w:rPr>
                <w:b/>
                <w:bCs/>
                <w:sz w:val="20"/>
                <w:shd w:val="clear" w:color="auto" w:fill="FFFFFF"/>
              </w:rPr>
              <w:t>Интенсивная</w:t>
            </w:r>
            <w:r w:rsidRPr="00BE4186">
              <w:rPr>
                <w:b/>
                <w:bCs/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b/>
                <w:bCs/>
                <w:sz w:val="20"/>
                <w:shd w:val="clear" w:color="auto" w:fill="FFFFFF"/>
              </w:rPr>
              <w:t>фаза</w:t>
            </w:r>
            <w:r w:rsidRPr="00BE4186">
              <w:rPr>
                <w:b/>
                <w:bCs/>
                <w:sz w:val="20"/>
                <w:shd w:val="clear" w:color="auto" w:fill="FFFFFF"/>
                <w:lang w:val="en-US"/>
              </w:rPr>
              <w:t>:</w:t>
            </w:r>
          </w:p>
          <w:p w:rsidR="001B5BC0" w:rsidRPr="00BE4186" w:rsidRDefault="001B5BC0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hd w:val="clear" w:color="auto" w:fill="FFFFFF"/>
                <w:lang w:val="en-US"/>
              </w:rPr>
            </w:pPr>
          </w:p>
          <w:p w:rsidR="00526E8E" w:rsidRPr="00BE4186" w:rsidRDefault="00526E8E" w:rsidP="00526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&lt;tubChemoExtTreatmentDosageKey&gt;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&lt;cardNumber&gt;20.00029.01&lt;/cardNumber&gt;</w:t>
            </w:r>
            <w:r w:rsidRPr="00BE4186">
              <w:rPr>
                <w:sz w:val="20"/>
                <w:lang w:val="en-US"/>
              </w:rPr>
              <w:br/>
              <w:t>&lt;intensive&gt;true&lt;/intensive&gt;</w:t>
            </w:r>
            <w:r w:rsidRPr="00BE4186">
              <w:rPr>
                <w:sz w:val="20"/>
                <w:lang w:val="en-US"/>
              </w:rPr>
              <w:br/>
              <w:t>&lt;months&gt;01.2020&lt;/months&gt;</w:t>
            </w:r>
            <w:r w:rsidRPr="00BE4186">
              <w:rPr>
                <w:sz w:val="20"/>
                <w:lang w:val="en-US"/>
              </w:rPr>
              <w:br/>
              <w:t>&lt;/tubChemoExtTreatmentDosageKey&gt;</w:t>
            </w:r>
          </w:p>
          <w:p w:rsidR="00526E8E" w:rsidRPr="00BE4186" w:rsidRDefault="00526E8E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526E8E" w:rsidRPr="00BE4186" w:rsidRDefault="00526E8E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</w:p>
          <w:p w:rsidR="00526E8E" w:rsidRPr="00BE4186" w:rsidRDefault="00526E8E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Фаза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продолжения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1B5BC0" w:rsidRPr="00BE4186" w:rsidRDefault="001B5BC0" w:rsidP="00526E8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lang w:val="en-US"/>
              </w:rPr>
            </w:pPr>
          </w:p>
          <w:p w:rsidR="0092046B" w:rsidRPr="00BE4186" w:rsidRDefault="00526E8E" w:rsidP="001B5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&lt;tubChemoExtTreatmentDosageKey&gt;</w:t>
            </w:r>
            <w:r w:rsidRPr="00BE4186">
              <w:rPr>
                <w:sz w:val="20"/>
                <w:lang w:val="en-US"/>
              </w:rPr>
              <w:br/>
              <w:t>&lt;patientCard&gt;20.00024.01&lt;/patientCard&gt;</w:t>
            </w:r>
            <w:r w:rsidRPr="00BE4186">
              <w:rPr>
                <w:sz w:val="20"/>
                <w:lang w:val="en-US"/>
              </w:rPr>
              <w:br/>
              <w:t>&lt;cardNumber&gt;20.00029.01&lt;/cardNumber&gt;</w:t>
            </w:r>
            <w:r w:rsidRPr="00BE4186">
              <w:rPr>
                <w:sz w:val="20"/>
                <w:lang w:val="en-US"/>
              </w:rPr>
              <w:br/>
              <w:t>&lt;intensive&gt;false&lt;/intensive&gt;</w:t>
            </w:r>
            <w:r w:rsidRPr="00BE4186">
              <w:rPr>
                <w:sz w:val="20"/>
                <w:lang w:val="en-US"/>
              </w:rPr>
              <w:br/>
              <w:t>&lt;months&gt;01.2020&lt;/months&gt;</w:t>
            </w:r>
            <w:r w:rsidRPr="00BE4186">
              <w:rPr>
                <w:sz w:val="20"/>
                <w:lang w:val="en-US"/>
              </w:rPr>
              <w:br/>
              <w:t>&lt;/tubChemoExtTreatmentDosageKey&gt;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6B" w:rsidRPr="00BE4186" w:rsidRDefault="0092046B" w:rsidP="0092046B">
            <w:pPr>
              <w:shd w:val="clear" w:color="auto" w:fill="FFFFFF"/>
              <w:rPr>
                <w:b/>
                <w:sz w:val="20"/>
                <w:lang w:val="en-US"/>
              </w:rPr>
            </w:pPr>
            <w:r w:rsidRPr="00BE4186">
              <w:rPr>
                <w:b/>
                <w:sz w:val="20"/>
              </w:rPr>
              <w:t>Если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запись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не</w:t>
            </w:r>
            <w:r w:rsidRPr="00BE4186">
              <w:rPr>
                <w:b/>
                <w:sz w:val="20"/>
                <w:lang w:val="en-US"/>
              </w:rPr>
              <w:t xml:space="preserve"> </w:t>
            </w:r>
            <w:r w:rsidRPr="00BE4186">
              <w:rPr>
                <w:b/>
                <w:sz w:val="20"/>
              </w:rPr>
              <w:t>найдена</w:t>
            </w:r>
            <w:r w:rsidRPr="00BE4186">
              <w:rPr>
                <w:b/>
                <w:sz w:val="20"/>
                <w:lang w:val="en-US"/>
              </w:rPr>
              <w:t>: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</w:t>
            </w:r>
            <w:r w:rsidR="00DC3D29" w:rsidRPr="00BE4186">
              <w:rPr>
                <w:sz w:val="20"/>
                <w:lang w:val="en-US"/>
              </w:rPr>
              <w:t>ding="UTF-8"standalone="yes"?&gt;</w:t>
            </w:r>
            <w:r w:rsidRPr="00BE4186">
              <w:rPr>
                <w:sz w:val="20"/>
                <w:lang w:val="en-US"/>
              </w:rPr>
              <w:t>&lt;error&gt;&lt;code&gt;VALIDATION_FAILED&lt;/code&gt;&lt;detail&gt;not found&lt;/detail&gt;&lt;/error&gt;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</w:p>
          <w:p w:rsidR="0092046B" w:rsidRPr="00BE4186" w:rsidRDefault="0092046B" w:rsidP="0092046B">
            <w:pPr>
              <w:shd w:val="clear" w:color="auto" w:fill="FFFFFF"/>
              <w:spacing w:before="150"/>
              <w:rPr>
                <w:b/>
                <w:sz w:val="20"/>
              </w:rPr>
            </w:pPr>
            <w:r w:rsidRPr="00BE4186">
              <w:rPr>
                <w:b/>
                <w:sz w:val="20"/>
              </w:rPr>
              <w:t xml:space="preserve">Если </w:t>
            </w:r>
            <w:r w:rsidR="001B5BC0" w:rsidRPr="00BE4186">
              <w:rPr>
                <w:b/>
                <w:sz w:val="20"/>
              </w:rPr>
              <w:t xml:space="preserve">запись </w:t>
            </w:r>
            <w:r w:rsidR="001B5BC0" w:rsidRPr="00BE4186">
              <w:rPr>
                <w:b/>
                <w:sz w:val="20"/>
                <w:shd w:val="clear" w:color="auto" w:fill="FFFFFF"/>
              </w:rPr>
              <w:t>о лечебных мероприятиях в карте курсов химиотерапии 4-5 режима</w:t>
            </w:r>
            <w:r w:rsidRPr="00BE4186">
              <w:rPr>
                <w:b/>
                <w:sz w:val="20"/>
              </w:rPr>
              <w:t xml:space="preserve"> успешно</w:t>
            </w:r>
            <w:r w:rsidR="001B5BC0" w:rsidRPr="00BE4186">
              <w:rPr>
                <w:b/>
                <w:sz w:val="20"/>
              </w:rPr>
              <w:t xml:space="preserve"> удалена</w:t>
            </w:r>
            <w:r w:rsidRPr="00BE4186">
              <w:rPr>
                <w:b/>
                <w:sz w:val="20"/>
              </w:rPr>
              <w:t>:</w:t>
            </w:r>
          </w:p>
          <w:p w:rsidR="0092046B" w:rsidRPr="00BE4186" w:rsidRDefault="0092046B" w:rsidP="0092046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0"/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</w:t>
            </w:r>
            <w:r w:rsidR="00DC3D29" w:rsidRPr="00BE4186">
              <w:rPr>
                <w:sz w:val="20"/>
                <w:lang w:val="en-US"/>
              </w:rPr>
              <w:t xml:space="preserve"> version="1.0" encoding="UTF-8"</w:t>
            </w:r>
            <w:r w:rsidRPr="00BE4186">
              <w:rPr>
                <w:sz w:val="20"/>
                <w:lang w:val="en-US"/>
              </w:rPr>
              <w:t>standalone="yes"?&gt;&lt;result&gt;ok&lt;/result&gt;</w:t>
            </w:r>
          </w:p>
          <w:p w:rsidR="0092046B" w:rsidRPr="00BE4186" w:rsidRDefault="0092046B" w:rsidP="0092046B">
            <w:pPr>
              <w:pStyle w:val="affffffb"/>
              <w:spacing w:before="0" w:after="0"/>
              <w:rPr>
                <w:b/>
                <w:szCs w:val="20"/>
                <w:lang w:val="en-US"/>
              </w:rPr>
            </w:pPr>
          </w:p>
        </w:tc>
      </w:tr>
    </w:tbl>
    <w:p w:rsidR="005E0795" w:rsidRPr="00BE4186" w:rsidRDefault="005E0795" w:rsidP="00140134">
      <w:pPr>
        <w:rPr>
          <w:sz w:val="20"/>
          <w:lang w:val="en-US"/>
        </w:rPr>
      </w:pPr>
    </w:p>
    <w:p w:rsidR="001A2B45" w:rsidRPr="00BE4186" w:rsidRDefault="001A2B45" w:rsidP="006940B4">
      <w:pPr>
        <w:pStyle w:val="12"/>
      </w:pPr>
      <w:bookmarkStart w:id="82" w:name="_Toc54014117"/>
      <w:r w:rsidRPr="00BE4186">
        <w:lastRenderedPageBreak/>
        <w:t xml:space="preserve">Порядок подключения </w:t>
      </w:r>
      <w:r w:rsidR="00BD11B4" w:rsidRPr="00BE4186">
        <w:t>ИС</w:t>
      </w:r>
      <w:r w:rsidRPr="00BE4186">
        <w:t xml:space="preserve"> к </w:t>
      </w:r>
      <w:r w:rsidR="006940B4" w:rsidRPr="00BE4186">
        <w:t>Системе</w:t>
      </w:r>
      <w:bookmarkEnd w:id="82"/>
      <w:r w:rsidR="006940B4" w:rsidRPr="00BE4186">
        <w:t xml:space="preserve"> </w:t>
      </w:r>
    </w:p>
    <w:p w:rsidR="00A075CA" w:rsidRPr="00BE4186" w:rsidRDefault="00A075CA" w:rsidP="00A075CA">
      <w:pPr>
        <w:pStyle w:val="afffffff8"/>
        <w:rPr>
          <w:szCs w:val="28"/>
        </w:rPr>
      </w:pPr>
      <w:r w:rsidRPr="00BE4186">
        <w:rPr>
          <w:szCs w:val="28"/>
        </w:rPr>
        <w:t xml:space="preserve">Для обеспечения обмена данными между Системой и </w:t>
      </w:r>
      <w:r w:rsidR="00674892" w:rsidRPr="00BE4186">
        <w:t>ИС</w:t>
      </w:r>
      <w:r w:rsidRPr="00BE4186">
        <w:rPr>
          <w:szCs w:val="28"/>
        </w:rPr>
        <w:t xml:space="preserve"> посредством интеграционных профилей необходимо обеспечить подключение </w:t>
      </w:r>
      <w:r w:rsidR="00674892" w:rsidRPr="00BE4186">
        <w:t>ИС</w:t>
      </w:r>
      <w:r w:rsidRPr="00BE4186">
        <w:rPr>
          <w:szCs w:val="28"/>
        </w:rPr>
        <w:t xml:space="preserve"> к версиям Системы, расположенным на тестовой площадке ЕГИСЗ и основной площадке ЕГИСЗ, и пройти необходимые проверки (контрольные примеры) в соответствии с порядком, определенным программой и методикой испытаний </w:t>
      </w:r>
      <w:r w:rsidR="00674892" w:rsidRPr="00BE4186">
        <w:t>ИС</w:t>
      </w:r>
      <w:r w:rsidRPr="00BE4186">
        <w:rPr>
          <w:szCs w:val="28"/>
        </w:rPr>
        <w:t xml:space="preserve"> с Системой.</w:t>
      </w:r>
    </w:p>
    <w:p w:rsidR="00A075CA" w:rsidRPr="00BE4186" w:rsidRDefault="00A075CA" w:rsidP="00A075CA">
      <w:pPr>
        <w:pStyle w:val="afffffff8"/>
        <w:rPr>
          <w:szCs w:val="28"/>
        </w:rPr>
      </w:pPr>
      <w:r w:rsidRPr="00BE4186">
        <w:rPr>
          <w:szCs w:val="28"/>
        </w:rPr>
        <w:t>Версия Системы, расположенная на тестовой площадке ЕГИСЗ, находится по адресу:</w:t>
      </w:r>
      <w:r w:rsidRPr="00BE4186">
        <w:t xml:space="preserve"> </w:t>
      </w:r>
      <w:hyperlink r:id="rId10" w:history="1">
        <w:r w:rsidRPr="00BE4186">
          <w:rPr>
            <w:rStyle w:val="afff2"/>
            <w:color w:val="auto"/>
            <w:szCs w:val="28"/>
            <w:lang w:val="en-US"/>
          </w:rPr>
          <w:t>https</w:t>
        </w:r>
        <w:r w:rsidRPr="00BE4186">
          <w:rPr>
            <w:rStyle w:val="afff2"/>
            <w:color w:val="auto"/>
            <w:szCs w:val="28"/>
          </w:rPr>
          <w:t>://</w:t>
        </w:r>
        <w:r w:rsidRPr="00BE4186">
          <w:rPr>
            <w:rStyle w:val="afff2"/>
            <w:color w:val="auto"/>
            <w:szCs w:val="28"/>
            <w:lang w:val="en-US"/>
          </w:rPr>
          <w:t>nr</w:t>
        </w:r>
        <w:r w:rsidRPr="00BE4186">
          <w:rPr>
            <w:rStyle w:val="afff2"/>
            <w:color w:val="auto"/>
            <w:szCs w:val="28"/>
          </w:rPr>
          <w:t>-</w:t>
        </w:r>
        <w:r w:rsidRPr="00BE4186">
          <w:rPr>
            <w:rStyle w:val="afff2"/>
            <w:color w:val="auto"/>
            <w:szCs w:val="28"/>
            <w:lang w:val="en-US"/>
          </w:rPr>
          <w:t>test</w:t>
        </w:r>
        <w:r w:rsidRPr="00BE4186">
          <w:rPr>
            <w:rStyle w:val="afff2"/>
            <w:color w:val="auto"/>
            <w:szCs w:val="28"/>
          </w:rPr>
          <w:t>.</w:t>
        </w:r>
        <w:r w:rsidRPr="00BE4186">
          <w:rPr>
            <w:rStyle w:val="afff2"/>
            <w:color w:val="auto"/>
            <w:szCs w:val="28"/>
            <w:lang w:val="en-US"/>
          </w:rPr>
          <w:t>egisz</w:t>
        </w:r>
        <w:r w:rsidRPr="00BE4186">
          <w:rPr>
            <w:rStyle w:val="afff2"/>
            <w:color w:val="auto"/>
            <w:szCs w:val="28"/>
          </w:rPr>
          <w:t>.</w:t>
        </w:r>
        <w:r w:rsidRPr="00BE4186">
          <w:rPr>
            <w:rStyle w:val="afff2"/>
            <w:color w:val="auto"/>
            <w:szCs w:val="28"/>
            <w:lang w:val="en-US"/>
          </w:rPr>
          <w:t>rosminzdrav</w:t>
        </w:r>
        <w:r w:rsidRPr="00BE4186">
          <w:rPr>
            <w:rStyle w:val="afff2"/>
            <w:color w:val="auto"/>
            <w:szCs w:val="28"/>
          </w:rPr>
          <w:t>.</w:t>
        </w:r>
        <w:r w:rsidRPr="00BE4186">
          <w:rPr>
            <w:rStyle w:val="afff2"/>
            <w:color w:val="auto"/>
            <w:szCs w:val="28"/>
            <w:lang w:val="en-US"/>
          </w:rPr>
          <w:t>ru</w:t>
        </w:r>
      </w:hyperlink>
      <w:r w:rsidRPr="00BE4186">
        <w:rPr>
          <w:szCs w:val="28"/>
        </w:rPr>
        <w:t>.</w:t>
      </w:r>
    </w:p>
    <w:p w:rsidR="00A075CA" w:rsidRPr="00BE4186" w:rsidRDefault="00A075CA" w:rsidP="00A075CA">
      <w:pPr>
        <w:pStyle w:val="afffffff8"/>
        <w:rPr>
          <w:szCs w:val="28"/>
        </w:rPr>
      </w:pPr>
      <w:r w:rsidRPr="00BE4186">
        <w:rPr>
          <w:szCs w:val="28"/>
        </w:rPr>
        <w:t xml:space="preserve">Версия Системы, расположенная на основной площадке ЕГИСЗ, находится по адресу </w:t>
      </w:r>
      <w:hyperlink r:id="rId11" w:history="1">
        <w:r w:rsidRPr="00BE4186">
          <w:rPr>
            <w:rStyle w:val="afff2"/>
            <w:color w:val="auto"/>
            <w:szCs w:val="28"/>
            <w:lang w:val="en-US"/>
          </w:rPr>
          <w:t>https</w:t>
        </w:r>
        <w:r w:rsidRPr="00BE4186">
          <w:rPr>
            <w:rStyle w:val="afff2"/>
            <w:color w:val="auto"/>
            <w:szCs w:val="28"/>
          </w:rPr>
          <w:t>://</w:t>
        </w:r>
        <w:r w:rsidRPr="00BE4186">
          <w:rPr>
            <w:rStyle w:val="afff2"/>
            <w:color w:val="auto"/>
            <w:szCs w:val="28"/>
            <w:lang w:val="en-US"/>
          </w:rPr>
          <w:t>nr</w:t>
        </w:r>
        <w:r w:rsidRPr="00BE4186">
          <w:rPr>
            <w:rStyle w:val="afff2"/>
            <w:color w:val="auto"/>
            <w:szCs w:val="28"/>
          </w:rPr>
          <w:t>.</w:t>
        </w:r>
        <w:r w:rsidRPr="00BE4186">
          <w:rPr>
            <w:rStyle w:val="afff2"/>
            <w:color w:val="auto"/>
            <w:szCs w:val="28"/>
            <w:lang w:val="en-US"/>
          </w:rPr>
          <w:t>egisz</w:t>
        </w:r>
        <w:r w:rsidRPr="00BE4186">
          <w:rPr>
            <w:rStyle w:val="afff2"/>
            <w:color w:val="auto"/>
            <w:szCs w:val="28"/>
          </w:rPr>
          <w:t>.</w:t>
        </w:r>
        <w:r w:rsidRPr="00BE4186">
          <w:rPr>
            <w:rStyle w:val="afff2"/>
            <w:color w:val="auto"/>
            <w:szCs w:val="28"/>
            <w:lang w:val="en-US"/>
          </w:rPr>
          <w:t>rosminzdrav</w:t>
        </w:r>
        <w:r w:rsidRPr="00BE4186">
          <w:rPr>
            <w:rStyle w:val="afff2"/>
            <w:color w:val="auto"/>
            <w:szCs w:val="28"/>
          </w:rPr>
          <w:t>.</w:t>
        </w:r>
        <w:r w:rsidRPr="00BE4186">
          <w:rPr>
            <w:rStyle w:val="afff2"/>
            <w:color w:val="auto"/>
            <w:szCs w:val="28"/>
            <w:lang w:val="en-US"/>
          </w:rPr>
          <w:t>ru</w:t>
        </w:r>
      </w:hyperlink>
      <w:r w:rsidRPr="00BE4186">
        <w:rPr>
          <w:szCs w:val="28"/>
        </w:rPr>
        <w:t>.</w:t>
      </w:r>
    </w:p>
    <w:p w:rsidR="00A075CA" w:rsidRPr="00BE4186" w:rsidRDefault="00A075CA" w:rsidP="00A075CA">
      <w:pPr>
        <w:pStyle w:val="afffffff8"/>
      </w:pPr>
      <w:r w:rsidRPr="00BE4186">
        <w:t>Для получения возможности работы с тестовой средой Системы через web-интерфейс с целью проверки результатов работы по средствам интеграционного взаимодействия, сотруднику, ответственному за отладку интеграционного взаимодействия, предоставляется возможность получить доступ к Системе.</w:t>
      </w:r>
    </w:p>
    <w:p w:rsidR="00A075CA" w:rsidRPr="00BE4186" w:rsidRDefault="00A075CA" w:rsidP="00A075CA">
      <w:pPr>
        <w:pStyle w:val="afffffff8"/>
      </w:pPr>
      <w:r w:rsidRPr="00BE4186">
        <w:t xml:space="preserve">Необходимость получения доступа к тестовой среде Системы, а также присваиваемую пользователю роль, для разработчиков </w:t>
      </w:r>
      <w:r w:rsidR="00674892" w:rsidRPr="00BE4186">
        <w:t>ИС</w:t>
      </w:r>
      <w:r w:rsidRPr="00BE4186">
        <w:t xml:space="preserve"> определяет лицо от, ответственной организации, эксплуатирующей </w:t>
      </w:r>
      <w:r w:rsidR="00674892" w:rsidRPr="00BE4186">
        <w:t>ИС</w:t>
      </w:r>
      <w:r w:rsidRPr="00BE4186">
        <w:t>.</w:t>
      </w:r>
    </w:p>
    <w:p w:rsidR="00A075CA" w:rsidRPr="00BE4186" w:rsidRDefault="00A075CA" w:rsidP="00A075CA">
      <w:pPr>
        <w:pStyle w:val="afffffff8"/>
      </w:pPr>
      <w:r w:rsidRPr="00BE4186">
        <w:t>Для получения доступа в тестовую версию Системы учетная запись на едином портале государственных услуг не нужна. Авторизация происходит с помощью логина и пароля, направленного от СТП ЕГИСЗ в ответ на заявку.</w:t>
      </w:r>
    </w:p>
    <w:p w:rsidR="00A075CA" w:rsidRPr="00BE4186" w:rsidRDefault="00A075CA" w:rsidP="00A075CA">
      <w:pPr>
        <w:pStyle w:val="afffffff8"/>
        <w:rPr>
          <w:szCs w:val="28"/>
        </w:rPr>
      </w:pPr>
      <w:r w:rsidRPr="00BE4186">
        <w:t xml:space="preserve">Разработчики </w:t>
      </w:r>
      <w:r w:rsidR="00674892" w:rsidRPr="00BE4186">
        <w:t>ИС</w:t>
      </w:r>
      <w:r w:rsidRPr="00BE4186">
        <w:t>, ответственные за отладку интеграционного взаимодействия, не допускаются на промышленную среду Системы. Проверка результатов работы интеграционного взаимодействия на промышленной среде Системы осуществляется ответственными сотрудниками МО и/или ответственной организацией.</w:t>
      </w:r>
    </w:p>
    <w:p w:rsidR="00A075CA" w:rsidRPr="00BE4186" w:rsidRDefault="00A075CA" w:rsidP="00A075CA">
      <w:pPr>
        <w:pStyle w:val="afffffff8"/>
      </w:pPr>
      <w:r w:rsidRPr="00BE4186">
        <w:t xml:space="preserve">Для получения возможности работы с тестовой версией Системы через web-интерфейс лицо от ответственной организации, эксплуатирующей </w:t>
      </w:r>
      <w:r w:rsidR="00674892" w:rsidRPr="00BE4186">
        <w:t>ИС</w:t>
      </w:r>
      <w:r w:rsidRPr="00BE4186">
        <w:t xml:space="preserve">, направляет соответствующую </w:t>
      </w:r>
      <w:r w:rsidRPr="00BE4186">
        <w:rPr>
          <w:noProof/>
        </w:rPr>
        <w:t xml:space="preserve">заявку в формате </w:t>
      </w:r>
      <w:r w:rsidR="00265023" w:rsidRPr="00BE4186">
        <w:rPr>
          <w:noProof/>
          <w:lang w:val="en-US"/>
        </w:rPr>
        <w:t>DOCX</w:t>
      </w:r>
      <w:r w:rsidRPr="00BE4186">
        <w:rPr>
          <w:noProof/>
        </w:rPr>
        <w:t>, а также сканированную копию с подписью ответсвенного лица и печатью организации</w:t>
      </w:r>
      <w:r w:rsidRPr="00BE4186">
        <w:t xml:space="preserve"> на адрес СТП ЕГИСЗ (</w:t>
      </w:r>
      <w:hyperlink r:id="rId12" w:history="1">
        <w:r w:rsidRPr="00BE4186">
          <w:rPr>
            <w:rStyle w:val="afff2"/>
            <w:color w:val="auto"/>
            <w:lang w:val="en-US"/>
          </w:rPr>
          <w:t>egisz</w:t>
        </w:r>
        <w:r w:rsidRPr="00BE4186">
          <w:rPr>
            <w:rStyle w:val="afff2"/>
            <w:color w:val="auto"/>
          </w:rPr>
          <w:t>@</w:t>
        </w:r>
        <w:r w:rsidRPr="00BE4186">
          <w:rPr>
            <w:rStyle w:val="afff2"/>
            <w:color w:val="auto"/>
            <w:lang w:val="en-US"/>
          </w:rPr>
          <w:t>rt</w:t>
        </w:r>
        <w:r w:rsidRPr="00BE4186">
          <w:rPr>
            <w:rStyle w:val="afff2"/>
            <w:color w:val="auto"/>
          </w:rPr>
          <w:t>-</w:t>
        </w:r>
        <w:r w:rsidRPr="00BE4186">
          <w:rPr>
            <w:rStyle w:val="afff2"/>
            <w:color w:val="auto"/>
            <w:lang w:val="en-US"/>
          </w:rPr>
          <w:t>eu</w:t>
        </w:r>
        <w:r w:rsidRPr="00BE4186">
          <w:rPr>
            <w:rStyle w:val="afff2"/>
            <w:color w:val="auto"/>
          </w:rPr>
          <w:t>.</w:t>
        </w:r>
        <w:r w:rsidRPr="00BE4186">
          <w:rPr>
            <w:rStyle w:val="afff2"/>
            <w:color w:val="auto"/>
            <w:lang w:val="en-US"/>
          </w:rPr>
          <w:t>ru</w:t>
        </w:r>
      </w:hyperlink>
      <w:r w:rsidRPr="00BE4186">
        <w:t>) согласно форме, приведенной в приложении (</w:t>
      </w:r>
      <w:r w:rsidR="000709AE" w:rsidRPr="00BE4186">
        <w:fldChar w:fldCharType="begin"/>
      </w:r>
      <w:r w:rsidR="000709AE" w:rsidRPr="00BE4186">
        <w:instrText xml:space="preserve"> REF _Ref536183515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1</w:t>
      </w:r>
      <w:r w:rsidR="000709AE" w:rsidRPr="00BE4186">
        <w:fldChar w:fldCharType="end"/>
      </w:r>
      <w:r w:rsidRPr="00BE4186">
        <w:t>) данного документа.</w:t>
      </w:r>
    </w:p>
    <w:p w:rsidR="00A075CA" w:rsidRPr="00BE4186" w:rsidRDefault="00A075CA" w:rsidP="00A075CA">
      <w:pPr>
        <w:pStyle w:val="afffffff8"/>
      </w:pPr>
      <w:r w:rsidRPr="00BE4186">
        <w:t xml:space="preserve">Если в субъекте РФ для работы в Системе необходимо подключить более одной </w:t>
      </w:r>
      <w:r w:rsidR="00674892" w:rsidRPr="00BE4186">
        <w:t>ИС</w:t>
      </w:r>
      <w:r w:rsidRPr="00BE4186">
        <w:t xml:space="preserve">, процедура, описанная ниже, выполняется для каждой </w:t>
      </w:r>
      <w:r w:rsidR="00674892" w:rsidRPr="00BE4186">
        <w:t>ИС</w:t>
      </w:r>
      <w:r w:rsidRPr="00BE4186">
        <w:t>.</w:t>
      </w:r>
    </w:p>
    <w:p w:rsidR="00A075CA" w:rsidRPr="00BE4186" w:rsidRDefault="00A075CA" w:rsidP="00A075CA">
      <w:pPr>
        <w:pStyle w:val="afffffff8"/>
      </w:pPr>
      <w:r w:rsidRPr="00BE4186">
        <w:t>Для осуществления подключения к тестовой версии необходимо: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lastRenderedPageBreak/>
        <w:t xml:space="preserve">Сгенерировать самоподписанную электронную подпись, зарегистрировать </w:t>
      </w:r>
      <w:r w:rsidR="00674892" w:rsidRPr="00BE4186">
        <w:t>ИС</w:t>
      </w:r>
      <w:r w:rsidRPr="00BE4186">
        <w:t xml:space="preserve"> в тестовой версии ИПС.</w:t>
      </w:r>
    </w:p>
    <w:p w:rsidR="00A075CA" w:rsidRPr="00BE4186" w:rsidRDefault="00A075CA" w:rsidP="00A075CA">
      <w:pPr>
        <w:pStyle w:val="afffffff8"/>
        <w:tabs>
          <w:tab w:val="left" w:pos="993"/>
        </w:tabs>
        <w:ind w:firstLine="567"/>
      </w:pPr>
      <w:r w:rsidRPr="00BE4186">
        <w:t>Для этого ответственная организация направляет заявку на адрес СТП ЕГИСЗ (</w:t>
      </w:r>
      <w:hyperlink r:id="rId13" w:history="1">
        <w:r w:rsidRPr="00BE4186">
          <w:rPr>
            <w:rStyle w:val="afff2"/>
            <w:color w:val="auto"/>
            <w:lang w:val="en-US"/>
          </w:rPr>
          <w:t>egisz</w:t>
        </w:r>
        <w:r w:rsidRPr="00BE4186">
          <w:rPr>
            <w:rStyle w:val="afff2"/>
            <w:color w:val="auto"/>
          </w:rPr>
          <w:t>@</w:t>
        </w:r>
        <w:r w:rsidRPr="00BE4186">
          <w:rPr>
            <w:rStyle w:val="afff2"/>
            <w:color w:val="auto"/>
            <w:lang w:val="en-US"/>
          </w:rPr>
          <w:t>rt</w:t>
        </w:r>
        <w:r w:rsidRPr="00BE4186">
          <w:rPr>
            <w:rStyle w:val="afff2"/>
            <w:color w:val="auto"/>
          </w:rPr>
          <w:t>-</w:t>
        </w:r>
        <w:r w:rsidRPr="00BE4186">
          <w:rPr>
            <w:rStyle w:val="afff2"/>
            <w:color w:val="auto"/>
            <w:lang w:val="en-US"/>
          </w:rPr>
          <w:t>eu</w:t>
        </w:r>
        <w:r w:rsidRPr="00BE4186">
          <w:rPr>
            <w:rStyle w:val="afff2"/>
            <w:color w:val="auto"/>
          </w:rPr>
          <w:t>.</w:t>
        </w:r>
        <w:r w:rsidRPr="00BE4186">
          <w:rPr>
            <w:rStyle w:val="afff2"/>
            <w:color w:val="auto"/>
            <w:lang w:val="en-US"/>
          </w:rPr>
          <w:t>ru</w:t>
        </w:r>
      </w:hyperlink>
      <w:r w:rsidRPr="00BE4186">
        <w:t xml:space="preserve">) согласно формам, приведенным в п.1.1 документа «Методические материалы по подключению к ИПС», размещенным на портале ЕГИСЗ по адресу: </w:t>
      </w:r>
      <w:hyperlink r:id="rId14" w:history="1">
        <w:r w:rsidRPr="00BE4186">
          <w:rPr>
            <w:rStyle w:val="afff2"/>
            <w:color w:val="auto"/>
          </w:rPr>
          <w:t>http://portal.egisz.rosminzdrav.ru/</w:t>
        </w:r>
        <w:r w:rsidRPr="00BE4186">
          <w:rPr>
            <w:rStyle w:val="afff2"/>
            <w:color w:val="auto"/>
            <w:lang w:val="en-US"/>
          </w:rPr>
          <w:t>materials</w:t>
        </w:r>
        <w:r w:rsidRPr="00BE4186">
          <w:rPr>
            <w:rStyle w:val="afff2"/>
            <w:color w:val="auto"/>
          </w:rPr>
          <w:t>/11</w:t>
        </w:r>
      </w:hyperlink>
      <w:r w:rsidRPr="00BE4186">
        <w:t xml:space="preserve">. При заполнении заявки необходимо указать тестовую среду. Заявки в обязательном порядке подаются в 2 форматах – </w:t>
      </w:r>
      <w:r w:rsidRPr="00BE4186">
        <w:rPr>
          <w:lang w:val="en-US"/>
        </w:rPr>
        <w:t>DOCX</w:t>
      </w:r>
      <w:r w:rsidRPr="00BE4186">
        <w:t xml:space="preserve"> и </w:t>
      </w:r>
      <w:r w:rsidRPr="00BE4186">
        <w:rPr>
          <w:lang w:val="en-US"/>
        </w:rPr>
        <w:t>PDF</w:t>
      </w:r>
      <w:r w:rsidRPr="00BE4186">
        <w:t>, при этом заявка в формате PDF должна содержать подпись и расшифровку подписи ответственного лица, подтвержденную печатью организации.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>Опубликовать тестовую версию web-службы в тестовой версии ИПС. Для этого ответственная организация направляет заявку на адрес СТП ЕГИСЗ (</w:t>
      </w:r>
      <w:hyperlink r:id="rId15" w:history="1">
        <w:r w:rsidRPr="00BE4186">
          <w:t>egisz@rt-eu.ru</w:t>
        </w:r>
      </w:hyperlink>
      <w:r w:rsidRPr="00BE4186">
        <w:t xml:space="preserve">) согласно формам, приведенным в п.1.3 документа «Методические материалы по подключению к ИПС», размещенным на портале ЕГИСЗ по адресу: </w:t>
      </w:r>
      <w:hyperlink r:id="rId16" w:history="1">
        <w:r w:rsidRPr="00BE4186">
          <w:t>http://portal.egisz.rosminzdrav.ru/materials/11</w:t>
        </w:r>
      </w:hyperlink>
      <w:r w:rsidRPr="00BE4186">
        <w:t xml:space="preserve">. При заполнении заявки необходимо указать тестовую среду. Заявки в обязательном порядке подаются в 2 форматах – </w:t>
      </w:r>
      <w:r w:rsidRPr="00BE4186">
        <w:rPr>
          <w:lang w:val="en-US"/>
        </w:rPr>
        <w:t>DOCX</w:t>
      </w:r>
      <w:r w:rsidRPr="00BE4186">
        <w:t xml:space="preserve"> и </w:t>
      </w:r>
      <w:r w:rsidRPr="00BE4186">
        <w:rPr>
          <w:lang w:val="en-US"/>
        </w:rPr>
        <w:t>PDF</w:t>
      </w:r>
      <w:r w:rsidRPr="00BE4186">
        <w:t>, при этом заявка в формате PDF должна содержать подпись и расшифровку подписи ответственного лица, подтвержденную печатью организации.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В течение 2 (двух) рабочих дней после получения заявки СТП ЕГИСЗ регистрирует </w:t>
      </w:r>
      <w:r w:rsidR="00674892" w:rsidRPr="00BE4186">
        <w:t>ИС</w:t>
      </w:r>
      <w:r w:rsidRPr="00BE4186">
        <w:t xml:space="preserve"> в тестовой версии ИПС и предоставляет идентификатор </w:t>
      </w:r>
      <w:r w:rsidR="00674892" w:rsidRPr="00BE4186">
        <w:t>ИС</w:t>
      </w:r>
      <w:r w:rsidRPr="00BE4186">
        <w:t xml:space="preserve"> в ИПС.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Зарегистрировать </w:t>
      </w:r>
      <w:r w:rsidR="00674892" w:rsidRPr="00BE4186">
        <w:t>ИС</w:t>
      </w:r>
      <w:r w:rsidRPr="00BE4186">
        <w:t xml:space="preserve"> в тестовой версии Системы. Для этого ответственная организация направляет заявку на адрес СТП ЕГИСЗ (</w:t>
      </w:r>
      <w:hyperlink r:id="rId17" w:history="1">
        <w:r w:rsidRPr="00BE4186">
          <w:t>egisz@rt-eu.ru</w:t>
        </w:r>
      </w:hyperlink>
      <w:r w:rsidRPr="00BE4186">
        <w:t>) в соответствии с формой, приведенной в приложении (</w:t>
      </w:r>
      <w:r w:rsidR="000709AE" w:rsidRPr="00BE4186">
        <w:fldChar w:fldCharType="begin"/>
      </w:r>
      <w:r w:rsidR="000709AE" w:rsidRPr="00BE4186">
        <w:instrText xml:space="preserve"> REF _Ref536183525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2</w:t>
      </w:r>
      <w:r w:rsidR="000709AE" w:rsidRPr="00BE4186">
        <w:fldChar w:fldCharType="end"/>
      </w:r>
      <w:r w:rsidRPr="00BE4186">
        <w:t xml:space="preserve">). Заявки в обязательном порядке подаются в 2 форматах – </w:t>
      </w:r>
      <w:r w:rsidRPr="00BE4186">
        <w:rPr>
          <w:lang w:val="en-US"/>
        </w:rPr>
        <w:t>DOCX</w:t>
      </w:r>
      <w:r w:rsidRPr="00BE4186">
        <w:t xml:space="preserve"> и </w:t>
      </w:r>
      <w:r w:rsidRPr="00BE4186">
        <w:rPr>
          <w:lang w:val="en-US"/>
        </w:rPr>
        <w:t>PDF</w:t>
      </w:r>
      <w:r w:rsidRPr="00BE4186">
        <w:t>, при этом заявка в формате PDF должна содержать подпись и расшифровку подписи ответственного лица, подтвержденную печатью организации.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В течение 2 (двух) рабочих дней после получения заявки СТП ЕГИСЗ регистрирует </w:t>
      </w:r>
      <w:r w:rsidR="00674892" w:rsidRPr="00BE4186">
        <w:t>ИС</w:t>
      </w:r>
      <w:r w:rsidRPr="00BE4186">
        <w:t xml:space="preserve"> в тестовой версии Системы и предоставляет подтверждение о регистрации </w:t>
      </w:r>
      <w:r w:rsidR="00674892" w:rsidRPr="00BE4186">
        <w:t>ИС</w:t>
      </w:r>
      <w:r w:rsidRPr="00BE4186">
        <w:t xml:space="preserve"> в ответ на заявку.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В течение 30 (тридцати) рабочих дней со дня выделения идентификатора </w:t>
      </w:r>
      <w:r w:rsidR="00674892" w:rsidRPr="00BE4186">
        <w:t>ИС</w:t>
      </w:r>
      <w:r w:rsidRPr="00BE4186">
        <w:t xml:space="preserve"> необходимо провести тестирование при взаимодействии с тестовой версией Системы и направить отчет о результатах тестирования, а также протокол приемочных испытаний на адрес СТП ЕГИСЗ (</w:t>
      </w:r>
      <w:hyperlink r:id="rId18" w:history="1">
        <w:r w:rsidRPr="00BE4186">
          <w:t>egisz@rt-eu.ru</w:t>
        </w:r>
      </w:hyperlink>
      <w:r w:rsidRPr="00BE4186">
        <w:t>), в соответствии с формой, приведенной в приложении (</w:t>
      </w:r>
      <w:r w:rsidR="000709AE" w:rsidRPr="00BE4186">
        <w:fldChar w:fldCharType="begin"/>
      </w:r>
      <w:r w:rsidR="000709AE" w:rsidRPr="00BE4186">
        <w:instrText xml:space="preserve"> REF _Ref536183537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3</w:t>
      </w:r>
      <w:r w:rsidR="000709AE" w:rsidRPr="00BE4186">
        <w:fldChar w:fldCharType="end"/>
      </w:r>
      <w:r w:rsidRPr="00BE4186">
        <w:t xml:space="preserve">). Отчет и протокол в обязательном порядке подаются в 2 форматах – </w:t>
      </w:r>
      <w:r w:rsidRPr="00BE4186">
        <w:rPr>
          <w:lang w:val="en-US"/>
        </w:rPr>
        <w:t>DOCX</w:t>
      </w:r>
      <w:r w:rsidRPr="00BE4186">
        <w:t xml:space="preserve"> и </w:t>
      </w:r>
      <w:r w:rsidRPr="00BE4186">
        <w:rPr>
          <w:lang w:val="en-US"/>
        </w:rPr>
        <w:t>PDF</w:t>
      </w:r>
      <w:r w:rsidRPr="00BE4186">
        <w:t xml:space="preserve">, при этом документы в формате PDF должны содержать подпись и расшифровку </w:t>
      </w:r>
      <w:r w:rsidRPr="00BE4186">
        <w:lastRenderedPageBreak/>
        <w:t xml:space="preserve">подписи ответственного лица, подтвержденную печатью организации. В рамках тестирования должны быть пройдены все проверки в соответствии с программой и методикой испытаний интеграции </w:t>
      </w:r>
      <w:r w:rsidR="00674892" w:rsidRPr="00BE4186">
        <w:t>ИС</w:t>
      </w:r>
      <w:r w:rsidRPr="00BE4186">
        <w:t xml:space="preserve"> с Системой. Результатом тестирования является успешное выполнение всех проверок. В случае необходимости консультирования по техническим вопросам, сотрудник ответственной организации направляет описание проблемы в виде описания последовательности произведенных действий с указанием ссылок обращений и с приложением файлов запросов и ответов сервиса </w:t>
      </w:r>
      <w:r w:rsidR="00674892" w:rsidRPr="00BE4186">
        <w:t>ИС</w:t>
      </w:r>
      <w:r w:rsidRPr="00BE4186">
        <w:t xml:space="preserve"> на адрес СТП ЕГИСЗ (</w:t>
      </w:r>
      <w:hyperlink r:id="rId19" w:history="1">
        <w:r w:rsidRPr="00BE4186">
          <w:t>egisz@rt-eu.ru</w:t>
        </w:r>
      </w:hyperlink>
      <w:r w:rsidRPr="00BE4186">
        <w:t xml:space="preserve">). В течение 3 (трех) рабочих дней после получения запроса СТП ЕГИСЗ предоставляет ответ или направляет запрос на предоставление дополнительных сведений необходимых для выявления причин проблемы. 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СТП ЕГИСЗ в ответном письме направляет заключение об успешном прохождении тестирования или о необходимости доработки </w:t>
      </w:r>
      <w:r w:rsidR="00674892" w:rsidRPr="00BE4186">
        <w:t>ИС</w:t>
      </w:r>
      <w:r w:rsidRPr="00BE4186">
        <w:t xml:space="preserve"> и проведения повторного тестирования. Заключение предоставляется в течение 4 (четырех) рабочих дней с момента получения отчета о проведении тестирования.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В случае успешного прохождения тестирования интеграционного взаимодействия СТП ЕГИСЗ в ответном письме уведомляет </w:t>
      </w:r>
      <w:r w:rsidR="00674892" w:rsidRPr="00BE4186">
        <w:t>ИС</w:t>
      </w:r>
      <w:r w:rsidRPr="00BE4186">
        <w:t xml:space="preserve"> о необходимости проведения массовой загрузки/выгрузки данных в тестовую версию Системы.</w:t>
      </w:r>
    </w:p>
    <w:p w:rsidR="00A075CA" w:rsidRPr="00BE4186" w:rsidRDefault="00A075CA" w:rsidP="00A075CA">
      <w:pPr>
        <w:pStyle w:val="afffffff8"/>
        <w:tabs>
          <w:tab w:val="left" w:pos="993"/>
        </w:tabs>
        <w:ind w:firstLine="567"/>
      </w:pPr>
      <w:r w:rsidRPr="00BE4186">
        <w:t>Для этого СТП ЕГИСЗ в ответном письме, в течение 4 (четырех) рабочих дней с момента получения отчета о проведении тестирования, направляет заявку в соответствии с формой, приведенной в приложении (</w:t>
      </w:r>
      <w:r w:rsidR="000709AE" w:rsidRPr="00BE4186">
        <w:fldChar w:fldCharType="begin"/>
      </w:r>
      <w:r w:rsidR="000709AE" w:rsidRPr="00BE4186">
        <w:instrText xml:space="preserve"> REF _Ref536183549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4</w:t>
      </w:r>
      <w:r w:rsidR="000709AE" w:rsidRPr="00BE4186">
        <w:fldChar w:fldCharType="end"/>
      </w:r>
      <w:r w:rsidRPr="00BE4186">
        <w:t>).</w:t>
      </w:r>
    </w:p>
    <w:p w:rsidR="00A075CA" w:rsidRPr="00BE4186" w:rsidRDefault="00A075CA" w:rsidP="00A075CA">
      <w:pPr>
        <w:pStyle w:val="afffffff8"/>
      </w:pPr>
      <w:r w:rsidRPr="00BE4186">
        <w:t xml:space="preserve">В течение 3 (трех) рабочих дней со дня получения письма о необходимости проведения массовой загрузки/выгрузки даных </w:t>
      </w:r>
      <w:r w:rsidR="00674892" w:rsidRPr="00BE4186">
        <w:t>ИС</w:t>
      </w:r>
      <w:r w:rsidRPr="00BE4186">
        <w:t xml:space="preserve"> заполняет заявку, приведенную в приложении (</w:t>
      </w:r>
      <w:r w:rsidR="000709AE" w:rsidRPr="00BE4186">
        <w:fldChar w:fldCharType="begin"/>
      </w:r>
      <w:r w:rsidR="000709AE" w:rsidRPr="00BE4186">
        <w:instrText xml:space="preserve"> REF _Ref536183549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4</w:t>
      </w:r>
      <w:r w:rsidR="000709AE" w:rsidRPr="00BE4186">
        <w:fldChar w:fldCharType="end"/>
      </w:r>
      <w:r w:rsidRPr="00BE4186">
        <w:t>), и направляет ее на адрес СТП ЕГИСЗ (</w:t>
      </w:r>
      <w:hyperlink r:id="rId20" w:history="1">
        <w:r w:rsidRPr="00BE4186">
          <w:t>egisz@rt-eu.ru</w:t>
        </w:r>
      </w:hyperlink>
      <w:r w:rsidRPr="00BE4186">
        <w:t>).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Согласно плановой дате проведения массовой загрузки/выгрузки </w:t>
      </w:r>
      <w:r w:rsidR="00674892" w:rsidRPr="00BE4186">
        <w:t>ИС</w:t>
      </w:r>
      <w:r w:rsidRPr="00BE4186">
        <w:t xml:space="preserve"> осуществляет массовую загрузку/выгрузку данных в тестовую версию Системы, предварительно направив уведомление на адрес СТП ЕГИСЗ (</w:t>
      </w:r>
      <w:hyperlink r:id="rId21" w:history="1">
        <w:r w:rsidRPr="00BE4186">
          <w:t>egisz@rt-eu.ru</w:t>
        </w:r>
      </w:hyperlink>
      <w:r w:rsidRPr="00BE4186">
        <w:t>).</w:t>
      </w:r>
    </w:p>
    <w:p w:rsidR="00A075CA" w:rsidRPr="00BE4186" w:rsidRDefault="00A075CA" w:rsidP="00A075CA">
      <w:pPr>
        <w:pStyle w:val="afffffff8"/>
        <w:tabs>
          <w:tab w:val="left" w:pos="993"/>
        </w:tabs>
        <w:ind w:firstLine="709"/>
      </w:pPr>
      <w:r w:rsidRPr="00BE4186">
        <w:t>Минимальное количество запросов на каждую доступную подсистему и каждый из ее методов при массовой загрузке должно составлять 20.</w:t>
      </w:r>
    </w:p>
    <w:p w:rsidR="00A075CA" w:rsidRPr="00BE4186" w:rsidRDefault="00A075CA" w:rsidP="00A075CA">
      <w:pPr>
        <w:pStyle w:val="afffffff8"/>
        <w:numPr>
          <w:ilvl w:val="0"/>
          <w:numId w:val="31"/>
        </w:numPr>
        <w:tabs>
          <w:tab w:val="left" w:pos="993"/>
        </w:tabs>
        <w:ind w:left="0" w:firstLine="567"/>
      </w:pPr>
      <w:r w:rsidRPr="00BE4186">
        <w:t xml:space="preserve">По результату анализа журнала аудита интеграционных профилей СТП ЕГИСЗ в ответном письме направляет заключение об успешности проведения массовой загрузки/выгрузки данных и о возможности подключения к промышленной версии Системы или необходимости доработки </w:t>
      </w:r>
      <w:r w:rsidR="00674892" w:rsidRPr="00BE4186">
        <w:t>ИС</w:t>
      </w:r>
      <w:r w:rsidRPr="00BE4186">
        <w:t xml:space="preserve"> и проведения повторного тестирования и массовой загрузки/выгрузки данных. Массовая загрузка/выгрузка считается успешно выполненной, если число корректных запросов достигает 100 %. Если при первой попытке </w:t>
      </w:r>
      <w:r w:rsidRPr="00BE4186">
        <w:lastRenderedPageBreak/>
        <w:t>массовой загрузки/выгрузки не был получен необходимый результат, достижение 100 %-ой корректности массовой загрузки/выгрузки осуществляется в несколько подходов:</w:t>
      </w:r>
    </w:p>
    <w:p w:rsidR="00A075CA" w:rsidRPr="00BE4186" w:rsidRDefault="00A075CA" w:rsidP="00A075CA">
      <w:pPr>
        <w:pStyle w:val="afffffff8"/>
        <w:tabs>
          <w:tab w:val="left" w:pos="993"/>
        </w:tabs>
      </w:pPr>
      <w:r w:rsidRPr="00BE4186">
        <w:t>- если количество корректных запросов составило 95 % и более, то необходимо повторить массовую загрузку/выгрузку только для тех подсистем, в методах которых были  выявлены ошибки. Повторная загрузка/выгрузка выполняется для всех методов подсистемы, а не только для ошибочных.</w:t>
      </w:r>
    </w:p>
    <w:p w:rsidR="00A075CA" w:rsidRPr="00BE4186" w:rsidRDefault="00A075CA" w:rsidP="00A075CA">
      <w:pPr>
        <w:pStyle w:val="afffffff8"/>
        <w:tabs>
          <w:tab w:val="left" w:pos="993"/>
        </w:tabs>
      </w:pPr>
      <w:r w:rsidRPr="00BE4186">
        <w:t xml:space="preserve">- если количество корректных запросов составило менее 95 %, то необходимо повторить массовую загрузку/выгрузку в полном объеме. </w:t>
      </w:r>
    </w:p>
    <w:p w:rsidR="00A075CA" w:rsidRPr="00BE4186" w:rsidRDefault="00A075CA" w:rsidP="00A075CA">
      <w:pPr>
        <w:pStyle w:val="afffffff8"/>
        <w:tabs>
          <w:tab w:val="left" w:pos="993"/>
        </w:tabs>
      </w:pPr>
      <w:r w:rsidRPr="00BE4186">
        <w:t xml:space="preserve">Заключение предоставляется в течение 4 (четырех) рабочих дней с момента получения уведомления от </w:t>
      </w:r>
      <w:r w:rsidR="00674892" w:rsidRPr="00BE4186">
        <w:t>ИС</w:t>
      </w:r>
      <w:r w:rsidRPr="00BE4186">
        <w:t xml:space="preserve"> об осуществлении массовой загрузки/выгрузки данных в тестовую версию Системы.</w:t>
      </w:r>
    </w:p>
    <w:p w:rsidR="00A075CA" w:rsidRPr="00BE4186" w:rsidRDefault="00A075CA" w:rsidP="00A075CA">
      <w:pPr>
        <w:pStyle w:val="afffffff8"/>
        <w:tabs>
          <w:tab w:val="left" w:pos="993"/>
        </w:tabs>
      </w:pPr>
    </w:p>
    <w:p w:rsidR="00A075CA" w:rsidRPr="00BE4186" w:rsidRDefault="00A075CA" w:rsidP="00A075CA">
      <w:pPr>
        <w:pStyle w:val="afffffff8"/>
      </w:pPr>
      <w:r w:rsidRPr="00BE4186">
        <w:t xml:space="preserve">В случае подтверждения успешного прохождения тестирования </w:t>
      </w:r>
      <w:r w:rsidR="00674892" w:rsidRPr="00BE4186">
        <w:t>ИС</w:t>
      </w:r>
      <w:r w:rsidRPr="00BE4186">
        <w:t xml:space="preserve"> производится подключение к промышленной версии Системы. Для осуществления данного подключения необходимо:</w:t>
      </w:r>
    </w:p>
    <w:p w:rsidR="00A075CA" w:rsidRPr="00BE4186" w:rsidRDefault="00A075CA" w:rsidP="00A075CA">
      <w:pPr>
        <w:pStyle w:val="afffffff8"/>
        <w:numPr>
          <w:ilvl w:val="0"/>
          <w:numId w:val="32"/>
        </w:numPr>
        <w:tabs>
          <w:tab w:val="left" w:pos="993"/>
        </w:tabs>
        <w:ind w:left="0" w:firstLine="567"/>
      </w:pPr>
      <w:r w:rsidRPr="00BE4186">
        <w:t xml:space="preserve">Получить квалифицированную электронную подпись в аккредитованном УЦ, зарегистрировать </w:t>
      </w:r>
      <w:r w:rsidR="00674892" w:rsidRPr="00BE4186">
        <w:t>ИС</w:t>
      </w:r>
      <w:r w:rsidRPr="00BE4186">
        <w:t xml:space="preserve"> в рабочей версии ИПС.</w:t>
      </w:r>
    </w:p>
    <w:p w:rsidR="00A075CA" w:rsidRPr="00BE4186" w:rsidRDefault="00A075CA" w:rsidP="00A075CA">
      <w:pPr>
        <w:pStyle w:val="afffffff8"/>
        <w:tabs>
          <w:tab w:val="left" w:pos="993"/>
        </w:tabs>
        <w:ind w:firstLine="993"/>
      </w:pPr>
      <w:r w:rsidRPr="00BE4186">
        <w:t>Для этого сотрудник ответственной организации направляет заявку на адрес СТП ЕГИСЗ (</w:t>
      </w:r>
      <w:hyperlink r:id="rId22" w:history="1">
        <w:r w:rsidRPr="00BE4186">
          <w:t>egisz@rt-eu.ru</w:t>
        </w:r>
      </w:hyperlink>
      <w:r w:rsidRPr="00BE4186">
        <w:t xml:space="preserve">) согласно формам, приведенным в п.1.2 документа «Методические материалы по подключению к ИПС», размещенным на портале ЕГИСЗ по адресу: </w:t>
      </w:r>
      <w:hyperlink r:id="rId23" w:history="1">
        <w:r w:rsidRPr="00BE4186">
          <w:t>http://portal.egisz.rosminzdrav.ru/materials/11</w:t>
        </w:r>
      </w:hyperlink>
      <w:r w:rsidRPr="00BE4186">
        <w:t xml:space="preserve">. При заполнении заявки необходимо указать промышленную среду. Заявки в обязательном порядке подаются в 2 форматах – </w:t>
      </w:r>
      <w:r w:rsidRPr="00BE4186">
        <w:rPr>
          <w:lang w:val="en-US"/>
        </w:rPr>
        <w:t>DOCX</w:t>
      </w:r>
      <w:r w:rsidRPr="00BE4186">
        <w:t xml:space="preserve"> и </w:t>
      </w:r>
      <w:r w:rsidRPr="00BE4186">
        <w:rPr>
          <w:lang w:val="en-US"/>
        </w:rPr>
        <w:t>PDF</w:t>
      </w:r>
      <w:r w:rsidRPr="00BE4186">
        <w:t xml:space="preserve">, при этом заявка в формате PDF должна содержать подпись и расшифровку подписи ответственного лица, подтвержденную печатью организации. Одновременно сканированную копию заявки направить в Минздрав России, по адресу: </w:t>
      </w:r>
      <w:r w:rsidRPr="00BE4186">
        <w:rPr>
          <w:rStyle w:val="afff2"/>
          <w:color w:val="auto"/>
        </w:rPr>
        <w:t>di@rosminzdrav.ru</w:t>
      </w:r>
      <w:r w:rsidRPr="00BE4186">
        <w:t>.</w:t>
      </w:r>
    </w:p>
    <w:p w:rsidR="00A075CA" w:rsidRPr="00BE4186" w:rsidRDefault="00A075CA" w:rsidP="00A075CA">
      <w:pPr>
        <w:pStyle w:val="afffffff8"/>
        <w:numPr>
          <w:ilvl w:val="0"/>
          <w:numId w:val="32"/>
        </w:numPr>
        <w:tabs>
          <w:tab w:val="left" w:pos="993"/>
        </w:tabs>
        <w:ind w:left="0" w:firstLine="567"/>
      </w:pPr>
      <w:r w:rsidRPr="00BE4186">
        <w:t>Опубликовать рабочую версию web-службы в рабочей версии ИПС. Для этого сотрудник ответственной организации направляет заявку на адрес СТП ЕГИСЗ (</w:t>
      </w:r>
      <w:hyperlink r:id="rId24" w:history="1">
        <w:r w:rsidRPr="00BE4186">
          <w:t>egisz@rt-eu.ru</w:t>
        </w:r>
      </w:hyperlink>
      <w:r w:rsidRPr="00BE4186">
        <w:t xml:space="preserve">) согласно формам, приведенным в п.1.4 документа «Методические материалы по подключению к ИПС», размещенным на портале ЕГИСЗ по адресу: </w:t>
      </w:r>
      <w:hyperlink r:id="rId25" w:history="1">
        <w:r w:rsidRPr="00BE4186">
          <w:t>http://portal.egisz.rosminzdrav.ru/materials/11</w:t>
        </w:r>
      </w:hyperlink>
      <w:r w:rsidRPr="00BE4186">
        <w:t xml:space="preserve">. При заполнении заявки необходимо указать промышленную среду. Заявки в обязательном порядке подаются в 2 форматах – </w:t>
      </w:r>
      <w:r w:rsidRPr="00BE4186">
        <w:rPr>
          <w:lang w:val="en-US"/>
        </w:rPr>
        <w:t>DOCX</w:t>
      </w:r>
      <w:r w:rsidRPr="00BE4186">
        <w:t xml:space="preserve"> и </w:t>
      </w:r>
      <w:r w:rsidRPr="00BE4186">
        <w:rPr>
          <w:lang w:val="en-US"/>
        </w:rPr>
        <w:t>PDF</w:t>
      </w:r>
      <w:r w:rsidRPr="00BE4186">
        <w:t xml:space="preserve">, при этом заявка в формате PDF должна содержать подпись и расшифровку подписи ответственного лица, подтвержденную печатью организации. Одновременно сканированную копию заявки направить в Минздрав России, по адресу: </w:t>
      </w:r>
      <w:r w:rsidRPr="00BE4186">
        <w:rPr>
          <w:rStyle w:val="afff2"/>
          <w:color w:val="auto"/>
        </w:rPr>
        <w:t>di@rosminzdrav.ru</w:t>
      </w:r>
      <w:r w:rsidRPr="00BE4186">
        <w:t>.</w:t>
      </w:r>
    </w:p>
    <w:p w:rsidR="00A075CA" w:rsidRPr="00BE4186" w:rsidRDefault="00A075CA" w:rsidP="00A075CA">
      <w:pPr>
        <w:pStyle w:val="afffffff8"/>
        <w:numPr>
          <w:ilvl w:val="0"/>
          <w:numId w:val="32"/>
        </w:numPr>
        <w:tabs>
          <w:tab w:val="left" w:pos="993"/>
        </w:tabs>
        <w:ind w:left="0" w:firstLine="567"/>
      </w:pPr>
      <w:r w:rsidRPr="00BE4186">
        <w:lastRenderedPageBreak/>
        <w:t xml:space="preserve">Зарегистрировать </w:t>
      </w:r>
      <w:r w:rsidR="00674892" w:rsidRPr="00BE4186">
        <w:t>ИС</w:t>
      </w:r>
      <w:r w:rsidRPr="00BE4186">
        <w:t xml:space="preserve"> в промышленной версии Системы. Для этого сотрудник ответственной организации направляет заявку на адрес СТП ЕГИСЗ (</w:t>
      </w:r>
      <w:hyperlink r:id="rId26" w:history="1">
        <w:r w:rsidRPr="00BE4186">
          <w:t>egisz@rt-eu.ru</w:t>
        </w:r>
      </w:hyperlink>
      <w:r w:rsidRPr="00BE4186">
        <w:t>) в соответствии с формой, приведенной в приложении (</w:t>
      </w:r>
      <w:r w:rsidR="000709AE" w:rsidRPr="00BE4186">
        <w:fldChar w:fldCharType="begin"/>
      </w:r>
      <w:r w:rsidR="000709AE" w:rsidRPr="00BE4186">
        <w:instrText xml:space="preserve"> REF _Ref536183525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2</w:t>
      </w:r>
      <w:r w:rsidR="000709AE" w:rsidRPr="00BE4186">
        <w:fldChar w:fldCharType="end"/>
      </w:r>
      <w:r w:rsidRPr="00BE4186">
        <w:t xml:space="preserve">). Заявки в обязательном порядке подаются в 2 форматах – docx и pdf, при этом заявка в формате PDF должна содержать подпись и расшифровку подписи ответственного лица, подтвержденную печатью организации. Одновременно сканированную копию заявки направить в Минздрав России, по адресу: </w:t>
      </w:r>
      <w:hyperlink r:id="rId27" w:history="1">
        <w:r w:rsidRPr="00BE4186">
          <w:rPr>
            <w:rStyle w:val="afff2"/>
            <w:color w:val="auto"/>
          </w:rPr>
          <w:t>di@rosminzdrav.ru</w:t>
        </w:r>
      </w:hyperlink>
      <w:r w:rsidRPr="00BE4186">
        <w:t>.</w:t>
      </w:r>
    </w:p>
    <w:p w:rsidR="00A075CA" w:rsidRPr="00BE4186" w:rsidRDefault="00A075CA" w:rsidP="00A075CA">
      <w:pPr>
        <w:pStyle w:val="afffffff8"/>
        <w:numPr>
          <w:ilvl w:val="0"/>
          <w:numId w:val="32"/>
        </w:numPr>
        <w:tabs>
          <w:tab w:val="left" w:pos="993"/>
        </w:tabs>
        <w:ind w:left="0" w:firstLine="567"/>
      </w:pPr>
      <w:r w:rsidRPr="00BE4186">
        <w:t xml:space="preserve">В течение 2 (двух) рабочих дней после получения заявки СТП ЕГИСЗ предоставляет идентификатор </w:t>
      </w:r>
      <w:r w:rsidR="00674892" w:rsidRPr="00BE4186">
        <w:t>ИС</w:t>
      </w:r>
      <w:r w:rsidRPr="00BE4186">
        <w:t xml:space="preserve"> (идентификатор генерируется на основании алгоритма генерации, настроенного в БД рабочей версии Системы), логин/пароль доступа, а также ссылку к web-интерфейсу рабочей версии системы.</w:t>
      </w:r>
    </w:p>
    <w:p w:rsidR="00A075CA" w:rsidRPr="00BE4186" w:rsidRDefault="00A075CA" w:rsidP="00A075CA">
      <w:pPr>
        <w:pStyle w:val="afffffff8"/>
        <w:numPr>
          <w:ilvl w:val="0"/>
          <w:numId w:val="32"/>
        </w:numPr>
        <w:tabs>
          <w:tab w:val="left" w:pos="993"/>
        </w:tabs>
        <w:ind w:left="0" w:firstLine="567"/>
      </w:pPr>
      <w:r w:rsidRPr="00BE4186">
        <w:t xml:space="preserve">В случае необходимости осуществить настройку </w:t>
      </w:r>
      <w:r w:rsidR="00674892" w:rsidRPr="00BE4186">
        <w:t>ИС</w:t>
      </w:r>
      <w:r w:rsidRPr="00BE4186">
        <w:t xml:space="preserve"> и начать взаимодействие с рабочей версией Системы.</w:t>
      </w:r>
    </w:p>
    <w:p w:rsidR="00A075CA" w:rsidRPr="00BE4186" w:rsidRDefault="00A075CA" w:rsidP="00A075CA">
      <w:pPr>
        <w:pStyle w:val="afffffff8"/>
        <w:numPr>
          <w:ilvl w:val="0"/>
          <w:numId w:val="32"/>
        </w:numPr>
        <w:tabs>
          <w:tab w:val="left" w:pos="993"/>
        </w:tabs>
        <w:ind w:left="0" w:firstLine="567"/>
      </w:pPr>
      <w:r w:rsidRPr="00BE4186">
        <w:t xml:space="preserve">В случае возникновения ошибок при интеграционном взаимодействии с рабочей версией Системы на стороне </w:t>
      </w:r>
      <w:r w:rsidR="00674892" w:rsidRPr="00BE4186">
        <w:t>ИС</w:t>
      </w:r>
      <w:r w:rsidRPr="00BE4186">
        <w:t xml:space="preserve">, которые будут отрицательно влиять на функционирование и производительность Системы, </w:t>
      </w:r>
      <w:r w:rsidR="00674892" w:rsidRPr="00BE4186">
        <w:t>ИС</w:t>
      </w:r>
      <w:r w:rsidRPr="00BE4186">
        <w:t xml:space="preserve"> будет отключен от работы с интеграционными профилями промышленной площадки с уведомлением лица, от ответственной организации за эксплуатацию </w:t>
      </w:r>
      <w:r w:rsidR="00674892" w:rsidRPr="00BE4186">
        <w:t>ИС</w:t>
      </w:r>
      <w:r w:rsidRPr="00BE4186">
        <w:t>, до восстановления корректного интеграционного взаимодействия на тестовой среде. После устранения ошибок интеграционного взаимодействия на тестовой среде необходимо направить отчет о результатах тестирования и протокол приемочных испытаний на адрес СТП ЕГИСЗ (egisz@rt-eu.ru), в соответствии с формой, приведенной в приложении (</w:t>
      </w:r>
      <w:r w:rsidR="000709AE" w:rsidRPr="00BE4186">
        <w:fldChar w:fldCharType="begin"/>
      </w:r>
      <w:r w:rsidR="000709AE" w:rsidRPr="00BE4186">
        <w:instrText xml:space="preserve"> REF _Ref536183537 \h </w:instrText>
      </w:r>
      <w:r w:rsidR="00BE4186">
        <w:instrText xml:space="preserve"> \* MERGEFORMAT </w:instrText>
      </w:r>
      <w:r w:rsidR="000709AE" w:rsidRPr="00BE4186">
        <w:fldChar w:fldCharType="separate"/>
      </w:r>
      <w:r w:rsidR="000709AE" w:rsidRPr="00BE4186">
        <w:t>Приложение 3</w:t>
      </w:r>
      <w:r w:rsidR="000709AE" w:rsidRPr="00BE4186">
        <w:fldChar w:fldCharType="end"/>
      </w:r>
      <w:r w:rsidRPr="00BE4186">
        <w:t xml:space="preserve">). СТП ЕГИСЗ в ответном письме направляет заключение о восстановлении возможности работы с промышленной версией Системы или о необходимости доработки </w:t>
      </w:r>
      <w:r w:rsidR="00674892" w:rsidRPr="00BE4186">
        <w:t>ИС</w:t>
      </w:r>
      <w:r w:rsidRPr="00BE4186">
        <w:t xml:space="preserve"> и проведения повторного тестирования. Заключение предоставляется в течение 3 (трех) рабочих дней с момента получения отчета о проведении тестирования.</w:t>
      </w:r>
    </w:p>
    <w:p w:rsidR="00674892" w:rsidRPr="00BE4186" w:rsidRDefault="00674892" w:rsidP="00A075CA">
      <w:pPr>
        <w:pStyle w:val="afffffff8"/>
        <w:tabs>
          <w:tab w:val="left" w:pos="993"/>
        </w:tabs>
        <w:ind w:left="567" w:firstLine="0"/>
        <w:jc w:val="center"/>
        <w:rPr>
          <w:b/>
        </w:rPr>
      </w:pPr>
    </w:p>
    <w:p w:rsidR="00674892" w:rsidRPr="00BE4186" w:rsidRDefault="00674892" w:rsidP="00A075CA">
      <w:pPr>
        <w:pStyle w:val="afffffff8"/>
        <w:tabs>
          <w:tab w:val="left" w:pos="993"/>
        </w:tabs>
        <w:ind w:left="567" w:firstLine="0"/>
        <w:jc w:val="center"/>
        <w:rPr>
          <w:b/>
        </w:rPr>
      </w:pPr>
    </w:p>
    <w:p w:rsidR="00674892" w:rsidRPr="00BE4186" w:rsidRDefault="00674892" w:rsidP="00A075CA">
      <w:pPr>
        <w:pStyle w:val="afffffff8"/>
        <w:tabs>
          <w:tab w:val="left" w:pos="993"/>
        </w:tabs>
        <w:ind w:left="567" w:firstLine="0"/>
        <w:jc w:val="center"/>
        <w:rPr>
          <w:b/>
        </w:rPr>
      </w:pPr>
    </w:p>
    <w:p w:rsidR="00674892" w:rsidRPr="00BE4186" w:rsidRDefault="00674892" w:rsidP="00A075CA">
      <w:pPr>
        <w:pStyle w:val="afffffff8"/>
        <w:tabs>
          <w:tab w:val="left" w:pos="993"/>
        </w:tabs>
        <w:ind w:left="567" w:firstLine="0"/>
        <w:jc w:val="center"/>
        <w:rPr>
          <w:b/>
        </w:rPr>
      </w:pPr>
    </w:p>
    <w:p w:rsidR="00A075CA" w:rsidRPr="00BE4186" w:rsidRDefault="0064534F" w:rsidP="0064534F">
      <w:pPr>
        <w:pStyle w:val="afffffff8"/>
        <w:tabs>
          <w:tab w:val="left" w:pos="993"/>
        </w:tabs>
        <w:ind w:firstLine="0"/>
        <w:jc w:val="center"/>
        <w:rPr>
          <w:b/>
        </w:rPr>
      </w:pPr>
      <w:r w:rsidRPr="00BE4186">
        <w:rPr>
          <w:b/>
        </w:rPr>
        <w:br w:type="page"/>
      </w:r>
      <w:r w:rsidR="00A075CA" w:rsidRPr="00BE4186">
        <w:rPr>
          <w:b/>
        </w:rPr>
        <w:lastRenderedPageBreak/>
        <w:t xml:space="preserve">Рекомендации по настройке </w:t>
      </w:r>
      <w:r w:rsidR="00674892" w:rsidRPr="00BE4186">
        <w:rPr>
          <w:b/>
        </w:rPr>
        <w:t>ИС</w:t>
      </w:r>
      <w:r w:rsidR="00A075CA" w:rsidRPr="00BE4186">
        <w:rPr>
          <w:b/>
        </w:rPr>
        <w:t xml:space="preserve"> для взаимодействия с интеграционными профилями</w:t>
      </w:r>
    </w:p>
    <w:p w:rsidR="00A075CA" w:rsidRPr="00BE4186" w:rsidRDefault="00A075CA" w:rsidP="00A075CA">
      <w:pPr>
        <w:pStyle w:val="afffffff8"/>
        <w:tabs>
          <w:tab w:val="left" w:pos="993"/>
        </w:tabs>
        <w:ind w:left="567" w:firstLine="0"/>
        <w:jc w:val="center"/>
        <w:rPr>
          <w:b/>
        </w:rPr>
      </w:pPr>
    </w:p>
    <w:p w:rsidR="00A075CA" w:rsidRPr="00BE4186" w:rsidRDefault="00A075CA" w:rsidP="0064534F">
      <w:pPr>
        <w:spacing w:line="360" w:lineRule="auto"/>
        <w:ind w:firstLine="708"/>
        <w:jc w:val="both"/>
      </w:pPr>
      <w:r w:rsidRPr="00BE4186">
        <w:t xml:space="preserve">Для работы с Системой на стороне </w:t>
      </w:r>
      <w:r w:rsidR="00674892" w:rsidRPr="00BE4186">
        <w:t>ИС</w:t>
      </w:r>
      <w:r w:rsidRPr="00BE4186">
        <w:t xml:space="preserve"> необходим компонент, обеспечивающий быструю и корректную обработку асинхронных ответов. Для этих целей рекомендуется реализовать очередь приема сообщений. </w:t>
      </w:r>
    </w:p>
    <w:p w:rsidR="00A075CA" w:rsidRPr="00BE4186" w:rsidRDefault="00A075CA" w:rsidP="0064534F">
      <w:pPr>
        <w:spacing w:line="360" w:lineRule="auto"/>
        <w:ind w:firstLine="708"/>
        <w:jc w:val="both"/>
      </w:pPr>
      <w:r w:rsidRPr="00BE4186">
        <w:t xml:space="preserve">При настройке </w:t>
      </w:r>
      <w:r w:rsidR="00674892" w:rsidRPr="00BE4186">
        <w:t>ИС</w:t>
      </w:r>
      <w:r w:rsidRPr="00BE4186">
        <w:t xml:space="preserve"> для взаимодействия с интеграционными профилями следует учитывать то, что время ответа callback-сервиса более 300</w:t>
      </w:r>
      <w:r w:rsidR="007776A5" w:rsidRPr="00BE4186">
        <w:t xml:space="preserve"> </w:t>
      </w:r>
      <w:r w:rsidRPr="00BE4186">
        <w:t xml:space="preserve">мс, при работе Системы в штатном режиме, отрицательно влияет на функционирование и производительность системы.    </w:t>
      </w:r>
    </w:p>
    <w:p w:rsidR="00A075CA" w:rsidRPr="00BE4186" w:rsidRDefault="00A075CA" w:rsidP="0064534F">
      <w:pPr>
        <w:spacing w:line="360" w:lineRule="auto"/>
        <w:ind w:firstLine="708"/>
        <w:jc w:val="both"/>
      </w:pPr>
      <w:r w:rsidRPr="00BE4186">
        <w:t>Использование очереди позволяет подтверждать прием асинхронного ответа  при его получении, что значительно сокращает время ответа callback-сервиса, исключая при этом риски некорректной обработки асинхронных ответов, в случае задержки получения синхронных ответов.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t xml:space="preserve">Кроме того, снижаются риски некорректной обработки асинхронных ответов </w:t>
      </w:r>
      <w:r w:rsidR="00674892" w:rsidRPr="00BE4186">
        <w:t>ИС</w:t>
      </w:r>
      <w:r w:rsidRPr="00BE4186">
        <w:t xml:space="preserve">, в случае повышенной нагрузки. 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t>Если время ответа составляет более 300</w:t>
      </w:r>
      <w:r w:rsidR="007776A5" w:rsidRPr="00BE4186">
        <w:t xml:space="preserve"> </w:t>
      </w:r>
      <w:r w:rsidRPr="00BE4186">
        <w:t xml:space="preserve">мс, лицу, от ответственной организации за эксплуатацию системы, от СТП ЕГИСЗ будет направлено письмо-уведомление о необходимости настройки </w:t>
      </w:r>
      <w:r w:rsidR="00674892" w:rsidRPr="00BE4186">
        <w:t>ИС</w:t>
      </w:r>
      <w:r w:rsidRPr="00BE4186">
        <w:t xml:space="preserve">. В случае если в течение 10 дней от ответственного лица не поступит ответного письма и время ответа не изменится, </w:t>
      </w:r>
      <w:r w:rsidR="00674892" w:rsidRPr="00BE4186">
        <w:t>ИС</w:t>
      </w:r>
      <w:r w:rsidRPr="00BE4186">
        <w:t xml:space="preserve"> будет отключена от работы с интеграционными профилями, с уведомлением лица, от ответственной организации за эксплуатацию </w:t>
      </w:r>
      <w:r w:rsidR="00674892" w:rsidRPr="00BE4186">
        <w:t>ИС</w:t>
      </w:r>
      <w:r w:rsidRPr="00BE4186">
        <w:t xml:space="preserve">, до восстановления корректного интеграционного взаимодействия. 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t xml:space="preserve">После устранения ошибок необходимо направить письмо с отчетом о результатах проведенных работ в СТП ЕГИСЗ. СТП ЕГИСЗ в ответном письме направляет заключение о восстановлении возможности работы с интеграционными профилями или о необходимости доработки </w:t>
      </w:r>
      <w:r w:rsidR="00674892" w:rsidRPr="00BE4186">
        <w:t>ИС</w:t>
      </w:r>
      <w:r w:rsidRPr="00BE4186">
        <w:t>.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t xml:space="preserve">В Системе существует автоматическая блокировка </w:t>
      </w:r>
      <w:r w:rsidR="00674892" w:rsidRPr="00BE4186">
        <w:t>ИС</w:t>
      </w:r>
      <w:r w:rsidRPr="00BE4186">
        <w:t xml:space="preserve">, которая срабатывает после 10 неуспешных попыток отправки асинхронных ответов на callback-сервис </w:t>
      </w:r>
      <w:r w:rsidR="00674892" w:rsidRPr="00BE4186">
        <w:t>ИС</w:t>
      </w:r>
      <w:r w:rsidRPr="00BE4186">
        <w:t xml:space="preserve"> подряд, по причине его недоступности или некорректной работы. 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t xml:space="preserve">В случае если </w:t>
      </w:r>
      <w:r w:rsidR="00674892" w:rsidRPr="00BE4186">
        <w:t>ИС</w:t>
      </w:r>
      <w:r w:rsidRPr="00BE4186">
        <w:t xml:space="preserve"> была заблокирована, сотруднику ответственной организации, необходимо отправить письмо с описанием проблемы на адрес СТП ЕГИСЗ (egisz@rt-eu.ru), и если соответствующие работы проведены и callback-сервис доступен для приема асинхронных ответов, </w:t>
      </w:r>
      <w:r w:rsidR="00674892" w:rsidRPr="00BE4186">
        <w:t>ИС</w:t>
      </w:r>
      <w:r w:rsidRPr="00BE4186">
        <w:t xml:space="preserve"> разблокируется для продолжения интеграционного взаимодействия. 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lastRenderedPageBreak/>
        <w:t xml:space="preserve">В случае если блокировка </w:t>
      </w:r>
      <w:r w:rsidR="00674892" w:rsidRPr="00BE4186">
        <w:t>ИС</w:t>
      </w:r>
      <w:r w:rsidRPr="00BE4186">
        <w:t xml:space="preserve"> происходит систематически, со</w:t>
      </w:r>
      <w:r w:rsidR="007776A5" w:rsidRPr="00BE4186">
        <w:t>т</w:t>
      </w:r>
      <w:r w:rsidRPr="00BE4186">
        <w:t xml:space="preserve">руднику ответственной организации за эксплуатацию системы от СТП ЕГИСЗ будет направлено письмо-уведомление с описанием проблемы и указанием на необходимость настройки </w:t>
      </w:r>
      <w:r w:rsidR="00674892" w:rsidRPr="00BE4186">
        <w:t>ИС</w:t>
      </w:r>
      <w:r w:rsidRPr="00BE4186">
        <w:t xml:space="preserve">. </w:t>
      </w:r>
    </w:p>
    <w:p w:rsidR="00A075CA" w:rsidRPr="00BE4186" w:rsidRDefault="00A075CA" w:rsidP="007776A5">
      <w:pPr>
        <w:spacing w:line="360" w:lineRule="auto"/>
        <w:ind w:firstLine="708"/>
        <w:jc w:val="both"/>
      </w:pPr>
      <w:r w:rsidRPr="00BE4186">
        <w:t xml:space="preserve">После устранения ошибок необходимо направить письмо с отчетом о результатах проведенных работ в СТП ЕГИСЗ. СТП ЕГИСЗ в ответном письме направляет заключение о восстановлении возможности работы с интеграционными профилями или о необходимости доработки </w:t>
      </w:r>
      <w:r w:rsidR="00674892" w:rsidRPr="00BE4186">
        <w:t>ИС</w:t>
      </w:r>
      <w:r w:rsidRPr="00BE4186">
        <w:t>.</w:t>
      </w:r>
    </w:p>
    <w:p w:rsidR="00BF3666" w:rsidRPr="00BE4186" w:rsidRDefault="00BF3666" w:rsidP="00BF3666">
      <w:pPr>
        <w:pStyle w:val="afffffff8"/>
        <w:tabs>
          <w:tab w:val="left" w:pos="993"/>
        </w:tabs>
      </w:pPr>
      <w:bookmarkStart w:id="83" w:name="_Toc443055130"/>
      <w:bookmarkEnd w:id="17"/>
      <w:bookmarkEnd w:id="18"/>
      <w:bookmarkEnd w:id="19"/>
      <w:bookmarkEnd w:id="20"/>
      <w:bookmarkEnd w:id="21"/>
    </w:p>
    <w:p w:rsidR="008F2302" w:rsidRPr="00BE4186" w:rsidRDefault="008F2302" w:rsidP="008F2302">
      <w:pPr>
        <w:pStyle w:val="12"/>
        <w:numPr>
          <w:ilvl w:val="0"/>
          <w:numId w:val="0"/>
        </w:numPr>
      </w:pPr>
      <w:bookmarkStart w:id="84" w:name="_Toc480193857"/>
      <w:bookmarkStart w:id="85" w:name="_Toc54014118"/>
      <w:r w:rsidRPr="00BE4186">
        <w:lastRenderedPageBreak/>
        <w:t>История изменений документа</w:t>
      </w:r>
      <w:bookmarkEnd w:id="84"/>
      <w:bookmarkEnd w:id="85"/>
    </w:p>
    <w:tbl>
      <w:tblPr>
        <w:tblpPr w:leftFromText="180" w:rightFromText="180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2506"/>
        <w:gridCol w:w="4437"/>
      </w:tblGrid>
      <w:tr w:rsidR="008F2302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302" w:rsidRPr="00BE4186" w:rsidRDefault="008F2302" w:rsidP="00D3494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Дата изменения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302" w:rsidRPr="00BE4186" w:rsidRDefault="008F2302" w:rsidP="00D3494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Место изменения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302" w:rsidRPr="00BE4186" w:rsidRDefault="008F2302" w:rsidP="00D3494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Описание изменения</w:t>
            </w:r>
          </w:p>
        </w:tc>
      </w:tr>
      <w:tr w:rsidR="008F2302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302" w:rsidRPr="00BE4186" w:rsidRDefault="00F24433" w:rsidP="00D34943">
            <w:pPr>
              <w:keepNext/>
              <w:jc w:val="both"/>
              <w:rPr>
                <w:bCs/>
              </w:rPr>
            </w:pPr>
            <w:r w:rsidRPr="00BE4186">
              <w:rPr>
                <w:bCs/>
                <w:sz w:val="20"/>
              </w:rPr>
              <w:t>02.06.2017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302" w:rsidRPr="00BE4186" w:rsidRDefault="00F24433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2.1 Описание принципа работы интеграционной шины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302" w:rsidRPr="00BE4186" w:rsidRDefault="00F24433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Добавлена таблица 5 – Описание ключей для работы с адресами пациента</w:t>
            </w:r>
          </w:p>
        </w:tc>
      </w:tr>
      <w:tr w:rsidR="00F24433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02.06.2017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2.2 Описание целевых методов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Добалены таблица 9 – Описание данных адреса и таблица 10 – Описание полей данных адреса (</w:t>
            </w:r>
            <w:r w:rsidRPr="00BE4186">
              <w:rPr>
                <w:bCs/>
                <w:sz w:val="20"/>
                <w:lang w:val="en-US"/>
              </w:rPr>
              <w:t>address</w:t>
            </w:r>
            <w:r w:rsidRPr="00BE4186">
              <w:rPr>
                <w:bCs/>
                <w:sz w:val="20"/>
              </w:rPr>
              <w:t>)</w:t>
            </w:r>
          </w:p>
        </w:tc>
      </w:tr>
      <w:tr w:rsidR="00F24433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jc w:val="both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02</w:t>
            </w:r>
            <w:r w:rsidRPr="00BE4186">
              <w:rPr>
                <w:bCs/>
                <w:sz w:val="20"/>
              </w:rPr>
              <w:t>.</w:t>
            </w:r>
            <w:r w:rsidRPr="00BE4186">
              <w:rPr>
                <w:bCs/>
                <w:sz w:val="20"/>
                <w:lang w:val="en-US"/>
              </w:rPr>
              <w:t>06</w:t>
            </w:r>
            <w:r w:rsidRPr="00BE4186">
              <w:rPr>
                <w:bCs/>
                <w:sz w:val="20"/>
              </w:rPr>
              <w:t>.</w:t>
            </w:r>
            <w:r w:rsidRPr="00BE4186">
              <w:rPr>
                <w:bCs/>
                <w:sz w:val="20"/>
                <w:lang w:val="en-US"/>
              </w:rPr>
              <w:t>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2.3 Примеры запросов и ответов при работе с сервисами интеграции Системы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Добавлена таблица 16 – Примеры сообщений и ответов </w:t>
            </w:r>
            <w:r w:rsidR="00F8428E" w:rsidRPr="00BE4186">
              <w:rPr>
                <w:bCs/>
                <w:sz w:val="20"/>
              </w:rPr>
              <w:t>для работы с адресами пациентов</w:t>
            </w:r>
          </w:p>
        </w:tc>
      </w:tr>
      <w:tr w:rsidR="00F24433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F24433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23.06.2017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00348B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2.2 Описание целевых методов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433" w:rsidRPr="00BE4186" w:rsidRDefault="0000348B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Добавлена таблица 12 – Описание полей карт случаев посмертного выявления </w:t>
            </w:r>
          </w:p>
        </w:tc>
      </w:tr>
      <w:tr w:rsidR="0000348B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48B" w:rsidRPr="00BE4186" w:rsidRDefault="0000348B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23.06.2017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48B" w:rsidRPr="00BE4186" w:rsidRDefault="0000348B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Таблица 11 – Описание полей данных регистровой записи пациента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48B" w:rsidRPr="00BE4186" w:rsidRDefault="0000348B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Добавлены атрибуты </w:t>
            </w:r>
            <w:r w:rsidR="00F8428E" w:rsidRPr="00BE4186">
              <w:rPr>
                <w:bCs/>
                <w:sz w:val="20"/>
              </w:rPr>
              <w:t>«</w:t>
            </w:r>
            <w:r w:rsidRPr="00BE4186">
              <w:rPr>
                <w:bCs/>
                <w:sz w:val="20"/>
                <w:lang w:val="en-US"/>
              </w:rPr>
              <w:t>excludeDate</w:t>
            </w:r>
            <w:r w:rsidR="00F8428E" w:rsidRPr="00BE4186">
              <w:rPr>
                <w:bCs/>
                <w:sz w:val="20"/>
              </w:rPr>
              <w:t>»</w:t>
            </w:r>
            <w:r w:rsidRPr="00BE4186">
              <w:rPr>
                <w:bCs/>
                <w:sz w:val="20"/>
              </w:rPr>
              <w:t xml:space="preserve"> (Дата исключения из регистра) и </w:t>
            </w:r>
            <w:r w:rsidR="00F8428E" w:rsidRPr="00BE4186">
              <w:rPr>
                <w:bCs/>
                <w:sz w:val="20"/>
              </w:rPr>
              <w:t>«</w:t>
            </w:r>
            <w:r w:rsidRPr="00BE4186">
              <w:rPr>
                <w:bCs/>
                <w:sz w:val="20"/>
                <w:lang w:val="en-US"/>
              </w:rPr>
              <w:t>tubLeaveCauseId</w:t>
            </w:r>
            <w:r w:rsidR="00F8428E" w:rsidRPr="00BE4186">
              <w:rPr>
                <w:bCs/>
                <w:sz w:val="20"/>
              </w:rPr>
              <w:t>»</w:t>
            </w:r>
            <w:r w:rsidRPr="00BE4186">
              <w:rPr>
                <w:bCs/>
                <w:sz w:val="20"/>
              </w:rPr>
              <w:t xml:space="preserve"> (Причина исключения)</w:t>
            </w:r>
          </w:p>
        </w:tc>
      </w:tr>
      <w:tr w:rsidR="00176C48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48" w:rsidRPr="00BE4186" w:rsidRDefault="00176C48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23.06.2017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48" w:rsidRPr="00BE4186" w:rsidRDefault="00176C48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Таблица 14 – Примеры сообщений и ответов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48" w:rsidRPr="00BE4186" w:rsidRDefault="00F569F2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</w:t>
            </w:r>
            <w:r w:rsidR="00176C48" w:rsidRPr="00BE4186">
              <w:rPr>
                <w:bCs/>
                <w:sz w:val="20"/>
              </w:rPr>
              <w:t xml:space="preserve">Для методов </w:t>
            </w:r>
            <w:r w:rsidR="00176C48" w:rsidRPr="00BE4186">
              <w:rPr>
                <w:bCs/>
                <w:sz w:val="20"/>
                <w:lang w:val="en-US"/>
              </w:rPr>
              <w:t>create</w:t>
            </w:r>
            <w:r w:rsidR="00176C48" w:rsidRPr="00BE4186">
              <w:rPr>
                <w:bCs/>
                <w:sz w:val="20"/>
              </w:rPr>
              <w:t xml:space="preserve">, </w:t>
            </w:r>
            <w:r w:rsidR="00176C48" w:rsidRPr="00BE4186">
              <w:rPr>
                <w:bCs/>
                <w:sz w:val="20"/>
                <w:lang w:val="en-US"/>
              </w:rPr>
              <w:t>update</w:t>
            </w:r>
            <w:r w:rsidR="00176C48" w:rsidRPr="00BE4186">
              <w:rPr>
                <w:bCs/>
                <w:sz w:val="20"/>
              </w:rPr>
              <w:t xml:space="preserve"> добавлены теги &lt;</w:t>
            </w:r>
            <w:r w:rsidR="00176C48" w:rsidRPr="00BE4186">
              <w:rPr>
                <w:bCs/>
                <w:sz w:val="20"/>
                <w:lang w:val="en-US"/>
              </w:rPr>
              <w:t>excludeDate</w:t>
            </w:r>
            <w:r w:rsidR="00176C48" w:rsidRPr="00BE4186">
              <w:rPr>
                <w:bCs/>
                <w:sz w:val="20"/>
              </w:rPr>
              <w:t>&gt; и &lt;tubLeaveCauseId&gt;  для примера создания исключенной регистровой записи</w:t>
            </w:r>
          </w:p>
          <w:p w:rsidR="00F569F2" w:rsidRPr="00BE4186" w:rsidRDefault="00F569F2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2.Для метода </w:t>
            </w:r>
            <w:r w:rsidRPr="00BE4186">
              <w:rPr>
                <w:bCs/>
                <w:sz w:val="20"/>
                <w:lang w:val="en-US"/>
              </w:rPr>
              <w:t>delete</w:t>
            </w:r>
            <w:r w:rsidRPr="00BE4186">
              <w:rPr>
                <w:bCs/>
                <w:sz w:val="20"/>
              </w:rPr>
              <w:t xml:space="preserve"> сделано дополнение – для исключенных регистровых записей метод </w:t>
            </w:r>
            <w:r w:rsidRPr="00BE4186">
              <w:rPr>
                <w:bCs/>
                <w:sz w:val="20"/>
                <w:lang w:val="en-US"/>
              </w:rPr>
              <w:t>delete</w:t>
            </w:r>
            <w:r w:rsidRPr="00BE4186">
              <w:rPr>
                <w:bCs/>
                <w:sz w:val="20"/>
              </w:rPr>
              <w:t xml:space="preserve"> не используется.</w:t>
            </w:r>
          </w:p>
        </w:tc>
      </w:tr>
      <w:tr w:rsidR="00F8428E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8E" w:rsidRPr="00BE4186" w:rsidRDefault="00F8428E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23.06.2017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8E" w:rsidRPr="00BE4186" w:rsidRDefault="00F8428E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2.3 Примеры запросов и ответов при работе с сервисами интеграции Системы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8E" w:rsidRPr="00BE4186" w:rsidRDefault="00F8428E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Добавлена таблица 15 – Примеры сообщений и ответов для карт посмертного выявления</w:t>
            </w:r>
          </w:p>
        </w:tc>
      </w:tr>
      <w:tr w:rsidR="00F8428E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8E" w:rsidRPr="00BE4186" w:rsidRDefault="00F8428E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23.06.2017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8E" w:rsidRPr="00BE4186" w:rsidRDefault="00F8428E" w:rsidP="00D34943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>Таблица 4 – Описание ключей для работы с регистровыми записями (в том числе с картами посмертного выявления)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8E" w:rsidRPr="00BE4186" w:rsidRDefault="00F8428E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Изменен ключ для методов </w:t>
            </w:r>
            <w:r w:rsidRPr="00BE4186">
              <w:rPr>
                <w:bCs/>
                <w:sz w:val="20"/>
                <w:lang w:val="en-US"/>
              </w:rPr>
              <w:t>read</w:t>
            </w:r>
            <w:r w:rsidRPr="00BE4186">
              <w:rPr>
                <w:bCs/>
                <w:sz w:val="20"/>
              </w:rPr>
              <w:t xml:space="preserve">, </w:t>
            </w:r>
            <w:r w:rsidRPr="00BE4186">
              <w:rPr>
                <w:bCs/>
                <w:sz w:val="20"/>
                <w:lang w:val="en-US"/>
              </w:rPr>
              <w:t>update</w:t>
            </w:r>
            <w:r w:rsidRPr="00BE4186">
              <w:rPr>
                <w:bCs/>
                <w:sz w:val="20"/>
              </w:rPr>
              <w:t xml:space="preserve">, </w:t>
            </w:r>
            <w:r w:rsidRPr="00BE4186">
              <w:rPr>
                <w:bCs/>
                <w:sz w:val="20"/>
                <w:lang w:val="en-US"/>
              </w:rPr>
              <w:t>delete</w:t>
            </w:r>
            <w:r w:rsidRPr="00BE4186">
              <w:rPr>
                <w:bCs/>
                <w:sz w:val="20"/>
              </w:rPr>
              <w:t xml:space="preserve"> на </w:t>
            </w:r>
            <w:r w:rsidRPr="00BE4186">
              <w:rPr>
                <w:bCs/>
                <w:sz w:val="20"/>
                <w:lang w:val="en-US"/>
              </w:rPr>
              <w:t>patientCard</w:t>
            </w:r>
            <w:r w:rsidRPr="00BE4186">
              <w:rPr>
                <w:bCs/>
                <w:sz w:val="20"/>
              </w:rPr>
              <w:t xml:space="preserve"> – номер карты пациента в регистре</w:t>
            </w:r>
          </w:p>
        </w:tc>
      </w:tr>
      <w:tr w:rsidR="00176C48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48" w:rsidRPr="00BE4186" w:rsidRDefault="00176C48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04.08.2017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48" w:rsidRPr="00BE4186" w:rsidRDefault="00176C48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 xml:space="preserve">3 </w:t>
            </w:r>
            <w:r w:rsidRPr="00BE4186">
              <w:rPr>
                <w:bCs/>
                <w:sz w:val="20"/>
              </w:rPr>
              <w:t>Порядок подключения РС ЕГИСЗ к Системе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6C48" w:rsidRPr="00BE4186" w:rsidRDefault="00176C48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1.В разделе информации о подключении к тестовой версии Системы добавлен пункты 9-11 о необходимости проведения массовой загрузки/выгрузки данных.</w:t>
            </w:r>
          </w:p>
          <w:p w:rsidR="00176C48" w:rsidRPr="00BE4186" w:rsidRDefault="00176C48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2. В разделе информации о подключении к тестовой версии Системы детализирован пункт 10 в части уточнения минимального количества запросов при массовой загрузке</w:t>
            </w:r>
            <w:r w:rsidR="00F569F2" w:rsidRPr="00BE4186">
              <w:rPr>
                <w:bCs/>
                <w:sz w:val="20"/>
              </w:rPr>
              <w:t>.</w:t>
            </w:r>
          </w:p>
          <w:p w:rsidR="004D214E" w:rsidRPr="00BE4186" w:rsidRDefault="004D214E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3. В разделе информации о подключении к тестовой версии Системы добавлены условия  достижения 100 %-ой корректности массовой загрузки/выгрузки.</w:t>
            </w:r>
          </w:p>
        </w:tc>
      </w:tr>
      <w:tr w:rsidR="00F569F2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F2" w:rsidRPr="00BE4186" w:rsidRDefault="004D214E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04.08.2017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F2" w:rsidRPr="00BE4186" w:rsidRDefault="004D214E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Таблица 6, Таблица 7, Таблица 8, Таблица 11, Таблица 12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9F2" w:rsidRPr="00BE4186" w:rsidRDefault="004D214E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Столбец «Тип» расширен описанием валидации</w:t>
            </w:r>
          </w:p>
        </w:tc>
      </w:tr>
      <w:tr w:rsidR="0042095C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5C" w:rsidRPr="00BE4186" w:rsidRDefault="0042095C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04.08.2017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5C" w:rsidRPr="00BE4186" w:rsidRDefault="0042095C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 xml:space="preserve">Таблица 11 </w:t>
            </w:r>
            <w:r w:rsidRPr="00BE4186">
              <w:rPr>
                <w:sz w:val="20"/>
              </w:rPr>
              <w:softHyphen/>
              <w:t xml:space="preserve">– </w:t>
            </w:r>
            <w:r w:rsidRPr="00BE4186">
              <w:rPr>
                <w:bCs/>
                <w:sz w:val="20"/>
              </w:rPr>
              <w:t>Описание полей данных регистровой записи пациента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5C" w:rsidRPr="00BE4186" w:rsidRDefault="0042095C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Дополнены условия обязательности поля </w:t>
            </w:r>
            <w:r w:rsidRPr="00BE4186">
              <w:rPr>
                <w:bCs/>
                <w:sz w:val="20"/>
                <w:lang w:val="en-US"/>
              </w:rPr>
              <w:t>tubBactExcretionMethodId</w:t>
            </w:r>
          </w:p>
        </w:tc>
      </w:tr>
      <w:tr w:rsidR="0042095C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5C" w:rsidRPr="00BE4186" w:rsidRDefault="0042095C" w:rsidP="00D34943">
            <w:pPr>
              <w:keepNext/>
              <w:jc w:val="both"/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04.08.2017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5C" w:rsidRPr="00BE4186" w:rsidRDefault="0042095C" w:rsidP="00D34943">
            <w:pPr>
              <w:keepNext/>
              <w:rPr>
                <w:sz w:val="20"/>
              </w:rPr>
            </w:pPr>
            <w:r w:rsidRPr="00BE4186">
              <w:rPr>
                <w:bCs/>
                <w:sz w:val="20"/>
              </w:rPr>
              <w:t>Таблица 12 – Описание полей карт случаев посмертного выявления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95C" w:rsidRPr="00CD1999" w:rsidRDefault="0042095C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Дополнены условия обязательности пол</w:t>
            </w:r>
            <w:r w:rsidR="0039138F" w:rsidRPr="00BE4186">
              <w:rPr>
                <w:bCs/>
                <w:sz w:val="20"/>
              </w:rPr>
              <w:t>ей</w:t>
            </w:r>
            <w:r w:rsidRPr="00BE4186">
              <w:rPr>
                <w:bCs/>
                <w:sz w:val="20"/>
              </w:rPr>
              <w:t xml:space="preserve"> </w:t>
            </w:r>
            <w:r w:rsidRPr="00BE4186">
              <w:rPr>
                <w:bCs/>
                <w:sz w:val="20"/>
                <w:lang w:val="en-US"/>
              </w:rPr>
              <w:t>tubBactExcretionMethodId</w:t>
            </w:r>
            <w:r w:rsidRPr="00BE4186">
              <w:rPr>
                <w:bCs/>
                <w:sz w:val="20"/>
              </w:rPr>
              <w:t xml:space="preserve">, </w:t>
            </w:r>
            <w:r w:rsidRPr="00BE4186">
              <w:rPr>
                <w:bCs/>
                <w:sz w:val="20"/>
                <w:lang w:val="en-US"/>
              </w:rPr>
              <w:t>tubClinicFormId</w:t>
            </w:r>
            <w:r w:rsidRPr="00BE4186">
              <w:rPr>
                <w:bCs/>
                <w:sz w:val="20"/>
              </w:rPr>
              <w:t xml:space="preserve">, </w:t>
            </w:r>
            <w:r w:rsidRPr="00BE4186">
              <w:rPr>
                <w:bCs/>
                <w:sz w:val="20"/>
                <w:lang w:val="en-US"/>
              </w:rPr>
              <w:t>tubLocationId</w:t>
            </w:r>
          </w:p>
          <w:p w:rsidR="00D34943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</w:p>
        </w:tc>
      </w:tr>
      <w:tr w:rsidR="0039138F" w:rsidRPr="00E52521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38F" w:rsidRPr="00BE4186" w:rsidRDefault="0039138F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lastRenderedPageBreak/>
              <w:t>04.08.2017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38F" w:rsidRPr="00BE4186" w:rsidRDefault="0039138F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Таблица 13, Таблица 14, Таблица 15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38F" w:rsidRPr="00BE4186" w:rsidRDefault="0039138F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Обновлена информация в столбце «Результат» для методов </w:t>
            </w:r>
            <w:r w:rsidRPr="00BE4186">
              <w:rPr>
                <w:bCs/>
                <w:sz w:val="20"/>
                <w:lang w:val="en-US"/>
              </w:rPr>
              <w:t>read</w:t>
            </w:r>
            <w:r w:rsidRPr="00BE4186">
              <w:rPr>
                <w:bCs/>
                <w:sz w:val="20"/>
              </w:rPr>
              <w:t xml:space="preserve">, </w:t>
            </w:r>
            <w:r w:rsidRPr="00BE4186">
              <w:rPr>
                <w:bCs/>
                <w:sz w:val="20"/>
                <w:lang w:val="en-US"/>
              </w:rPr>
              <w:t>delete</w:t>
            </w:r>
            <w:r w:rsidRPr="00BE4186">
              <w:rPr>
                <w:bCs/>
                <w:sz w:val="20"/>
              </w:rPr>
              <w:t xml:space="preserve"> в случае, если информация по ключу не найдена:</w:t>
            </w:r>
          </w:p>
          <w:p w:rsidR="0039138F" w:rsidRPr="00BE4186" w:rsidRDefault="0039138F" w:rsidP="00D34943">
            <w:pPr>
              <w:keepNext/>
              <w:jc w:val="both"/>
              <w:rPr>
                <w:bCs/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&lt;?xml version="1.0" encoding="UTF-8"?&gt;&lt;error&gt; &lt;code&gt;NOT_FOUND&lt;/code&gt; &lt;detail&gt;</w:t>
            </w:r>
            <w:r w:rsidRPr="00BE4186">
              <w:rPr>
                <w:sz w:val="20"/>
              </w:rPr>
              <w:t>Пациент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не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найден</w:t>
            </w:r>
            <w:r w:rsidRPr="00BE4186">
              <w:rPr>
                <w:sz w:val="20"/>
                <w:lang w:val="en-US"/>
              </w:rPr>
              <w:t>&lt;/detail&gt; &lt;/error&gt;</w:t>
            </w:r>
          </w:p>
        </w:tc>
      </w:tr>
      <w:tr w:rsidR="007C03C8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3C8" w:rsidRPr="00BE4186" w:rsidRDefault="007C03C8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11.08.2017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3C8" w:rsidRPr="00BE4186" w:rsidRDefault="007C03C8" w:rsidP="00D34943">
            <w:pPr>
              <w:keepNext/>
              <w:rPr>
                <w:bCs/>
                <w:sz w:val="20"/>
              </w:rPr>
            </w:pPr>
            <w:r w:rsidRPr="00BE4186">
              <w:rPr>
                <w:sz w:val="20"/>
              </w:rPr>
              <w:t xml:space="preserve">3 </w:t>
            </w:r>
            <w:r w:rsidRPr="00BE4186">
              <w:rPr>
                <w:bCs/>
                <w:sz w:val="20"/>
              </w:rPr>
              <w:t>Порядок подключения РС ЕГИСЗ к Системе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3C8" w:rsidRPr="00BE4186" w:rsidRDefault="007C03C8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Добавлены рекомендации по настройке РС ЕГИСЗ для взаимодействия с интеграционными сервисами</w:t>
            </w:r>
          </w:p>
        </w:tc>
      </w:tr>
      <w:tr w:rsidR="00BD11B4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25.01.2019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2.3 Примеры запросов и ответов при работе с интеграционными профилями ФРБТ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Обновление примеров запросов к подсистеме </w:t>
            </w:r>
            <w:r w:rsidRPr="00BE4186">
              <w:rPr>
                <w:bCs/>
                <w:sz w:val="20"/>
                <w:lang w:val="en-US"/>
              </w:rPr>
              <w:t>tub</w:t>
            </w:r>
          </w:p>
          <w:p w:rsidR="00BD11B4" w:rsidRPr="00BE4186" w:rsidRDefault="00E958C5" w:rsidP="00D34943">
            <w:pPr>
              <w:keepNext/>
              <w:jc w:val="both"/>
              <w:rPr>
                <w:sz w:val="20"/>
              </w:rPr>
            </w:pPr>
            <w:r w:rsidRPr="00BE4186">
              <w:rPr>
                <w:bCs/>
                <w:sz w:val="20"/>
              </w:rPr>
              <w:t>Примеры каждой подсистемы представлены в отдельном разделе</w:t>
            </w:r>
          </w:p>
        </w:tc>
      </w:tr>
      <w:tr w:rsidR="00BD11B4" w:rsidRPr="00BE4186" w:rsidTr="00D34943"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jc w:val="both"/>
              <w:rPr>
                <w:bCs/>
                <w:sz w:val="20"/>
              </w:rPr>
            </w:pPr>
            <w:bookmarkStart w:id="86" w:name="_Toc443405304"/>
            <w:bookmarkStart w:id="87" w:name="_Toc480193858"/>
            <w:r w:rsidRPr="00BE4186">
              <w:rPr>
                <w:bCs/>
                <w:sz w:val="20"/>
              </w:rPr>
              <w:t>25.01.2019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2.2 Описание целевых методов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Обновление полей подсистемы </w:t>
            </w:r>
            <w:r w:rsidRPr="00BE4186">
              <w:rPr>
                <w:bCs/>
                <w:sz w:val="20"/>
                <w:lang w:val="en-US"/>
              </w:rPr>
              <w:t>tub</w:t>
            </w:r>
          </w:p>
          <w:p w:rsidR="00E958C5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Описание каждой подсистемы представлено в отдельном разделе</w:t>
            </w:r>
          </w:p>
        </w:tc>
      </w:tr>
      <w:tr w:rsidR="00BD11B4" w:rsidRPr="00BE4186" w:rsidTr="00D34943">
        <w:trPr>
          <w:trHeight w:val="83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BD11B4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25.01.2019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E958C5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3 Порядок подключения ИС к Системе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1B4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Обновлено описания прохождения этапа тестовой выгрузки</w:t>
            </w:r>
          </w:p>
        </w:tc>
      </w:tr>
      <w:tr w:rsidR="00E958C5" w:rsidRPr="00BE4186" w:rsidTr="00D34943">
        <w:trPr>
          <w:trHeight w:val="83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25.01.2019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keepNext/>
              <w:rPr>
                <w:sz w:val="20"/>
              </w:rPr>
            </w:pPr>
            <w:r w:rsidRPr="00BE4186">
              <w:rPr>
                <w:bCs/>
                <w:sz w:val="20"/>
              </w:rPr>
              <w:t>Приложение 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Удалена форма заявки на регистрацию системы в ИПС</w:t>
            </w:r>
          </w:p>
          <w:p w:rsidR="00E958C5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Обновлена форма заявки на регистрацию ИС в Системе</w:t>
            </w:r>
          </w:p>
        </w:tc>
      </w:tr>
      <w:tr w:rsidR="00E958C5" w:rsidRPr="00BE4186" w:rsidTr="00D34943">
        <w:trPr>
          <w:trHeight w:val="83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25.01.2019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keepNext/>
              <w:rPr>
                <w:sz w:val="20"/>
              </w:rPr>
            </w:pPr>
            <w:r w:rsidRPr="00BE4186">
              <w:rPr>
                <w:bCs/>
                <w:sz w:val="20"/>
              </w:rPr>
              <w:t>Приложение 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Удалена форма заявки на публикацию веб-службы в ИПС</w:t>
            </w:r>
          </w:p>
          <w:p w:rsidR="00E958C5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Обновлены примеры запросов и ответов</w:t>
            </w:r>
          </w:p>
        </w:tc>
      </w:tr>
      <w:tr w:rsidR="00E958C5" w:rsidRPr="00BE4186" w:rsidTr="00D34943">
        <w:trPr>
          <w:trHeight w:val="535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25.01.2019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keepNext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Приложение 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8C5" w:rsidRPr="00BE4186" w:rsidRDefault="00E958C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  <w:lang w:val="en-US"/>
              </w:rPr>
              <w:t>WSDL</w:t>
            </w:r>
            <w:r w:rsidRPr="00BE4186">
              <w:rPr>
                <w:bCs/>
                <w:sz w:val="20"/>
              </w:rPr>
              <w:t xml:space="preserve"> сервиса перенесено в отдельное приложение</w:t>
            </w:r>
          </w:p>
        </w:tc>
      </w:tr>
      <w:tr w:rsidR="00294672" w:rsidRPr="00BE4186" w:rsidTr="00D34943">
        <w:trPr>
          <w:trHeight w:val="834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672" w:rsidRPr="00BE4186" w:rsidRDefault="00294672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18.01.2020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85" w:rsidRPr="00BE4186" w:rsidRDefault="00531985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2.2 Описание целевых методов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672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Скорректирована история изменений документа. 16.09.2019 было добавлено описание целевых методов: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tub_disp_vaccine;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tub_disp_disability;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tub_disp_hiv;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tub_disp_probe;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tub_disp_xray;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tub_disp_bact;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tub_disp_hosp;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tub_chemo_std_period;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tub_chemo_std_treatment;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</w:t>
            </w:r>
          </w:p>
        </w:tc>
      </w:tr>
      <w:tr w:rsidR="00531985" w:rsidRPr="00BE4186" w:rsidTr="00D34943">
        <w:trPr>
          <w:trHeight w:val="476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85" w:rsidRPr="00BE4186" w:rsidRDefault="0053198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18.01.2020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85" w:rsidRPr="00BE4186" w:rsidRDefault="00531985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2.3 Примеры запросов и ответов при работе с интеграционными профилями ФРБТ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Скорректирована история изменений документа. 16.09.2019 были добавлены примеры запросов и ответов при работе с интеграционными профиллями ФРБТ целевых методов: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tub_disp_vaccine;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tub_disp_disability;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tub_disp_hiv;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tub_disp_probe;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tub_disp_xray;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tub_disp_bact;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tub_disp_hosp;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lastRenderedPageBreak/>
              <w:t>tub_chemo_std;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tub_chemo_std_period;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tub_chemo_std_treatment;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  <w:lang w:val="en-US"/>
              </w:rPr>
              <w:t>tub_chemo_std_exam;</w:t>
            </w:r>
          </w:p>
          <w:p w:rsidR="00531985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  <w:lang w:val="en-US"/>
              </w:rPr>
              <w:t>tub_chemo_std_exam</w:t>
            </w:r>
          </w:p>
        </w:tc>
      </w:tr>
      <w:tr w:rsidR="00531985" w:rsidRPr="00BE4186" w:rsidTr="00D34943">
        <w:trPr>
          <w:trHeight w:val="476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85" w:rsidRPr="00BE4186" w:rsidRDefault="00531985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lastRenderedPageBreak/>
              <w:t>18.01.2020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985" w:rsidRPr="00BE4186" w:rsidRDefault="00531985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2.2 Описание целевых методов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0F" w:rsidRPr="00BE4186" w:rsidRDefault="0053198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Изменен метод </w:t>
            </w:r>
            <w:r w:rsidR="00014C0F" w:rsidRPr="00BE4186">
              <w:rPr>
                <w:bCs/>
                <w:sz w:val="20"/>
              </w:rPr>
              <w:t>tub:</w:t>
            </w:r>
          </w:p>
          <w:p w:rsidR="00014C0F" w:rsidRPr="00BE4186" w:rsidRDefault="00014C0F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bCs/>
                <w:sz w:val="20"/>
              </w:rPr>
              <w:t xml:space="preserve">- тип поля </w:t>
            </w:r>
            <w:r w:rsidRPr="00BE4186">
              <w:rPr>
                <w:sz w:val="20"/>
                <w:lang w:val="en-US"/>
              </w:rPr>
              <w:t>deseaseApproved</w:t>
            </w:r>
            <w:r w:rsidRPr="00BE4186">
              <w:rPr>
                <w:sz w:val="20"/>
              </w:rPr>
              <w:t xml:space="preserve"> стал логическим. Введены значения 0 – «подозрение на туберкулез», 1 – «диагноз подтвержден», 2 – «прочие причины»;</w:t>
            </w:r>
          </w:p>
          <w:p w:rsidR="00014C0F" w:rsidRPr="00BE4186" w:rsidRDefault="00014C0F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- изменено условия поля </w:t>
            </w:r>
            <w:r w:rsidRPr="00BE4186">
              <w:rPr>
                <w:sz w:val="20"/>
                <w:lang w:val="en-US"/>
              </w:rPr>
              <w:t>approvedDate</w:t>
            </w:r>
          </w:p>
          <w:p w:rsidR="00014C0F" w:rsidRPr="00BE4186" w:rsidRDefault="00014C0F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sz w:val="20"/>
              </w:rPr>
              <w:t xml:space="preserve">- добавлено поле </w:t>
            </w:r>
            <w:r w:rsidRPr="00BE4186">
              <w:rPr>
                <w:sz w:val="20"/>
                <w:lang w:val="en-US"/>
              </w:rPr>
              <w:t>resistenceMethod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lang w:val="en-US"/>
              </w:rPr>
              <w:t>id</w:t>
            </w:r>
          </w:p>
        </w:tc>
      </w:tr>
      <w:tr w:rsidR="00014C0F" w:rsidRPr="00BE4186" w:rsidTr="00D34943">
        <w:trPr>
          <w:trHeight w:val="476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0F" w:rsidRPr="00BE4186" w:rsidRDefault="00014C0F" w:rsidP="00D34943">
            <w:pPr>
              <w:keepNext/>
              <w:jc w:val="both"/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18.01.2020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0F" w:rsidRPr="00BE4186" w:rsidRDefault="00014C0F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2.3 Примеры запросов и ответов при работе с интеграционными профилями ФРБТ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C0F" w:rsidRPr="00BE4186" w:rsidRDefault="00014C0F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Обновлены примеры </w:t>
            </w:r>
            <w:r w:rsidRPr="00BE4186">
              <w:rPr>
                <w:sz w:val="20"/>
              </w:rPr>
              <w:t xml:space="preserve">запросов и ответов при работе с интеграционными профилями ФРБТ метода </w:t>
            </w:r>
            <w:r w:rsidRPr="00BE4186">
              <w:rPr>
                <w:bCs/>
                <w:sz w:val="20"/>
              </w:rPr>
              <w:t>tub</w:t>
            </w:r>
          </w:p>
        </w:tc>
      </w:tr>
      <w:tr w:rsidR="00C80802" w:rsidRPr="00BE4186" w:rsidTr="00D34943">
        <w:trPr>
          <w:trHeight w:val="476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802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802" w:rsidRPr="00BE4186" w:rsidRDefault="00C80802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Таблица 3 - Описание ключей для работы с записями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B06" w:rsidRPr="00BE4186" w:rsidRDefault="00C8080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Актуализированы ключи для метода</w:t>
            </w:r>
            <w:r w:rsidR="00AE6B06" w:rsidRPr="00BE4186">
              <w:rPr>
                <w:bCs/>
                <w:sz w:val="20"/>
              </w:rPr>
              <w:t>:</w:t>
            </w:r>
          </w:p>
          <w:p w:rsidR="00AE6B06" w:rsidRPr="009D4214" w:rsidRDefault="00AE6B06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9D4214">
              <w:rPr>
                <w:bCs/>
                <w:sz w:val="20"/>
              </w:rPr>
              <w:t xml:space="preserve">- </w:t>
            </w:r>
            <w:r w:rsidR="00C80802" w:rsidRPr="00BE4186">
              <w:rPr>
                <w:sz w:val="20"/>
                <w:shd w:val="clear" w:color="auto" w:fill="FFFFFF"/>
                <w:lang w:val="en-US"/>
              </w:rPr>
              <w:t>tub</w:t>
            </w:r>
            <w:r w:rsidR="00C80802" w:rsidRPr="009D4214">
              <w:rPr>
                <w:sz w:val="20"/>
                <w:shd w:val="clear" w:color="auto" w:fill="FFFFFF"/>
              </w:rPr>
              <w:t>_</w:t>
            </w:r>
            <w:r w:rsidR="00C80802" w:rsidRPr="00BE4186">
              <w:rPr>
                <w:sz w:val="20"/>
                <w:shd w:val="clear" w:color="auto" w:fill="FFFFFF"/>
                <w:lang w:val="en-US"/>
              </w:rPr>
              <w:t>disp</w:t>
            </w:r>
            <w:r w:rsidRPr="009D4214">
              <w:rPr>
                <w:sz w:val="20"/>
                <w:shd w:val="clear" w:color="auto" w:fill="FFFFFF"/>
              </w:rPr>
              <w:t>;</w:t>
            </w:r>
          </w:p>
          <w:p w:rsidR="00C80802" w:rsidRPr="00BE4186" w:rsidRDefault="00AE6B06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tub_disp_record</w:t>
            </w:r>
            <w:r w:rsidR="001A0124" w:rsidRPr="00BE4186">
              <w:rPr>
                <w:sz w:val="20"/>
                <w:shd w:val="clear" w:color="auto" w:fill="FFFFFF"/>
                <w:lang w:val="en-US"/>
              </w:rPr>
              <w:t>;</w:t>
            </w:r>
          </w:p>
          <w:p w:rsidR="001A0124" w:rsidRPr="00BE4186" w:rsidRDefault="001A0124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tub_disp_disability</w:t>
            </w:r>
            <w:r w:rsidR="00E53E62" w:rsidRPr="00BE4186">
              <w:rPr>
                <w:sz w:val="20"/>
                <w:shd w:val="clear" w:color="auto" w:fill="FFFFFF"/>
                <w:lang w:val="en-US"/>
              </w:rPr>
              <w:t>;</w:t>
            </w:r>
          </w:p>
          <w:p w:rsidR="00E53E62" w:rsidRPr="00BE4186" w:rsidRDefault="00E53E6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tub_disp_hiv</w:t>
            </w:r>
            <w:r w:rsidR="00FE1282" w:rsidRPr="00BE4186">
              <w:rPr>
                <w:sz w:val="20"/>
                <w:shd w:val="clear" w:color="auto" w:fill="FFFFFF"/>
                <w:lang w:val="en-US"/>
              </w:rPr>
              <w:t>;</w:t>
            </w:r>
          </w:p>
          <w:p w:rsidR="00FE1282" w:rsidRPr="00BE4186" w:rsidRDefault="00FE128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tub_disp_xray</w:t>
            </w:r>
            <w:r w:rsidR="00C447B7" w:rsidRPr="00BE4186">
              <w:rPr>
                <w:sz w:val="20"/>
                <w:shd w:val="clear" w:color="auto" w:fill="FFFFFF"/>
                <w:lang w:val="en-US"/>
              </w:rPr>
              <w:t>;</w:t>
            </w:r>
          </w:p>
          <w:p w:rsidR="00C447B7" w:rsidRPr="00BE4186" w:rsidRDefault="00C447B7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tub_disp_bact;</w:t>
            </w:r>
          </w:p>
          <w:p w:rsidR="00C447B7" w:rsidRPr="00BE4186" w:rsidRDefault="00C447B7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tub_disp_probe;</w:t>
            </w:r>
          </w:p>
          <w:p w:rsidR="00C447B7" w:rsidRPr="00BE4186" w:rsidRDefault="00C447B7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9D4214">
              <w:rPr>
                <w:sz w:val="20"/>
                <w:shd w:val="clear" w:color="auto" w:fill="FFFFFF"/>
                <w:lang w:val="en-US"/>
              </w:rPr>
              <w:t xml:space="preserve">- </w:t>
            </w:r>
            <w:r w:rsidRPr="00BE4186">
              <w:rPr>
                <w:sz w:val="20"/>
                <w:shd w:val="clear" w:color="auto" w:fill="FFFFFF"/>
                <w:lang w:val="en-US"/>
              </w:rPr>
              <w:t>tub_disp_hosp</w:t>
            </w:r>
          </w:p>
          <w:p w:rsidR="00AE2275" w:rsidRPr="00BE4186" w:rsidRDefault="00AE227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tub_chemo_std;</w:t>
            </w:r>
          </w:p>
          <w:p w:rsidR="00AE2275" w:rsidRPr="00BE4186" w:rsidRDefault="00AE227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  <w:lang w:val="en-US"/>
              </w:rPr>
              <w:t>- tub_chemo_std_day_dosage</w:t>
            </w:r>
            <w:r w:rsidR="00E33B33" w:rsidRPr="00BE4186">
              <w:rPr>
                <w:sz w:val="20"/>
                <w:shd w:val="clear" w:color="auto" w:fill="FFFFFF"/>
                <w:lang w:val="en-US"/>
              </w:rPr>
              <w:t>;</w:t>
            </w:r>
          </w:p>
          <w:p w:rsidR="00E33B33" w:rsidRPr="00BE4186" w:rsidRDefault="00E33B3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sz w:val="20"/>
                <w:lang w:val="en-US"/>
              </w:rPr>
              <w:t>- tub_chemo_std_period</w:t>
            </w:r>
          </w:p>
          <w:p w:rsidR="00E33B33" w:rsidRPr="009D4214" w:rsidRDefault="00E33B3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9D4214">
              <w:rPr>
                <w:sz w:val="20"/>
                <w:lang w:val="en-US"/>
              </w:rPr>
              <w:t>- tub_chemo_ext</w:t>
            </w:r>
          </w:p>
          <w:p w:rsidR="00E33B33" w:rsidRPr="00BE4186" w:rsidRDefault="00E33B3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lang w:val="en-US"/>
              </w:rPr>
              <w:t xml:space="preserve">- </w:t>
            </w:r>
            <w:r w:rsidRPr="00BE4186">
              <w:rPr>
                <w:sz w:val="20"/>
                <w:shd w:val="clear" w:color="auto" w:fill="FFFFFF"/>
                <w:lang w:val="en-US"/>
              </w:rPr>
              <w:t>tub_chemo_ext_treatment_dosage.</w:t>
            </w:r>
          </w:p>
          <w:p w:rsidR="00AE2275" w:rsidRPr="00BE4186" w:rsidRDefault="004815B4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</w:rPr>
              <w:t>Имя</w:t>
            </w:r>
            <w:r w:rsidRPr="00BE4186">
              <w:rPr>
                <w:sz w:val="20"/>
                <w:lang w:val="en-US"/>
              </w:rPr>
              <w:t xml:space="preserve"> </w:t>
            </w:r>
            <w:r w:rsidRPr="00BE4186">
              <w:rPr>
                <w:sz w:val="20"/>
              </w:rPr>
              <w:t>поля</w:t>
            </w:r>
            <w:r w:rsidRPr="00BE4186">
              <w:rPr>
                <w:sz w:val="20"/>
                <w:lang w:val="en-US"/>
              </w:rPr>
              <w:t xml:space="preserve"> </w:t>
            </w:r>
            <w:r w:rsidR="00AE2275" w:rsidRPr="00BE4186">
              <w:rPr>
                <w:sz w:val="20"/>
                <w:lang w:val="en-US"/>
              </w:rPr>
              <w:t xml:space="preserve">registryNumber </w:t>
            </w:r>
            <w:r w:rsidR="00AE2275" w:rsidRPr="00BE4186">
              <w:rPr>
                <w:sz w:val="20"/>
              </w:rPr>
              <w:t>заменено</w:t>
            </w:r>
            <w:r w:rsidR="00AE2275" w:rsidRPr="00BE4186">
              <w:rPr>
                <w:sz w:val="20"/>
                <w:lang w:val="en-US"/>
              </w:rPr>
              <w:t xml:space="preserve"> </w:t>
            </w:r>
            <w:r w:rsidR="00AE2275" w:rsidRPr="00BE4186">
              <w:rPr>
                <w:sz w:val="20"/>
              </w:rPr>
              <w:t>на</w:t>
            </w:r>
            <w:r w:rsidR="00AE2275" w:rsidRPr="00BE4186">
              <w:rPr>
                <w:sz w:val="20"/>
                <w:lang w:val="en-US"/>
              </w:rPr>
              <w:t xml:space="preserve"> </w:t>
            </w:r>
            <w:r w:rsidR="00AE2275" w:rsidRPr="00BE4186">
              <w:rPr>
                <w:sz w:val="20"/>
                <w:shd w:val="clear" w:color="auto" w:fill="FFFFFF"/>
                <w:lang w:val="en-US"/>
              </w:rPr>
              <w:t>patientCard</w:t>
            </w:r>
            <w:r w:rsidR="00E33B33" w:rsidRPr="00BE4186">
              <w:rPr>
                <w:sz w:val="20"/>
                <w:shd w:val="clear" w:color="auto" w:fill="FFFFFF"/>
                <w:lang w:val="en-US"/>
              </w:rPr>
              <w:t>.</w:t>
            </w:r>
          </w:p>
          <w:p w:rsidR="00E33B33" w:rsidRPr="00BE4186" w:rsidRDefault="00E33B33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Добавлена строка 47</w:t>
            </w:r>
          </w:p>
        </w:tc>
      </w:tr>
      <w:tr w:rsidR="00857755" w:rsidRPr="00BE4186" w:rsidTr="00D34943">
        <w:trPr>
          <w:trHeight w:val="476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755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755" w:rsidRPr="00BE4186" w:rsidRDefault="00857755" w:rsidP="00D34943">
            <w:pPr>
              <w:keepNext/>
              <w:rPr>
                <w:sz w:val="20"/>
              </w:rPr>
            </w:pPr>
            <w:r w:rsidRPr="00BE4186">
              <w:rPr>
                <w:sz w:val="20"/>
              </w:rPr>
              <w:t>Таблица 4 - Описание полей данных пациента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755" w:rsidRPr="00BE4186" w:rsidRDefault="0085775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bCs/>
                <w:sz w:val="20"/>
              </w:rPr>
              <w:t xml:space="preserve">Добавлено описание полей </w:t>
            </w:r>
            <w:r w:rsidRPr="00BE4186">
              <w:rPr>
                <w:sz w:val="20"/>
                <w:lang w:val="en-US"/>
              </w:rPr>
              <w:t>relative</w:t>
            </w:r>
            <w:r w:rsidRPr="00BE4186">
              <w:rPr>
                <w:sz w:val="20"/>
              </w:rPr>
              <w:t xml:space="preserve"> и </w:t>
            </w:r>
            <w:r w:rsidRPr="00BE4186">
              <w:rPr>
                <w:sz w:val="20"/>
                <w:lang w:val="en-US"/>
              </w:rPr>
              <w:t>document</w:t>
            </w:r>
            <w:r w:rsidRPr="00BE4186">
              <w:rPr>
                <w:sz w:val="20"/>
              </w:rPr>
              <w:t>.</w:t>
            </w:r>
          </w:p>
          <w:p w:rsidR="00857755" w:rsidRPr="00BE4186" w:rsidRDefault="00857755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sz w:val="20"/>
              </w:rPr>
              <w:t xml:space="preserve">Добавлено описание полей </w:t>
            </w:r>
            <w:r w:rsidRPr="00BE4186">
              <w:rPr>
                <w:sz w:val="20"/>
                <w:shd w:val="clear" w:color="auto" w:fill="FFFFFF"/>
              </w:rPr>
              <w:t>birthLastName и birthPlace</w:t>
            </w:r>
          </w:p>
        </w:tc>
      </w:tr>
      <w:tr w:rsidR="00B72BCE" w:rsidRPr="00BE4186" w:rsidTr="00D34943">
        <w:trPr>
          <w:trHeight w:val="476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BCE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BCE" w:rsidRPr="00BE4186" w:rsidRDefault="00B72BCE" w:rsidP="00D34943">
            <w:pPr>
              <w:pStyle w:val="afd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BE4186">
              <w:rPr>
                <w:rFonts w:eastAsia="Calibri"/>
                <w:sz w:val="20"/>
                <w:szCs w:val="20"/>
              </w:rPr>
              <w:t xml:space="preserve">Таблица 5 – </w:t>
            </w:r>
            <w:r w:rsidRPr="00BE4186">
              <w:rPr>
                <w:sz w:val="20"/>
                <w:szCs w:val="20"/>
              </w:rPr>
              <w:t>Описание полей данных для документов, удостоверяющих личность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BCE" w:rsidRPr="00BE4186" w:rsidRDefault="00B72BCE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Добавлена валидация поля </w:t>
            </w:r>
            <w:r w:rsidRPr="00BE4186">
              <w:rPr>
                <w:sz w:val="20"/>
                <w:lang w:val="en-US"/>
              </w:rPr>
              <w:t>serial</w:t>
            </w:r>
            <w:r w:rsidRPr="00BE4186">
              <w:rPr>
                <w:sz w:val="20"/>
              </w:rPr>
              <w:t xml:space="preserve">, </w:t>
            </w:r>
            <w:r w:rsidRPr="00BE4186">
              <w:rPr>
                <w:sz w:val="20"/>
                <w:lang w:val="en-US"/>
              </w:rPr>
              <w:t>number</w:t>
            </w:r>
          </w:p>
        </w:tc>
      </w:tr>
      <w:tr w:rsidR="00B72BCE" w:rsidRPr="00BE4186" w:rsidTr="00D34943">
        <w:trPr>
          <w:trHeight w:val="81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BCE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BCE" w:rsidRPr="00BE4186" w:rsidRDefault="00B72BCE" w:rsidP="00D34943">
            <w:pPr>
              <w:pStyle w:val="afffffff8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BE4186">
              <w:rPr>
                <w:rFonts w:eastAsia="Calibri"/>
                <w:sz w:val="20"/>
                <w:szCs w:val="20"/>
              </w:rPr>
              <w:t xml:space="preserve">Таблица 6 – </w:t>
            </w:r>
            <w:r w:rsidRPr="00BE4186">
              <w:rPr>
                <w:sz w:val="20"/>
                <w:szCs w:val="20"/>
              </w:rPr>
              <w:t>Описание полей данных родственника пациента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BCE" w:rsidRPr="00BE4186" w:rsidRDefault="00B72BCE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Актуализирована ссылка на таблицу поля </w:t>
            </w:r>
            <w:r w:rsidRPr="00BE4186">
              <w:rPr>
                <w:sz w:val="20"/>
              </w:rPr>
              <w:t>address</w:t>
            </w:r>
          </w:p>
        </w:tc>
      </w:tr>
      <w:tr w:rsidR="00702B89" w:rsidRPr="00BE4186" w:rsidTr="00D34943">
        <w:trPr>
          <w:trHeight w:val="81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89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B89" w:rsidRPr="00BE4186" w:rsidRDefault="00702B89" w:rsidP="00D34943">
            <w:pPr>
              <w:pStyle w:val="44"/>
              <w:spacing w:before="0"/>
              <w:ind w:left="0" w:firstLine="0"/>
              <w:rPr>
                <w:sz w:val="20"/>
              </w:rPr>
            </w:pPr>
            <w:r w:rsidRPr="00BE4186">
              <w:rPr>
                <w:sz w:val="20"/>
              </w:rPr>
              <w:t>Таблица 7 – Описание полей данных регистровой записи пациента</w:t>
            </w:r>
          </w:p>
          <w:p w:rsidR="00702B89" w:rsidRPr="00BE4186" w:rsidRDefault="00702B89" w:rsidP="00D34943">
            <w:pPr>
              <w:pStyle w:val="afffffff8"/>
              <w:spacing w:before="0" w:line="240" w:lineRule="auto"/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788" w:rsidRPr="00BE4186" w:rsidRDefault="00343473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t>Актуализирована</w:t>
            </w:r>
            <w:r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bCs/>
                <w:sz w:val="20"/>
              </w:rPr>
              <w:t>обязательность</w:t>
            </w:r>
            <w:r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bCs/>
                <w:sz w:val="20"/>
              </w:rPr>
              <w:t>поля</w:t>
            </w:r>
            <w:r w:rsidRPr="00BE4186">
              <w:rPr>
                <w:bCs/>
                <w:sz w:val="20"/>
                <w:lang w:val="en-US"/>
              </w:rPr>
              <w:t xml:space="preserve"> approvedDate</w:t>
            </w:r>
            <w:r w:rsidR="00512788" w:rsidRPr="00BE4186">
              <w:rPr>
                <w:bCs/>
                <w:sz w:val="20"/>
                <w:lang w:val="en-US"/>
              </w:rPr>
              <w:t>, housingId, note, tubMultidrugResistenceId, tubDetectMethodId</w:t>
            </w:r>
            <w:r w:rsidR="00F740EF" w:rsidRPr="00BE4186">
              <w:rPr>
                <w:bCs/>
                <w:sz w:val="20"/>
                <w:lang w:val="en-US"/>
              </w:rPr>
              <w:t>.</w:t>
            </w:r>
          </w:p>
          <w:p w:rsidR="00512788" w:rsidRPr="00BE4186" w:rsidRDefault="00512788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t>Добавлено</w:t>
            </w:r>
            <w:r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bCs/>
                <w:sz w:val="20"/>
              </w:rPr>
              <w:t>описание</w:t>
            </w:r>
            <w:r w:rsidR="00343473" w:rsidRPr="00BE4186">
              <w:rPr>
                <w:bCs/>
                <w:sz w:val="20"/>
                <w:lang w:val="en-US"/>
              </w:rPr>
              <w:t xml:space="preserve"> </w:t>
            </w:r>
            <w:r w:rsidR="00343473" w:rsidRPr="00BE4186">
              <w:rPr>
                <w:bCs/>
                <w:sz w:val="20"/>
              </w:rPr>
              <w:t>валидаци</w:t>
            </w:r>
            <w:r w:rsidRPr="00BE4186">
              <w:rPr>
                <w:bCs/>
                <w:sz w:val="20"/>
              </w:rPr>
              <w:t>и</w:t>
            </w:r>
            <w:r w:rsidR="00343473" w:rsidRPr="00BE4186">
              <w:rPr>
                <w:bCs/>
                <w:sz w:val="20"/>
                <w:lang w:val="en-US"/>
              </w:rPr>
              <w:t xml:space="preserve"> </w:t>
            </w:r>
            <w:r w:rsidR="00343473" w:rsidRPr="00BE4186">
              <w:rPr>
                <w:bCs/>
                <w:sz w:val="20"/>
              </w:rPr>
              <w:t>пол</w:t>
            </w:r>
            <w:r w:rsidRPr="00BE4186">
              <w:rPr>
                <w:bCs/>
                <w:sz w:val="20"/>
              </w:rPr>
              <w:t>ей</w:t>
            </w:r>
            <w:r w:rsidR="00343473"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bCs/>
                <w:sz w:val="20"/>
                <w:lang w:val="en-US"/>
              </w:rPr>
              <w:t xml:space="preserve">approvedDate, </w:t>
            </w:r>
            <w:r w:rsidR="00343473" w:rsidRPr="00BE4186">
              <w:rPr>
                <w:bCs/>
                <w:sz w:val="20"/>
                <w:lang w:val="en-US"/>
              </w:rPr>
              <w:t>bactExcretionId, detectCurcId, dispRegistration, excludeDate</w:t>
            </w:r>
            <w:r w:rsidRPr="00BE4186">
              <w:rPr>
                <w:bCs/>
                <w:sz w:val="20"/>
                <w:lang w:val="en-US"/>
              </w:rPr>
              <w:t>, firstTreatment, includeDate</w:t>
            </w:r>
            <w:r w:rsidR="00F740EF" w:rsidRPr="00BE4186">
              <w:rPr>
                <w:bCs/>
                <w:sz w:val="20"/>
                <w:lang w:val="en-US"/>
              </w:rPr>
              <w:t>.</w:t>
            </w:r>
          </w:p>
          <w:p w:rsidR="00512788" w:rsidRPr="00BE4186" w:rsidRDefault="00343473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Актуализирован справочник поля deseaseApproved</w:t>
            </w:r>
            <w:r w:rsidR="00512788" w:rsidRPr="00BE4186">
              <w:rPr>
                <w:bCs/>
                <w:sz w:val="20"/>
              </w:rPr>
              <w:t>, moId</w:t>
            </w:r>
            <w:r w:rsidR="00F740EF" w:rsidRPr="00BE4186">
              <w:rPr>
                <w:bCs/>
                <w:sz w:val="20"/>
              </w:rPr>
              <w:t>.</w:t>
            </w:r>
          </w:p>
          <w:p w:rsidR="00343473" w:rsidRPr="00BE4186" w:rsidRDefault="00343473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Удалено поле описание dispGroupId.</w:t>
            </w:r>
          </w:p>
        </w:tc>
      </w:tr>
      <w:tr w:rsidR="00F740EF" w:rsidRPr="00BE4186" w:rsidTr="00D34943">
        <w:trPr>
          <w:trHeight w:val="81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0EF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0EF" w:rsidRPr="00BE4186" w:rsidRDefault="00F740EF" w:rsidP="00D34943">
            <w:pPr>
              <w:pStyle w:val="44"/>
              <w:spacing w:before="0"/>
              <w:ind w:left="0" w:firstLine="0"/>
              <w:rPr>
                <w:sz w:val="20"/>
              </w:rPr>
            </w:pPr>
            <w:r w:rsidRPr="00BE4186">
              <w:rPr>
                <w:sz w:val="20"/>
              </w:rPr>
              <w:t>Таблица 8 – Описание полей карт посмертного выявления</w:t>
            </w:r>
          </w:p>
          <w:p w:rsidR="00F740EF" w:rsidRPr="00BE4186" w:rsidRDefault="00F740EF" w:rsidP="00D34943">
            <w:pPr>
              <w:pStyle w:val="44"/>
              <w:spacing w:before="0"/>
              <w:ind w:left="0" w:firstLine="0"/>
              <w:rPr>
                <w:sz w:val="20"/>
              </w:rPr>
            </w:pP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8BC" w:rsidRPr="00BE4186" w:rsidRDefault="000E554E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lang w:val="en-US"/>
              </w:rPr>
            </w:pPr>
            <w:r w:rsidRPr="00BE4186">
              <w:rPr>
                <w:bCs/>
                <w:sz w:val="20"/>
              </w:rPr>
              <w:lastRenderedPageBreak/>
              <w:t>Добавлена</w:t>
            </w:r>
            <w:r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bCs/>
                <w:sz w:val="20"/>
              </w:rPr>
              <w:t>валидация</w:t>
            </w:r>
            <w:r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bCs/>
                <w:sz w:val="20"/>
              </w:rPr>
              <w:t>полей</w:t>
            </w:r>
            <w:r w:rsidRPr="00BE4186">
              <w:rPr>
                <w:bCs/>
                <w:sz w:val="20"/>
                <w:lang w:val="en-US"/>
              </w:rPr>
              <w:t xml:space="preserve"> </w:t>
            </w:r>
            <w:r w:rsidRPr="00BE4186">
              <w:rPr>
                <w:sz w:val="20"/>
                <w:lang w:val="en-US"/>
              </w:rPr>
              <w:t>analysDate, deathDate, desease</w:t>
            </w:r>
            <w:r w:rsidR="004F08BC" w:rsidRPr="00BE4186">
              <w:rPr>
                <w:sz w:val="20"/>
                <w:lang w:val="en-US"/>
              </w:rPr>
              <w:t>.</w:t>
            </w:r>
          </w:p>
          <w:p w:rsidR="000E554E" w:rsidRPr="00BE4186" w:rsidRDefault="000E554E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Актуализирован справочник поля </w:t>
            </w:r>
            <w:r w:rsidR="004F08BC" w:rsidRPr="00BE4186">
              <w:rPr>
                <w:sz w:val="20"/>
              </w:rPr>
              <w:t xml:space="preserve">deathCauseId, </w:t>
            </w:r>
            <w:r w:rsidR="004F08BC" w:rsidRPr="00BE4186">
              <w:rPr>
                <w:sz w:val="20"/>
              </w:rPr>
              <w:lastRenderedPageBreak/>
              <w:t>moId.</w:t>
            </w:r>
          </w:p>
          <w:p w:rsidR="004F08BC" w:rsidRPr="00BE4186" w:rsidRDefault="004F08BC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Добавлено описание поля </w:t>
            </w:r>
            <w:r w:rsidRPr="00BE4186">
              <w:rPr>
                <w:sz w:val="20"/>
                <w:shd w:val="clear" w:color="auto" w:fill="FFFFFF"/>
              </w:rPr>
              <w:t>death.</w:t>
            </w:r>
          </w:p>
        </w:tc>
      </w:tr>
      <w:tr w:rsidR="004F08BC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8BC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8BC" w:rsidRPr="00BE4186" w:rsidRDefault="004F08BC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9 – </w:t>
            </w:r>
            <w:r w:rsidRPr="00BE4186">
              <w:rPr>
                <w:sz w:val="20"/>
              </w:rPr>
              <w:t>Описание полей данных для адреса пациента</w:t>
            </w:r>
          </w:p>
          <w:p w:rsidR="004F08BC" w:rsidRPr="00BE4186" w:rsidRDefault="004F08BC" w:rsidP="00D34943">
            <w:pPr>
              <w:pStyle w:val="44"/>
              <w:spacing w:before="0"/>
              <w:ind w:left="0" w:firstLine="0"/>
              <w:rPr>
                <w:sz w:val="20"/>
              </w:rPr>
            </w:pP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8BC" w:rsidRPr="00BE4186" w:rsidRDefault="004F08BC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bCs/>
                <w:sz w:val="20"/>
              </w:rPr>
              <w:t xml:space="preserve">Таблицы метода </w:t>
            </w:r>
            <w:r w:rsidRPr="00BE4186">
              <w:rPr>
                <w:sz w:val="20"/>
                <w:lang w:val="en-US"/>
              </w:rPr>
              <w:t>tub</w:t>
            </w:r>
            <w:r w:rsidRPr="00BE4186">
              <w:rPr>
                <w:sz w:val="20"/>
              </w:rPr>
              <w:t>_</w:t>
            </w:r>
            <w:r w:rsidRPr="00BE4186">
              <w:rPr>
                <w:sz w:val="20"/>
                <w:lang w:val="en-US"/>
              </w:rPr>
              <w:t>address</w:t>
            </w:r>
            <w:r w:rsidRPr="00BE4186">
              <w:rPr>
                <w:sz w:val="20"/>
              </w:rPr>
              <w:t xml:space="preserve"> объединены в одну.</w:t>
            </w:r>
          </w:p>
          <w:p w:rsidR="00701A72" w:rsidRPr="00BE4186" w:rsidRDefault="004F08BC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 xml:space="preserve">Удален поля </w:t>
            </w:r>
            <w:r w:rsidRPr="00BE4186">
              <w:rPr>
                <w:sz w:val="20"/>
                <w:shd w:val="clear" w:color="auto" w:fill="FFFFFF"/>
              </w:rPr>
              <w:t>createDate,</w:t>
            </w:r>
            <w:r w:rsidRPr="00BE4186">
              <w:rPr>
                <w:sz w:val="20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modifyDate</w:t>
            </w:r>
            <w:r w:rsidR="00701A72" w:rsidRPr="00BE4186">
              <w:rPr>
                <w:sz w:val="20"/>
                <w:shd w:val="clear" w:color="auto" w:fill="FFFFFF"/>
              </w:rPr>
              <w:t>.</w:t>
            </w:r>
          </w:p>
          <w:p w:rsidR="00701A72" w:rsidRPr="00BE4186" w:rsidRDefault="00701A7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Актуализирована обязательность полей </w:t>
            </w:r>
            <w:r w:rsidRPr="00BE4186">
              <w:rPr>
                <w:sz w:val="20"/>
                <w:lang w:val="en-US"/>
              </w:rPr>
              <w:t>aoidArea</w:t>
            </w:r>
            <w:r w:rsidRPr="00BE4186">
              <w:rPr>
                <w:sz w:val="20"/>
              </w:rPr>
              <w:t xml:space="preserve">, </w:t>
            </w:r>
            <w:r w:rsidRPr="00BE4186">
              <w:rPr>
                <w:sz w:val="20"/>
                <w:lang w:val="en-US"/>
              </w:rPr>
              <w:t>aoidStreet</w:t>
            </w:r>
            <w:r w:rsidRPr="00BE4186">
              <w:rPr>
                <w:sz w:val="20"/>
              </w:rPr>
              <w:t xml:space="preserve">, </w:t>
            </w:r>
            <w:r w:rsidRPr="00BE4186">
              <w:rPr>
                <w:sz w:val="20"/>
                <w:lang w:val="en-US"/>
              </w:rPr>
              <w:t>region</w:t>
            </w:r>
            <w:r w:rsidRPr="00BE4186">
              <w:rPr>
                <w:sz w:val="20"/>
              </w:rPr>
              <w:t>, house</w:t>
            </w:r>
          </w:p>
          <w:p w:rsidR="00701A72" w:rsidRPr="00BE4186" w:rsidRDefault="00701A7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Актуализирована валидация полей </w:t>
            </w:r>
            <w:r w:rsidRPr="00BE4186">
              <w:rPr>
                <w:sz w:val="20"/>
                <w:lang w:val="en-US"/>
              </w:rPr>
              <w:t>housed</w:t>
            </w:r>
            <w:r w:rsidRPr="00BE4186">
              <w:rPr>
                <w:sz w:val="20"/>
              </w:rPr>
              <w:t>.</w:t>
            </w:r>
          </w:p>
          <w:p w:rsidR="00701A72" w:rsidRPr="00BE4186" w:rsidRDefault="00701A7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 xml:space="preserve">Актуализирован справочник поля, </w:t>
            </w:r>
            <w:r w:rsidRPr="00BE4186">
              <w:rPr>
                <w:sz w:val="20"/>
                <w:lang w:val="en-US"/>
              </w:rPr>
              <w:t>region</w:t>
            </w:r>
            <w:r w:rsidRPr="00BE4186">
              <w:rPr>
                <w:sz w:val="20"/>
              </w:rPr>
              <w:t>.</w:t>
            </w:r>
          </w:p>
          <w:p w:rsidR="00701A72" w:rsidRPr="00BE4186" w:rsidRDefault="00701A72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sz w:val="20"/>
              </w:rPr>
              <w:t>Добавлено поле patientCard</w:t>
            </w:r>
          </w:p>
        </w:tc>
      </w:tr>
      <w:tr w:rsidR="00D611C1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611C1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>Нумерация таблиц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611C1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Изменена нумерация таблиц после </w:t>
            </w:r>
            <w:r w:rsidRPr="00BE4186">
              <w:rPr>
                <w:rFonts w:eastAsia="Calibri"/>
                <w:sz w:val="20"/>
              </w:rPr>
              <w:t xml:space="preserve">Таблицы 9, в связи с объединением таблиц метода </w:t>
            </w:r>
            <w:r w:rsidRPr="00BE4186">
              <w:rPr>
                <w:sz w:val="20"/>
                <w:lang w:val="en-US"/>
              </w:rPr>
              <w:t>tub</w:t>
            </w:r>
            <w:r w:rsidRPr="00BE4186">
              <w:rPr>
                <w:sz w:val="20"/>
              </w:rPr>
              <w:t>_</w:t>
            </w:r>
            <w:r w:rsidRPr="00BE4186">
              <w:rPr>
                <w:sz w:val="20"/>
                <w:lang w:val="en-US"/>
              </w:rPr>
              <w:t>address</w:t>
            </w:r>
          </w:p>
        </w:tc>
      </w:tr>
      <w:tr w:rsidR="00D611C1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611C1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10 – </w:t>
            </w:r>
            <w:r w:rsidRPr="00BE4186">
              <w:rPr>
                <w:sz w:val="20"/>
              </w:rPr>
              <w:t>Описание полей данных для создания карты диспансерного наблюдения и снятия с учета</w:t>
            </w:r>
          </w:p>
          <w:p w:rsidR="00D611C1" w:rsidRPr="00BE4186" w:rsidRDefault="00D611C1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611C1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</w:rPr>
              <w:t xml:space="preserve">Актуализирована обязательность полей </w:t>
            </w:r>
            <w:r w:rsidRPr="00BE4186">
              <w:rPr>
                <w:sz w:val="20"/>
                <w:shd w:val="clear" w:color="auto" w:fill="FFFFFF"/>
              </w:rPr>
              <w:t>tubClinicFormId, tudLocationId, tubPhaseId.</w:t>
            </w:r>
          </w:p>
          <w:p w:rsidR="00D611C1" w:rsidRPr="00BE4186" w:rsidRDefault="00D611C1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Добавлено описание поля </w:t>
            </w:r>
            <w:r w:rsidRPr="00BE4186">
              <w:rPr>
                <w:sz w:val="20"/>
              </w:rPr>
              <w:t>dispGroupId.</w:t>
            </w:r>
          </w:p>
          <w:p w:rsidR="00D611C1" w:rsidRPr="00BE4186" w:rsidRDefault="00D611C1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</w:p>
        </w:tc>
      </w:tr>
      <w:tr w:rsidR="00D611C1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1C1" w:rsidRPr="00BE4186" w:rsidRDefault="00375972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11 – </w:t>
            </w:r>
            <w:r w:rsidRPr="00BE4186">
              <w:rPr>
                <w:sz w:val="20"/>
              </w:rPr>
              <w:t>Описание полей данных для создания записи о постановке на учет в карте диспансерного наблюдения и снятия с учета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72" w:rsidRPr="00BE4186" w:rsidRDefault="00375972" w:rsidP="00D3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>Добавлено описание поля</w:t>
            </w:r>
            <w:r w:rsidRPr="00BE4186">
              <w:rPr>
                <w:sz w:val="20"/>
              </w:rPr>
              <w:t xml:space="preserve"> visit.</w:t>
            </w:r>
          </w:p>
          <w:p w:rsidR="00D611C1" w:rsidRPr="00BE4186" w:rsidRDefault="00D611C1" w:rsidP="00D34943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375972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72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72" w:rsidRPr="00BE4186" w:rsidRDefault="00FD7011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12 – </w:t>
            </w:r>
            <w:r w:rsidRPr="00BE4186">
              <w:rPr>
                <w:sz w:val="20"/>
              </w:rPr>
              <w:t xml:space="preserve">Описание полей данных для создания плановых явок в карте диспансерного наблюдения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972" w:rsidRPr="00BE4186" w:rsidRDefault="00FD7011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Добавлено описание полей </w:t>
            </w:r>
            <w:r w:rsidRPr="00BE4186">
              <w:rPr>
                <w:sz w:val="20"/>
              </w:rPr>
              <w:t xml:space="preserve">dispGroupId, </w:t>
            </w:r>
            <w:r w:rsidRPr="00BE4186">
              <w:rPr>
                <w:sz w:val="20"/>
                <w:shd w:val="clear" w:color="auto" w:fill="FFFFFF"/>
              </w:rPr>
              <w:t>inDate.</w:t>
            </w:r>
          </w:p>
        </w:tc>
      </w:tr>
      <w:tr w:rsidR="00FD7011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11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11" w:rsidRPr="00BE4186" w:rsidRDefault="00F42DF3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19 – </w:t>
            </w:r>
            <w:r w:rsidRPr="00BE4186">
              <w:rPr>
                <w:sz w:val="20"/>
              </w:rPr>
              <w:t>Описание полей данных для создания записи госпитализации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11" w:rsidRPr="00BE4186" w:rsidRDefault="00F42DF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Добавлено описание поля note</w:t>
            </w:r>
          </w:p>
        </w:tc>
      </w:tr>
      <w:tr w:rsidR="00F42DF3" w:rsidRPr="00BE4186" w:rsidTr="00D34943">
        <w:trPr>
          <w:trHeight w:val="1262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DF3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DF3" w:rsidRPr="00BE4186" w:rsidRDefault="005F43ED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20 – </w:t>
            </w:r>
            <w:r w:rsidRPr="00BE4186">
              <w:rPr>
                <w:sz w:val="20"/>
              </w:rPr>
              <w:t>Описание полей данных для создания карт курсов химиотерапии 1-3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DF3" w:rsidRPr="00BE4186" w:rsidRDefault="005F43ED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Дабавлена валидация dispGroupId, regDate, chemoOutDate</w:t>
            </w:r>
            <w:r w:rsidR="00B62AB0" w:rsidRPr="00BE4186">
              <w:rPr>
                <w:sz w:val="20"/>
                <w:shd w:val="clear" w:color="auto" w:fill="FFFFFF"/>
              </w:rPr>
              <w:t>.</w:t>
            </w:r>
          </w:p>
          <w:p w:rsidR="00B62AB0" w:rsidRPr="00BE4186" w:rsidRDefault="00B62AB0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Удален дубликат поля tubClinicFormId.</w:t>
            </w:r>
          </w:p>
          <w:p w:rsidR="00B62AB0" w:rsidRPr="00BE4186" w:rsidRDefault="00B62AB0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Добавлено описание полей cardNumber, creator_mo_oid</w:t>
            </w:r>
          </w:p>
        </w:tc>
      </w:tr>
      <w:tr w:rsidR="00B62AB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B0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B0" w:rsidRPr="00BE4186" w:rsidRDefault="00B62AB0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21 – </w:t>
            </w:r>
            <w:r w:rsidRPr="00BE4186">
              <w:rPr>
                <w:sz w:val="20"/>
              </w:rPr>
              <w:t xml:space="preserve">Описание полей данных </w:t>
            </w:r>
            <w:r w:rsidR="0086762D" w:rsidRPr="00BE4186">
              <w:rPr>
                <w:sz w:val="20"/>
              </w:rPr>
              <w:t xml:space="preserve">для создания </w:t>
            </w:r>
            <w:r w:rsidRPr="00BE4186">
              <w:rPr>
                <w:sz w:val="20"/>
              </w:rPr>
              <w:t>исследований в карте курсов химиотерапии 1-3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B0" w:rsidRPr="00BE4186" w:rsidRDefault="00B62AB0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Актуализировано обязательность полей </w:t>
            </w:r>
            <w:r w:rsidRPr="00BE4186">
              <w:rPr>
                <w:sz w:val="20"/>
              </w:rPr>
              <w:t>labNum, sampleDate</w:t>
            </w:r>
          </w:p>
          <w:p w:rsidR="00B62AB0" w:rsidRPr="00BE4186" w:rsidRDefault="00B62AB0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>Добавлена валидация полей sampleDate</w:t>
            </w:r>
            <w:r w:rsidR="00357513" w:rsidRPr="00BE4186">
              <w:rPr>
                <w:sz w:val="20"/>
              </w:rPr>
              <w:t>, xrayDate</w:t>
            </w:r>
          </w:p>
        </w:tc>
      </w:tr>
      <w:tr w:rsidR="00B62AB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B0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B0" w:rsidRPr="00BE4186" w:rsidRDefault="004815B4" w:rsidP="00D34943">
            <w:pPr>
              <w:pStyle w:val="44"/>
              <w:spacing w:before="0"/>
              <w:ind w:left="0" w:firstLine="0"/>
              <w:rPr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22 – </w:t>
            </w:r>
            <w:r w:rsidRPr="00BE4186">
              <w:rPr>
                <w:sz w:val="20"/>
              </w:rPr>
              <w:t xml:space="preserve">Описание полей данных </w:t>
            </w:r>
            <w:r w:rsidR="0086762D" w:rsidRPr="00BE4186">
              <w:rPr>
                <w:sz w:val="20"/>
              </w:rPr>
              <w:t xml:space="preserve">для создания </w:t>
            </w:r>
            <w:r w:rsidRPr="00BE4186">
              <w:rPr>
                <w:sz w:val="20"/>
              </w:rPr>
              <w:t>суточных доз противотуберкулезных препаратов в карте курсов химиотерапии 1-3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AB0" w:rsidRPr="009D4214" w:rsidRDefault="004815B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Имя поля </w:t>
            </w:r>
            <w:r w:rsidRPr="00BE4186">
              <w:rPr>
                <w:sz w:val="20"/>
              </w:rPr>
              <w:t xml:space="preserve">registryNumber заменена на </w:t>
            </w:r>
            <w:r w:rsidRPr="00BE4186">
              <w:rPr>
                <w:sz w:val="20"/>
                <w:shd w:val="clear" w:color="auto" w:fill="FFFFFF"/>
                <w:lang w:val="en-US"/>
              </w:rPr>
              <w:t>patientCard</w:t>
            </w:r>
          </w:p>
          <w:p w:rsidR="004815B4" w:rsidRPr="00BE4186" w:rsidRDefault="004815B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Добавлена валидация поля </w:t>
            </w:r>
            <w:r w:rsidRPr="00BE4186">
              <w:rPr>
                <w:sz w:val="20"/>
              </w:rPr>
              <w:t>setDate</w:t>
            </w:r>
            <w:r w:rsidR="0086762D" w:rsidRPr="00BE4186">
              <w:rPr>
                <w:sz w:val="20"/>
              </w:rPr>
              <w:t>.</w:t>
            </w:r>
          </w:p>
          <w:p w:rsidR="0086762D" w:rsidRPr="00BE4186" w:rsidRDefault="0086762D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>Удален дубликат поля intensivePhase</w:t>
            </w:r>
          </w:p>
        </w:tc>
      </w:tr>
      <w:tr w:rsidR="0086762D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62D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62D" w:rsidRPr="00BE4186" w:rsidRDefault="0086762D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23 – </w:t>
            </w:r>
            <w:r w:rsidRPr="00BE4186">
              <w:rPr>
                <w:sz w:val="20"/>
              </w:rPr>
              <w:t xml:space="preserve">Описание полей данных для создания приема суточных доз в карте курсов химиотерапии 1-3 режима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62D" w:rsidRPr="00BE4186" w:rsidRDefault="0086762D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Удалено описание поля </w:t>
            </w:r>
            <w:r w:rsidRPr="00BE4186">
              <w:rPr>
                <w:sz w:val="20"/>
              </w:rPr>
              <w:t>creatorMoOid.</w:t>
            </w:r>
          </w:p>
          <w:p w:rsidR="0086762D" w:rsidRPr="00BE4186" w:rsidRDefault="0086762D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t xml:space="preserve">Добавлено описание полей </w:t>
            </w:r>
            <w:r w:rsidRPr="00BE4186">
              <w:rPr>
                <w:shd w:val="clear" w:color="auto" w:fill="FFFFFF"/>
              </w:rPr>
              <w:t xml:space="preserve">patientCard, </w:t>
            </w:r>
            <w:r w:rsidRPr="00BE4186">
              <w:rPr>
                <w:sz w:val="20"/>
              </w:rPr>
              <w:t>cardNumber</w:t>
            </w:r>
          </w:p>
        </w:tc>
      </w:tr>
      <w:tr w:rsidR="0086762D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62D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62D" w:rsidRPr="00BE4186" w:rsidRDefault="00AF2D83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24 – </w:t>
            </w:r>
            <w:r w:rsidRPr="00BE4186">
              <w:rPr>
                <w:sz w:val="20"/>
              </w:rPr>
              <w:t xml:space="preserve">Описание полей данных для </w:t>
            </w:r>
            <w:r w:rsidRPr="00BE4186">
              <w:rPr>
                <w:sz w:val="20"/>
              </w:rPr>
              <w:lastRenderedPageBreak/>
              <w:t xml:space="preserve">создания записи организации лечения в карте курсов химиотерапии 1-3 режима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62D" w:rsidRPr="00BE4186" w:rsidRDefault="00AF2D8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lastRenderedPageBreak/>
              <w:t xml:space="preserve">Добавлена валидация полей </w:t>
            </w:r>
            <w:r w:rsidRPr="00BE4186">
              <w:rPr>
                <w:sz w:val="20"/>
              </w:rPr>
              <w:t>treatmentDate.</w:t>
            </w:r>
          </w:p>
          <w:p w:rsidR="00AF2D83" w:rsidRPr="00BE4186" w:rsidRDefault="00AF2D8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Удалено описание поля creatorMoOid.</w:t>
            </w:r>
          </w:p>
          <w:p w:rsidR="00AF2D83" w:rsidRPr="00BE4186" w:rsidRDefault="00AF2D83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</w:rPr>
              <w:lastRenderedPageBreak/>
              <w:t>Добавлено описание поля cardNumber.</w:t>
            </w:r>
          </w:p>
        </w:tc>
      </w:tr>
      <w:tr w:rsidR="0081373D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3D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3D" w:rsidRPr="00BE4186" w:rsidRDefault="0081373D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25 – </w:t>
            </w:r>
            <w:r w:rsidRPr="00BE4186">
              <w:rPr>
                <w:sz w:val="20"/>
              </w:rPr>
              <w:t>Описание полей данных для создания карт курсов химиотерапии 4-5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73D" w:rsidRPr="00BE4186" w:rsidRDefault="0081373D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  <w:lang w:val="en-US"/>
              </w:rPr>
            </w:pPr>
            <w:r w:rsidRPr="00BE4186">
              <w:rPr>
                <w:sz w:val="20"/>
                <w:shd w:val="clear" w:color="auto" w:fill="FFFFFF"/>
              </w:rPr>
              <w:t>Добавлена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валидация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</w:t>
            </w:r>
            <w:r w:rsidRPr="00BE4186">
              <w:rPr>
                <w:sz w:val="20"/>
                <w:shd w:val="clear" w:color="auto" w:fill="FFFFFF"/>
              </w:rPr>
              <w:t>полей</w:t>
            </w:r>
            <w:r w:rsidRPr="00BE4186">
              <w:rPr>
                <w:sz w:val="20"/>
                <w:shd w:val="clear" w:color="auto" w:fill="FFFFFF"/>
                <w:lang w:val="en-US"/>
              </w:rPr>
              <w:t xml:space="preserve"> dispGroupId, </w:t>
            </w:r>
            <w:r w:rsidR="004F2FA4" w:rsidRPr="00BE4186">
              <w:rPr>
                <w:sz w:val="20"/>
                <w:shd w:val="clear" w:color="auto" w:fill="FFFFFF"/>
                <w:lang w:val="en-US"/>
              </w:rPr>
              <w:t>regDate, resistenceDate</w:t>
            </w:r>
            <w:r w:rsidR="008E06F8" w:rsidRPr="00BE4186">
              <w:rPr>
                <w:sz w:val="20"/>
                <w:shd w:val="clear" w:color="auto" w:fill="FFFFFF"/>
                <w:lang w:val="en-US"/>
              </w:rPr>
              <w:t>, chemoOutDate, intPhaseStartDate, intPhaseEndDate, durPhaseStartDate,</w:t>
            </w:r>
            <w:r w:rsidR="008E06F8" w:rsidRPr="00BE4186">
              <w:rPr>
                <w:shd w:val="clear" w:color="auto" w:fill="FFFFFF"/>
                <w:lang w:val="en-US"/>
              </w:rPr>
              <w:t xml:space="preserve"> </w:t>
            </w:r>
            <w:r w:rsidR="00D06BF5" w:rsidRPr="00BE4186">
              <w:rPr>
                <w:sz w:val="20"/>
                <w:shd w:val="clear" w:color="auto" w:fill="FFFFFF"/>
                <w:lang w:val="en-US"/>
              </w:rPr>
              <w:t>durPhaseEndDate.</w:t>
            </w:r>
          </w:p>
          <w:p w:rsidR="00D06BF5" w:rsidRPr="00BE4186" w:rsidRDefault="00D06BF5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Добавлено описание полей cardNumber, creator_mo_oid</w:t>
            </w:r>
          </w:p>
        </w:tc>
      </w:tr>
      <w:tr w:rsidR="00D06BF5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BF5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BF5" w:rsidRPr="00BE4186" w:rsidRDefault="00D06BF5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26 – </w:t>
            </w:r>
            <w:r w:rsidRPr="00BE4186">
              <w:rPr>
                <w:sz w:val="20"/>
              </w:rPr>
              <w:t>Описание полей данных для создания исследований в карте курсов химиотерапии 4-5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A6A" w:rsidRPr="00BE4186" w:rsidRDefault="00A56A6A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Имя поля </w:t>
            </w:r>
            <w:r w:rsidRPr="00BE4186">
              <w:rPr>
                <w:sz w:val="20"/>
              </w:rPr>
              <w:t xml:space="preserve">registryNumber заменена на </w:t>
            </w:r>
            <w:r w:rsidRPr="00BE4186">
              <w:rPr>
                <w:sz w:val="20"/>
                <w:shd w:val="clear" w:color="auto" w:fill="FFFFFF"/>
                <w:lang w:val="en-US"/>
              </w:rPr>
              <w:t>patientCard</w:t>
            </w:r>
            <w:r w:rsidR="00C3038E" w:rsidRPr="00BE4186">
              <w:rPr>
                <w:sz w:val="20"/>
                <w:shd w:val="clear" w:color="auto" w:fill="FFFFFF"/>
              </w:rPr>
              <w:t>.</w:t>
            </w:r>
          </w:p>
          <w:p w:rsidR="00A56A6A" w:rsidRPr="00BE4186" w:rsidRDefault="00A56A6A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Актуализирована обязательность полей </w:t>
            </w:r>
            <w:r w:rsidRPr="00BE4186">
              <w:rPr>
                <w:sz w:val="20"/>
              </w:rPr>
              <w:t>labNum, sampleDate</w:t>
            </w:r>
            <w:r w:rsidR="00C3038E" w:rsidRPr="00BE4186">
              <w:rPr>
                <w:sz w:val="20"/>
              </w:rPr>
              <w:t>.</w:t>
            </w:r>
          </w:p>
          <w:p w:rsidR="00A56A6A" w:rsidRPr="00BE4186" w:rsidRDefault="00A56A6A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Добавлена валидация полей sampleDate, xrayDate, sensitivityDate</w:t>
            </w:r>
          </w:p>
        </w:tc>
      </w:tr>
      <w:tr w:rsidR="009D4214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27 – </w:t>
            </w:r>
            <w:r w:rsidRPr="00BE4186">
              <w:rPr>
                <w:sz w:val="20"/>
              </w:rPr>
              <w:t>Описание полей данных для создания эпизодов предыдущего лечения в карте курсов химиотерапии 4-5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Имя поля </w:t>
            </w:r>
            <w:r w:rsidRPr="00BE4186">
              <w:rPr>
                <w:sz w:val="20"/>
              </w:rPr>
              <w:t xml:space="preserve">registryNumber заменена на </w:t>
            </w:r>
            <w:r w:rsidRPr="00BE4186">
              <w:rPr>
                <w:sz w:val="20"/>
                <w:shd w:val="clear" w:color="auto" w:fill="FFFFFF"/>
                <w:lang w:val="en-US"/>
              </w:rPr>
              <w:t>patientCard</w:t>
            </w:r>
            <w:r w:rsidRPr="00BE4186">
              <w:rPr>
                <w:sz w:val="20"/>
                <w:shd w:val="clear" w:color="auto" w:fill="FFFFFF"/>
              </w:rPr>
              <w:t>.</w:t>
            </w:r>
          </w:p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  <w:shd w:val="clear" w:color="auto" w:fill="FFFFFF"/>
              </w:rPr>
              <w:t xml:space="preserve">Добавлена валидация полей </w:t>
            </w:r>
            <w:r w:rsidRPr="00BE4186">
              <w:rPr>
                <w:sz w:val="20"/>
              </w:rPr>
              <w:t>startDate, endDate.</w:t>
            </w:r>
          </w:p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Актуализирован спарвчоник поля chemoMode.</w:t>
            </w:r>
          </w:p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 w:rsidRPr="00BE4186">
              <w:rPr>
                <w:sz w:val="20"/>
              </w:rPr>
              <w:t>Удалено поле creatorMoOid</w:t>
            </w:r>
          </w:p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</w:p>
        </w:tc>
      </w:tr>
      <w:tr w:rsidR="009D4214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 xml:space="preserve">Таблица 28 – </w:t>
            </w:r>
            <w:r w:rsidRPr="00BE4186">
              <w:rPr>
                <w:sz w:val="20"/>
              </w:rPr>
              <w:t>Описание полей данных для создания лечебных мероприятиях в карте курсов химиотерапии 4-5 режима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 xml:space="preserve">Имя поля </w:t>
            </w:r>
            <w:r w:rsidRPr="00BE4186">
              <w:rPr>
                <w:sz w:val="20"/>
              </w:rPr>
              <w:t xml:space="preserve">registryNumber заменена на </w:t>
            </w:r>
            <w:r w:rsidRPr="00BE4186">
              <w:rPr>
                <w:sz w:val="20"/>
                <w:shd w:val="clear" w:color="auto" w:fill="FFFFFF"/>
                <w:lang w:val="en-US"/>
              </w:rPr>
              <w:t>patientCard</w:t>
            </w:r>
            <w:r w:rsidRPr="00BE4186">
              <w:rPr>
                <w:sz w:val="20"/>
                <w:shd w:val="clear" w:color="auto" w:fill="FFFFFF"/>
              </w:rPr>
              <w:t>.</w:t>
            </w:r>
          </w:p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sz w:val="20"/>
                <w:shd w:val="clear" w:color="auto" w:fill="FFFFFF"/>
              </w:rPr>
              <w:t>Добавлена валидация полей months</w:t>
            </w:r>
          </w:p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</w:p>
        </w:tc>
      </w:tr>
      <w:tr w:rsidR="009D4214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>Таблицы 29 - 53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 w:rsidRPr="00BE4186">
              <w:rPr>
                <w:bCs/>
                <w:sz w:val="20"/>
              </w:rPr>
              <w:t xml:space="preserve">Обновлены примеры </w:t>
            </w:r>
            <w:r w:rsidRPr="00BE4186">
              <w:rPr>
                <w:sz w:val="20"/>
              </w:rPr>
              <w:t>запросов и ответов при работе с интеграционными профилями ФРБТ</w:t>
            </w:r>
          </w:p>
        </w:tc>
      </w:tr>
      <w:tr w:rsidR="009D4214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>Таблицы 29, 30, 31, 32, 33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 xml:space="preserve">Добавлены примеры </w:t>
            </w:r>
            <w:r w:rsidRPr="00BE4186">
              <w:rPr>
                <w:sz w:val="20"/>
              </w:rPr>
              <w:t>запросов и ответов при работе с интеграционными профилями ФРБТ для неидентифицированного пациента</w:t>
            </w:r>
          </w:p>
        </w:tc>
      </w:tr>
      <w:tr w:rsidR="009D4214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D34943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02.06.2020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 w:rsidRPr="00BE4186">
              <w:rPr>
                <w:rFonts w:eastAsia="Calibri"/>
                <w:sz w:val="20"/>
              </w:rPr>
              <w:t>Таблицы 48, 49, 53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214" w:rsidRPr="00BE4186" w:rsidRDefault="009D4214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BE4186">
              <w:rPr>
                <w:bCs/>
                <w:sz w:val="20"/>
              </w:rPr>
              <w:t>Добавлены примеры запросов и ответов для фазы продолжения</w:t>
            </w:r>
          </w:p>
        </w:tc>
      </w:tr>
      <w:tr w:rsidR="00CF617D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7D" w:rsidRDefault="005D487E" w:rsidP="00D34943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04.08.2020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7D" w:rsidRPr="00BE4186" w:rsidRDefault="00CF617D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Приложение 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7D" w:rsidRPr="00CF617D" w:rsidRDefault="00CF617D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>Обно</w:t>
            </w:r>
            <w:r w:rsidR="00186B97">
              <w:rPr>
                <w:bCs/>
                <w:sz w:val="20"/>
              </w:rPr>
              <w:t>в</w:t>
            </w:r>
            <w:r>
              <w:rPr>
                <w:bCs/>
                <w:sz w:val="20"/>
              </w:rPr>
              <w:t xml:space="preserve">лена </w:t>
            </w:r>
            <w:r>
              <w:rPr>
                <w:bCs/>
                <w:sz w:val="20"/>
                <w:lang w:val="en-US"/>
              </w:rPr>
              <w:t>sxd</w:t>
            </w:r>
            <w:r>
              <w:rPr>
                <w:bCs/>
                <w:sz w:val="20"/>
              </w:rPr>
              <w:t>-схема</w:t>
            </w:r>
          </w:p>
        </w:tc>
      </w:tr>
      <w:tr w:rsidR="00965CD1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CD1" w:rsidRPr="00723B00" w:rsidRDefault="00723B00" w:rsidP="00D34943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CD1" w:rsidRDefault="00965CD1" w:rsidP="00D34943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3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CD1" w:rsidRPr="00965CD1" w:rsidRDefault="00965CD1" w:rsidP="00D349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 w:rsidRPr="00965CD1">
              <w:rPr>
                <w:sz w:val="20"/>
                <w:shd w:val="clear" w:color="auto" w:fill="FFFFFF"/>
              </w:rPr>
              <w:t>Актуализированы ключи метода tub_chemo_std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Добавлена валидация в поле </w:t>
            </w:r>
            <w:r w:rsidRPr="00BE4186">
              <w:rPr>
                <w:bCs/>
                <w:sz w:val="20"/>
              </w:rPr>
              <w:t>tubInitGroupId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Таблица 7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Добавлено описание </w:t>
            </w:r>
            <w:r w:rsidRPr="00DD7E0B">
              <w:rPr>
                <w:bCs/>
                <w:sz w:val="20"/>
              </w:rPr>
              <w:t>поля  sampleId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Добавлено описание поля </w:t>
            </w:r>
            <w:r w:rsidRPr="00737388">
              <w:rPr>
                <w:bCs/>
                <w:sz w:val="20"/>
              </w:rPr>
              <w:t xml:space="preserve"> hivDate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Таблица 20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</w:t>
            </w:r>
            <w:r w:rsidRPr="00BE4186">
              <w:rPr>
                <w:sz w:val="20"/>
                <w:shd w:val="clear" w:color="auto" w:fill="FFFFFF"/>
              </w:rPr>
              <w:t>tubGroupId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</w:t>
            </w:r>
            <w:r w:rsidRPr="00BE4186">
              <w:rPr>
                <w:sz w:val="20"/>
              </w:rPr>
              <w:t>microResultId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</w:t>
            </w:r>
            <w:r w:rsidRPr="00BE4186">
              <w:rPr>
                <w:sz w:val="20"/>
              </w:rPr>
              <w:t>mgmResultId 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21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0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 </w:t>
            </w:r>
            <w:r w:rsidRPr="00BE4186">
              <w:rPr>
                <w:sz w:val="20"/>
              </w:rPr>
              <w:t>kultResultId 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25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 </w:t>
            </w:r>
            <w:r w:rsidRPr="00BE4186">
              <w:rPr>
                <w:sz w:val="20"/>
                <w:shd w:val="clear" w:color="auto" w:fill="FFFFFF"/>
              </w:rPr>
              <w:t>tubGroupId</w:t>
            </w:r>
            <w:r>
              <w:rPr>
                <w:sz w:val="20"/>
                <w:shd w:val="clear" w:color="auto" w:fill="FFFFFF"/>
              </w:rPr>
              <w:t xml:space="preserve"> 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Таблица 26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</w:t>
            </w:r>
            <w:r w:rsidRPr="00BE4186">
              <w:rPr>
                <w:sz w:val="20"/>
              </w:rPr>
              <w:t>microResultId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</w:t>
            </w:r>
            <w:r w:rsidRPr="00BE4186">
              <w:rPr>
                <w:sz w:val="20"/>
              </w:rPr>
              <w:t>mgmResultId 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sz w:val="20"/>
              </w:rPr>
            </w:pPr>
            <w:r>
              <w:rPr>
                <w:sz w:val="20"/>
                <w:shd w:val="clear" w:color="auto" w:fill="FFFFFF"/>
              </w:rPr>
              <w:t xml:space="preserve">Добавлено в поле  </w:t>
            </w:r>
            <w:r w:rsidRPr="00BE4186">
              <w:rPr>
                <w:sz w:val="20"/>
              </w:rPr>
              <w:t>kultResultId </w:t>
            </w:r>
            <w:r>
              <w:rPr>
                <w:sz w:val="20"/>
                <w:shd w:val="clear" w:color="auto" w:fill="FFFFFF"/>
              </w:rPr>
              <w:t xml:space="preserve"> дополнение выбора значения из справочника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Таблица 26 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hd w:val="clear" w:color="auto" w:fill="FFFFFF"/>
              </w:rPr>
            </w:pPr>
            <w:r>
              <w:rPr>
                <w:sz w:val="20"/>
              </w:rPr>
              <w:t xml:space="preserve">Актуализировано опсиание поля </w:t>
            </w:r>
            <w:r w:rsidRPr="00BE4186">
              <w:rPr>
                <w:sz w:val="20"/>
              </w:rPr>
              <w:t>xrayResult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28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</w:rPr>
            </w:pPr>
            <w:r>
              <w:rPr>
                <w:sz w:val="20"/>
                <w:shd w:val="clear" w:color="auto" w:fill="FFFFFF"/>
              </w:rPr>
              <w:t xml:space="preserve">Актуализирован тип поля </w:t>
            </w:r>
            <w:r w:rsidRPr="00BE4186">
              <w:rPr>
                <w:sz w:val="20"/>
                <w:shd w:val="clear" w:color="auto" w:fill="FFFFFF"/>
              </w:rPr>
              <w:t>months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30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965CD1" w:rsidRDefault="00723B00" w:rsidP="00723B00">
            <w:pPr>
              <w:pStyle w:val="affffffb"/>
              <w:spacing w:before="0" w:after="0"/>
              <w:rPr>
                <w:szCs w:val="20"/>
              </w:rPr>
            </w:pPr>
            <w:r w:rsidRPr="00965CD1">
              <w:rPr>
                <w:szCs w:val="20"/>
              </w:rPr>
              <w:t>Актуализирован пример для обновлния записи о документах не идентифицированного пациента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32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602B0D" w:rsidRDefault="00723B00" w:rsidP="00723B00">
            <w:pPr>
              <w:pStyle w:val="affffffb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Актуализированы примеры для метода </w:t>
            </w:r>
            <w:r w:rsidRPr="00602B0D">
              <w:rPr>
                <w:bCs/>
                <w:lang w:val="en-US"/>
              </w:rPr>
              <w:t>tub</w:t>
            </w:r>
            <w:r w:rsidRPr="00602B0D">
              <w:rPr>
                <w:bCs/>
              </w:rPr>
              <w:t>.</w:t>
            </w:r>
            <w:r w:rsidRPr="00602B0D">
              <w:rPr>
                <w:bCs/>
                <w:lang w:val="en-US"/>
              </w:rPr>
              <w:t>create</w:t>
            </w:r>
            <w:r>
              <w:rPr>
                <w:bCs/>
              </w:rPr>
              <w:t xml:space="preserve"> для </w:t>
            </w:r>
            <w:r w:rsidRPr="00965CD1">
              <w:rPr>
                <w:szCs w:val="20"/>
              </w:rPr>
              <w:t>идентифицированного пациента</w:t>
            </w:r>
            <w:r>
              <w:rPr>
                <w:szCs w:val="20"/>
              </w:rPr>
              <w:t xml:space="preserve"> и не </w:t>
            </w:r>
            <w:r w:rsidRPr="00965CD1">
              <w:rPr>
                <w:szCs w:val="20"/>
              </w:rPr>
              <w:t>идентифицированного пациента</w:t>
            </w:r>
          </w:p>
        </w:tc>
      </w:tr>
      <w:tr w:rsidR="00723B00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19.10.2020</w:t>
            </w:r>
          </w:p>
          <w:p w:rsidR="00014092" w:rsidRPr="00723B00" w:rsidRDefault="00014092" w:rsidP="00723B00">
            <w:pPr>
              <w:keepNext/>
              <w:jc w:val="both"/>
              <w:rPr>
                <w:bCs/>
                <w:sz w:val="20"/>
                <w:lang w:val="en-US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Default="00723B00" w:rsidP="00723B00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32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3B00" w:rsidRPr="00602B0D" w:rsidRDefault="00723B00" w:rsidP="00723B00">
            <w:pPr>
              <w:pStyle w:val="affffffb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Актуализированы примеры для метода </w:t>
            </w:r>
            <w:r>
              <w:rPr>
                <w:bCs/>
                <w:lang w:val="en-US"/>
              </w:rPr>
              <w:t>update</w:t>
            </w:r>
            <w:r w:rsidRPr="00602B0D">
              <w:rPr>
                <w:bCs/>
              </w:rPr>
              <w:t>.</w:t>
            </w:r>
            <w:r w:rsidRPr="00602B0D">
              <w:rPr>
                <w:bCs/>
                <w:lang w:val="en-US"/>
              </w:rPr>
              <w:t>create</w:t>
            </w:r>
            <w:r>
              <w:rPr>
                <w:bCs/>
              </w:rPr>
              <w:t xml:space="preserve"> для </w:t>
            </w:r>
            <w:r w:rsidRPr="00965CD1">
              <w:rPr>
                <w:szCs w:val="20"/>
              </w:rPr>
              <w:t>идентифицированного пациента</w:t>
            </w:r>
            <w:r>
              <w:rPr>
                <w:szCs w:val="20"/>
              </w:rPr>
              <w:t xml:space="preserve"> и не </w:t>
            </w:r>
            <w:r w:rsidRPr="00965CD1">
              <w:rPr>
                <w:szCs w:val="20"/>
              </w:rPr>
              <w:t>идентифицированного пациента</w:t>
            </w:r>
          </w:p>
        </w:tc>
      </w:tr>
      <w:tr w:rsidR="00B546B2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Pr="00014092" w:rsidRDefault="00B546B2" w:rsidP="00B546B2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16.11.2020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Default="00B546B2" w:rsidP="00B546B2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7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Default="00B546B2" w:rsidP="00B546B2">
            <w:pPr>
              <w:pStyle w:val="affffffb"/>
              <w:spacing w:before="0" w:after="0"/>
              <w:rPr>
                <w:szCs w:val="20"/>
              </w:rPr>
            </w:pPr>
            <w:r>
              <w:rPr>
                <w:bCs/>
              </w:rPr>
              <w:t xml:space="preserve">Добавлено описание поля </w:t>
            </w:r>
            <w:r w:rsidRPr="00BE4186">
              <w:rPr>
                <w:bCs/>
              </w:rPr>
              <w:t>patientCard</w:t>
            </w:r>
          </w:p>
        </w:tc>
      </w:tr>
      <w:tr w:rsidR="00B546B2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Pr="00014092" w:rsidRDefault="00B546B2" w:rsidP="00B546B2">
            <w:pPr>
              <w:keepNext/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16.11.2020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Default="00B546B2" w:rsidP="00B546B2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9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Pr="00014092" w:rsidRDefault="00B546B2" w:rsidP="00B546B2">
            <w:pPr>
              <w:pStyle w:val="affffffb"/>
              <w:spacing w:before="0" w:after="0"/>
              <w:rPr>
                <w:szCs w:val="20"/>
                <w:lang w:val="en-US"/>
              </w:rPr>
            </w:pPr>
            <w:r>
              <w:rPr>
                <w:szCs w:val="20"/>
              </w:rPr>
              <w:t xml:space="preserve">Добавлено описание поля </w:t>
            </w:r>
            <w:r>
              <w:rPr>
                <w:szCs w:val="20"/>
                <w:lang w:val="en-US"/>
              </w:rPr>
              <w:t>house</w:t>
            </w:r>
          </w:p>
        </w:tc>
      </w:tr>
      <w:tr w:rsidR="00B546B2" w:rsidRPr="00BE4186" w:rsidTr="00D34943">
        <w:trPr>
          <w:trHeight w:val="320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Pr="00014092" w:rsidRDefault="00B546B2" w:rsidP="00B546B2">
            <w:pPr>
              <w:keepNext/>
              <w:jc w:val="both"/>
              <w:rPr>
                <w:bCs/>
                <w:sz w:val="20"/>
              </w:rPr>
            </w:pPr>
            <w:r w:rsidRPr="00014092">
              <w:rPr>
                <w:bCs/>
                <w:sz w:val="20"/>
              </w:rPr>
              <w:t>16</w:t>
            </w:r>
            <w:r>
              <w:rPr>
                <w:bCs/>
                <w:sz w:val="20"/>
              </w:rPr>
              <w:t>.11.2020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Pr="00014092" w:rsidRDefault="00B546B2" w:rsidP="00B546B2">
            <w:pPr>
              <w:pStyle w:val="44"/>
              <w:spacing w:before="0"/>
              <w:ind w:left="0" w:firstLine="0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Таблица 26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6B2" w:rsidRDefault="00B546B2" w:rsidP="00B546B2">
            <w:pPr>
              <w:pStyle w:val="affffffb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Добавлено описание поля </w:t>
            </w:r>
            <w:r w:rsidRPr="00014092">
              <w:rPr>
                <w:szCs w:val="20"/>
              </w:rPr>
              <w:t>drugTypeId (Id)</w:t>
            </w:r>
          </w:p>
        </w:tc>
      </w:tr>
    </w:tbl>
    <w:p w:rsidR="009D4214" w:rsidRDefault="009D4214" w:rsidP="00E958C5">
      <w:pPr>
        <w:keepNext/>
        <w:jc w:val="both"/>
        <w:rPr>
          <w:bCs/>
          <w:sz w:val="20"/>
        </w:rPr>
        <w:sectPr w:rsidR="009D4214" w:rsidSect="009D4214">
          <w:headerReference w:type="default" r:id="rId28"/>
          <w:footerReference w:type="default" r:id="rId29"/>
          <w:headerReference w:type="first" r:id="rId30"/>
          <w:pgSz w:w="11906" w:h="16838"/>
          <w:pgMar w:top="1134" w:right="1701" w:bottom="1134" w:left="851" w:header="709" w:footer="709" w:gutter="0"/>
          <w:cols w:space="708"/>
          <w:titlePg/>
          <w:docGrid w:linePitch="381"/>
        </w:sectPr>
      </w:pPr>
    </w:p>
    <w:p w:rsidR="009B54CE" w:rsidRPr="00BE4186" w:rsidRDefault="009B54CE" w:rsidP="009D4214">
      <w:pPr>
        <w:pStyle w:val="af7"/>
        <w:jc w:val="left"/>
      </w:pPr>
      <w:bookmarkStart w:id="88" w:name="_Ref536183515"/>
      <w:bookmarkStart w:id="89" w:name="_Toc54014119"/>
      <w:r w:rsidRPr="00BE4186">
        <w:lastRenderedPageBreak/>
        <w:t xml:space="preserve">Приложение </w:t>
      </w:r>
      <w:bookmarkEnd w:id="86"/>
      <w:r w:rsidRPr="00BE4186">
        <w:t>1</w:t>
      </w:r>
      <w:bookmarkEnd w:id="87"/>
      <w:bookmarkEnd w:id="88"/>
      <w:bookmarkEnd w:id="89"/>
    </w:p>
    <w:p w:rsidR="009B54CE" w:rsidRPr="00BE4186" w:rsidRDefault="009B54CE" w:rsidP="009B54CE">
      <w:pPr>
        <w:pStyle w:val="3a"/>
      </w:pPr>
      <w:r w:rsidRPr="00BE4186">
        <w:t>Форма заявки на предоставление доступа в тестовую версию Системы</w:t>
      </w:r>
    </w:p>
    <w:p w:rsidR="009B54CE" w:rsidRPr="00BE4186" w:rsidRDefault="009B54CE" w:rsidP="009B54CE">
      <w:pPr>
        <w:pStyle w:val="3a"/>
      </w:pPr>
    </w:p>
    <w:p w:rsidR="009B54CE" w:rsidRPr="00BE4186" w:rsidRDefault="009B54CE" w:rsidP="009B54CE">
      <w:pPr>
        <w:spacing w:line="360" w:lineRule="auto"/>
        <w:jc w:val="center"/>
      </w:pPr>
      <w:r w:rsidRPr="00BE4186">
        <w:t xml:space="preserve">Заявка на предоставление пользователю доступа в Федеральный регистр </w:t>
      </w:r>
      <w:r w:rsidR="0061451C" w:rsidRPr="00BE4186">
        <w:t>лиц, больных туберкулезом</w:t>
      </w:r>
    </w:p>
    <w:p w:rsidR="009B54CE" w:rsidRPr="00BE4186" w:rsidRDefault="009B54CE" w:rsidP="00860E0B">
      <w:pPr>
        <w:pStyle w:val="afffffff8"/>
        <w:ind w:firstLine="709"/>
      </w:pPr>
      <w:r w:rsidRPr="00BE4186">
        <w:t xml:space="preserve">Прошу предоставить пользователю права роли </w:t>
      </w:r>
      <w:r w:rsidRPr="00BE4186">
        <w:rPr>
          <w:i/>
        </w:rPr>
        <w:t xml:space="preserve">{Наименование роли} </w:t>
      </w:r>
      <w:r w:rsidRPr="00BE4186">
        <w:t xml:space="preserve">в тестовой версии Федерального регистра </w:t>
      </w:r>
      <w:r w:rsidR="00860E0B" w:rsidRPr="00BE4186">
        <w:t>лиц, больных туберкулезом</w:t>
      </w:r>
      <w:r w:rsidRPr="00BE4186">
        <w:t>. Сведения о пользователе приведены в таблице 1.</w:t>
      </w:r>
    </w:p>
    <w:p w:rsidR="009B54CE" w:rsidRPr="00BE4186" w:rsidRDefault="000F6EA8" w:rsidP="000F6EA8">
      <w:pPr>
        <w:spacing w:line="360" w:lineRule="auto"/>
        <w:rPr>
          <w:sz w:val="20"/>
        </w:rPr>
      </w:pPr>
      <w:r w:rsidRPr="00BE4186">
        <w:rPr>
          <w:b/>
          <w:sz w:val="20"/>
        </w:rPr>
        <w:t>Таблица 1 –</w:t>
      </w:r>
      <w:r w:rsidR="009B54CE" w:rsidRPr="00BE4186">
        <w:rPr>
          <w:b/>
          <w:sz w:val="20"/>
        </w:rPr>
        <w:t xml:space="preserve"> Сведения о пользователе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273"/>
        <w:gridCol w:w="1412"/>
        <w:gridCol w:w="909"/>
        <w:gridCol w:w="1404"/>
        <w:gridCol w:w="1738"/>
        <w:gridCol w:w="1307"/>
        <w:gridCol w:w="1890"/>
        <w:gridCol w:w="1890"/>
        <w:gridCol w:w="1934"/>
      </w:tblGrid>
      <w:tr w:rsidR="009B54CE" w:rsidRPr="00BE4186" w:rsidTr="00D440A3">
        <w:trPr>
          <w:trHeight w:val="1023"/>
        </w:trPr>
        <w:tc>
          <w:tcPr>
            <w:tcW w:w="276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 w:val="0"/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437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 w:val="0"/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СНИЛС</w:t>
            </w:r>
          </w:p>
        </w:tc>
        <w:tc>
          <w:tcPr>
            <w:tcW w:w="485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 w:val="0"/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Фамилия</w:t>
            </w:r>
          </w:p>
        </w:tc>
        <w:tc>
          <w:tcPr>
            <w:tcW w:w="312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Имя</w:t>
            </w:r>
          </w:p>
        </w:tc>
        <w:tc>
          <w:tcPr>
            <w:tcW w:w="482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Отчество</w:t>
            </w:r>
          </w:p>
        </w:tc>
        <w:tc>
          <w:tcPr>
            <w:tcW w:w="597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Адрес электронной почты</w:t>
            </w:r>
          </w:p>
        </w:tc>
        <w:tc>
          <w:tcPr>
            <w:tcW w:w="449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Субъект РФ</w:t>
            </w:r>
          </w:p>
        </w:tc>
        <w:tc>
          <w:tcPr>
            <w:tcW w:w="649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Полное наименование медицинской организации</w:t>
            </w:r>
          </w:p>
        </w:tc>
        <w:tc>
          <w:tcPr>
            <w:tcW w:w="649" w:type="pct"/>
            <w:shd w:val="clear" w:color="auto" w:fill="auto"/>
          </w:tcPr>
          <w:p w:rsidR="009B54CE" w:rsidRPr="00BE4186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Краткое наименование медицинской организации</w:t>
            </w:r>
          </w:p>
        </w:tc>
        <w:tc>
          <w:tcPr>
            <w:tcW w:w="664" w:type="pct"/>
            <w:shd w:val="clear" w:color="auto" w:fill="auto"/>
          </w:tcPr>
          <w:p w:rsidR="009B54CE" w:rsidRPr="00BE4186" w:rsidDel="00DB3CDC" w:rsidRDefault="009B54CE" w:rsidP="00D440A3">
            <w:pPr>
              <w:pStyle w:val="afffffffffd"/>
              <w:keepNext/>
              <w:ind w:right="144"/>
              <w:rPr>
                <w:bCs/>
                <w:sz w:val="20"/>
                <w:szCs w:val="20"/>
                <w:lang w:val="en-US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Наименование роли</w:t>
            </w:r>
          </w:p>
        </w:tc>
      </w:tr>
      <w:tr w:rsidR="009B54CE" w:rsidRPr="00BE4186" w:rsidTr="00D440A3">
        <w:trPr>
          <w:trHeight w:val="137"/>
        </w:trPr>
        <w:tc>
          <w:tcPr>
            <w:tcW w:w="276" w:type="pct"/>
            <w:shd w:val="clear" w:color="auto" w:fill="auto"/>
          </w:tcPr>
          <w:p w:rsidR="009B54CE" w:rsidRPr="00BE4186" w:rsidRDefault="009B54CE" w:rsidP="00D440A3">
            <w:pPr>
              <w:pStyle w:val="a3"/>
              <w:keepNext/>
              <w:numPr>
                <w:ilvl w:val="0"/>
                <w:numId w:val="0"/>
              </w:numPr>
              <w:ind w:right="144"/>
              <w:rPr>
                <w:bCs/>
                <w:sz w:val="20"/>
                <w:szCs w:val="20"/>
              </w:rPr>
            </w:pPr>
          </w:p>
        </w:tc>
        <w:tc>
          <w:tcPr>
            <w:tcW w:w="437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85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312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82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449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  <w:sz w:val="20"/>
                <w:szCs w:val="20"/>
              </w:rPr>
            </w:pPr>
          </w:p>
        </w:tc>
      </w:tr>
    </w:tbl>
    <w:p w:rsidR="009B54CE" w:rsidRPr="00BE4186" w:rsidRDefault="009B54CE" w:rsidP="009B54CE">
      <w:pPr>
        <w:spacing w:before="240"/>
        <w:rPr>
          <w:b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1"/>
        <w:gridCol w:w="9689"/>
      </w:tblGrid>
      <w:tr w:rsidR="009B54CE" w:rsidRPr="00BE4186" w:rsidTr="00D440A3">
        <w:tc>
          <w:tcPr>
            <w:tcW w:w="1675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</w:rPr>
            </w:pPr>
          </w:p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</w:rPr>
            </w:pPr>
          </w:p>
          <w:p w:rsidR="009B54CE" w:rsidRPr="00BE4186" w:rsidRDefault="009B54CE" w:rsidP="00D440A3">
            <w:pPr>
              <w:pStyle w:val="afffffffffa"/>
              <w:keepNext/>
              <w:ind w:left="0"/>
              <w:rPr>
                <w:bCs/>
              </w:rPr>
            </w:pPr>
            <w:r w:rsidRPr="00BE4186">
              <w:rPr>
                <w:bCs/>
              </w:rPr>
              <w:t>Дата: _______________________</w:t>
            </w:r>
          </w:p>
        </w:tc>
        <w:tc>
          <w:tcPr>
            <w:tcW w:w="3325" w:type="pct"/>
            <w:shd w:val="clear" w:color="auto" w:fill="auto"/>
          </w:tcPr>
          <w:p w:rsidR="009B54CE" w:rsidRPr="00BE4186" w:rsidRDefault="009B54CE" w:rsidP="00D440A3">
            <w:pPr>
              <w:pStyle w:val="afffffffffa"/>
              <w:keepNext/>
              <w:ind w:left="0"/>
              <w:jc w:val="right"/>
              <w:rPr>
                <w:bCs/>
              </w:rPr>
            </w:pPr>
            <w:r w:rsidRPr="00BE4186">
              <w:rPr>
                <w:bCs/>
              </w:rPr>
              <w:t>Должность, подпись, расшифровка подписи ответственного лица</w:t>
            </w:r>
          </w:p>
          <w:p w:rsidR="009B54CE" w:rsidRPr="00BE4186" w:rsidRDefault="009B54CE" w:rsidP="00D440A3">
            <w:pPr>
              <w:pStyle w:val="afffffffffa"/>
              <w:keepNext/>
              <w:ind w:left="0"/>
              <w:jc w:val="right"/>
              <w:rPr>
                <w:bCs/>
              </w:rPr>
            </w:pPr>
          </w:p>
          <w:p w:rsidR="009B54CE" w:rsidRPr="00BE4186" w:rsidRDefault="009B54CE" w:rsidP="00D440A3">
            <w:pPr>
              <w:pStyle w:val="afffffffffa"/>
              <w:keepNext/>
              <w:ind w:left="0"/>
              <w:jc w:val="right"/>
              <w:rPr>
                <w:bCs/>
              </w:rPr>
            </w:pPr>
            <w:r w:rsidRPr="00BE4186">
              <w:rPr>
                <w:bCs/>
              </w:rPr>
              <w:t xml:space="preserve"> ______________________/______________________/____________________/</w:t>
            </w:r>
          </w:p>
        </w:tc>
      </w:tr>
    </w:tbl>
    <w:p w:rsidR="00E958C5" w:rsidRPr="00BE4186" w:rsidRDefault="00E958C5">
      <w:pPr>
        <w:rPr>
          <w:lang w:val="en-US"/>
        </w:rPr>
        <w:sectPr w:rsidR="00E958C5" w:rsidRPr="00BE4186" w:rsidSect="009D421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81"/>
        </w:sectPr>
      </w:pPr>
    </w:p>
    <w:p w:rsidR="00C927E4" w:rsidRPr="00BE4186" w:rsidRDefault="00C927E4" w:rsidP="00343C1F">
      <w:pPr>
        <w:pStyle w:val="12"/>
        <w:numPr>
          <w:ilvl w:val="0"/>
          <w:numId w:val="0"/>
        </w:numPr>
        <w:ind w:left="624" w:right="-1"/>
        <w:jc w:val="right"/>
      </w:pPr>
      <w:bookmarkStart w:id="90" w:name="_Ref536183525"/>
      <w:bookmarkStart w:id="91" w:name="_Toc54014120"/>
      <w:r w:rsidRPr="00BE4186">
        <w:lastRenderedPageBreak/>
        <w:t>Приложение 2</w:t>
      </w:r>
      <w:bookmarkEnd w:id="90"/>
      <w:bookmarkEnd w:id="91"/>
    </w:p>
    <w:p w:rsidR="00E958C5" w:rsidRPr="00BE4186" w:rsidRDefault="00E958C5" w:rsidP="00E958C5">
      <w:pPr>
        <w:pStyle w:val="3a"/>
        <w:ind w:right="-852"/>
      </w:pPr>
      <w:r w:rsidRPr="00BE4186">
        <w:t>Форма заявки на регистрацию ИС в Системе</w:t>
      </w:r>
    </w:p>
    <w:p w:rsidR="00E958C5" w:rsidRPr="00BE4186" w:rsidRDefault="00E958C5" w:rsidP="00E958C5">
      <w:pPr>
        <w:pStyle w:val="3a"/>
        <w:spacing w:line="276" w:lineRule="auto"/>
        <w:ind w:right="-852"/>
        <w:jc w:val="both"/>
        <w:rPr>
          <w:rFonts w:ascii="Arial" w:eastAsia="Calibri" w:hAnsi="Arial" w:cs="Arial"/>
          <w:bCs/>
          <w:sz w:val="20"/>
          <w:lang w:eastAsia="en-US"/>
        </w:rPr>
      </w:pPr>
    </w:p>
    <w:p w:rsidR="00E958C5" w:rsidRPr="00BE4186" w:rsidRDefault="00E958C5" w:rsidP="00343C1F">
      <w:pPr>
        <w:pStyle w:val="3a"/>
        <w:spacing w:line="360" w:lineRule="auto"/>
        <w:ind w:right="-852"/>
        <w:rPr>
          <w:b w:val="0"/>
          <w:szCs w:val="20"/>
        </w:rPr>
      </w:pPr>
      <w:r w:rsidRPr="00BE4186">
        <w:rPr>
          <w:b w:val="0"/>
          <w:szCs w:val="20"/>
        </w:rPr>
        <w:t xml:space="preserve">Заявка на регистрацию ИС в </w:t>
      </w:r>
      <w:r w:rsidR="00FD4622" w:rsidRPr="00BE4186">
        <w:rPr>
          <w:b w:val="0"/>
          <w:szCs w:val="20"/>
        </w:rPr>
        <w:t>Федеральн</w:t>
      </w:r>
      <w:r w:rsidR="007B72D0" w:rsidRPr="00BE4186">
        <w:rPr>
          <w:b w:val="0"/>
          <w:szCs w:val="20"/>
        </w:rPr>
        <w:t>ом</w:t>
      </w:r>
      <w:r w:rsidR="00FD4622" w:rsidRPr="00BE4186">
        <w:rPr>
          <w:b w:val="0"/>
          <w:szCs w:val="20"/>
        </w:rPr>
        <w:t xml:space="preserve"> регистр</w:t>
      </w:r>
      <w:r w:rsidR="007B72D0" w:rsidRPr="00BE4186">
        <w:rPr>
          <w:b w:val="0"/>
          <w:szCs w:val="20"/>
        </w:rPr>
        <w:t>е</w:t>
      </w:r>
      <w:r w:rsidR="00FD4622" w:rsidRPr="00BE4186">
        <w:rPr>
          <w:b w:val="0"/>
          <w:szCs w:val="20"/>
        </w:rPr>
        <w:t xml:space="preserve"> лиц, больных туберкулезом</w:t>
      </w:r>
    </w:p>
    <w:p w:rsidR="00E958C5" w:rsidRPr="00BE4186" w:rsidRDefault="00E958C5" w:rsidP="00E958C5">
      <w:pPr>
        <w:pStyle w:val="afffffff8"/>
        <w:ind w:left="-567" w:right="-852" w:firstLine="567"/>
      </w:pPr>
      <w:r w:rsidRPr="00BE4186">
        <w:t xml:space="preserve">Прошу зарегистрировать информационную систему в тестовой/промышленной </w:t>
      </w:r>
      <w:r w:rsidRPr="00BE4186">
        <w:rPr>
          <w:i/>
        </w:rPr>
        <w:t>(нужное подчеркнуть)</w:t>
      </w:r>
      <w:r w:rsidRPr="00BE4186">
        <w:t xml:space="preserve"> версии </w:t>
      </w:r>
      <w:r w:rsidR="00FD4622" w:rsidRPr="00BE4186">
        <w:t>Федеральн</w:t>
      </w:r>
      <w:r w:rsidR="007B72D0" w:rsidRPr="00BE4186">
        <w:t>ого</w:t>
      </w:r>
      <w:r w:rsidR="00FD4622" w:rsidRPr="00BE4186">
        <w:t xml:space="preserve"> регистр</w:t>
      </w:r>
      <w:r w:rsidR="007B72D0" w:rsidRPr="00BE4186">
        <w:t>а</w:t>
      </w:r>
      <w:r w:rsidR="00FD4622" w:rsidRPr="00BE4186">
        <w:t xml:space="preserve"> лиц, больных туберкулезом</w:t>
      </w:r>
      <w:r w:rsidRPr="00BE4186">
        <w:t>. Сведения об ответственной организации приведены в таблице 1. Сведения о ИС приведены в таблице 2.</w:t>
      </w:r>
    </w:p>
    <w:p w:rsidR="00E958C5" w:rsidRPr="00BE4186" w:rsidRDefault="00E958C5" w:rsidP="00E958C5">
      <w:pPr>
        <w:ind w:right="-852"/>
      </w:pPr>
      <w:r w:rsidRPr="00BE4186">
        <w:rPr>
          <w:b/>
          <w:sz w:val="20"/>
        </w:rPr>
        <w:t>Таблица 1. Сведения об организации</w:t>
      </w:r>
    </w:p>
    <w:tbl>
      <w:tblPr>
        <w:tblW w:w="552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8"/>
        <w:gridCol w:w="2346"/>
        <w:gridCol w:w="2624"/>
        <w:gridCol w:w="2763"/>
      </w:tblGrid>
      <w:tr w:rsidR="00E958C5" w:rsidRPr="00BE4186" w:rsidTr="00343C1F">
        <w:trPr>
          <w:trHeight w:val="1023"/>
        </w:trPr>
        <w:tc>
          <w:tcPr>
            <w:tcW w:w="883" w:type="pct"/>
            <w:vAlign w:val="center"/>
          </w:tcPr>
          <w:p w:rsidR="00E958C5" w:rsidRPr="00BE4186" w:rsidRDefault="00E958C5" w:rsidP="00343C1F">
            <w:pPr>
              <w:pStyle w:val="afffffffffd"/>
              <w:keepNext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1249" w:type="pct"/>
            <w:shd w:val="clear" w:color="auto" w:fill="auto"/>
            <w:vAlign w:val="center"/>
          </w:tcPr>
          <w:p w:rsidR="00E958C5" w:rsidRPr="00BE4186" w:rsidRDefault="00E958C5" w:rsidP="00343C1F">
            <w:pPr>
              <w:pStyle w:val="afffffffffd"/>
              <w:keepNext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Наименование ответственной организации, эксплуатирующей ИС</w:t>
            </w:r>
          </w:p>
        </w:tc>
        <w:tc>
          <w:tcPr>
            <w:tcW w:w="1397" w:type="pct"/>
            <w:shd w:val="clear" w:color="auto" w:fill="auto"/>
            <w:vAlign w:val="center"/>
          </w:tcPr>
          <w:p w:rsidR="00E958C5" w:rsidRPr="00BE4186" w:rsidRDefault="00E958C5" w:rsidP="00343C1F">
            <w:pPr>
              <w:pStyle w:val="afffffffffd"/>
              <w:keepNext/>
              <w:ind w:right="51"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ФИО контактного лица от ответственной организации</w:t>
            </w:r>
          </w:p>
        </w:tc>
        <w:tc>
          <w:tcPr>
            <w:tcW w:w="1471" w:type="pct"/>
            <w:shd w:val="clear" w:color="auto" w:fill="auto"/>
            <w:vAlign w:val="center"/>
          </w:tcPr>
          <w:p w:rsidR="00E958C5" w:rsidRPr="00BE4186" w:rsidRDefault="00E958C5" w:rsidP="00343C1F">
            <w:pPr>
              <w:pStyle w:val="afffffffffd"/>
              <w:keepNext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Адрес электронной почты контактного лица от ответственной организации</w:t>
            </w:r>
          </w:p>
        </w:tc>
      </w:tr>
      <w:tr w:rsidR="00E958C5" w:rsidRPr="00BE4186" w:rsidTr="00343C1F">
        <w:tc>
          <w:tcPr>
            <w:tcW w:w="883" w:type="pct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1249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1397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1471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</w:tr>
    </w:tbl>
    <w:p w:rsidR="00E958C5" w:rsidRPr="00BE4186" w:rsidRDefault="00E958C5" w:rsidP="00E958C5">
      <w:pPr>
        <w:ind w:right="-852"/>
        <w:rPr>
          <w:b/>
          <w:sz w:val="20"/>
        </w:rPr>
      </w:pPr>
    </w:p>
    <w:p w:rsidR="00E958C5" w:rsidRPr="00BE4186" w:rsidRDefault="00E958C5" w:rsidP="00E958C5">
      <w:pPr>
        <w:ind w:right="-852"/>
      </w:pPr>
      <w:r w:rsidRPr="00BE4186">
        <w:rPr>
          <w:b/>
          <w:sz w:val="20"/>
        </w:rPr>
        <w:t>Таблица 2. Сведения о ИС</w:t>
      </w:r>
    </w:p>
    <w:tbl>
      <w:tblPr>
        <w:tblpPr w:leftFromText="180" w:rightFromText="180" w:vertAnchor="text" w:tblpX="-318" w:tblpY="1"/>
        <w:tblOverlap w:val="never"/>
        <w:tblW w:w="55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381"/>
        <w:gridCol w:w="1104"/>
        <w:gridCol w:w="2072"/>
        <w:gridCol w:w="3314"/>
      </w:tblGrid>
      <w:tr w:rsidR="00E958C5" w:rsidRPr="00BE4186" w:rsidTr="00343C1F">
        <w:trPr>
          <w:trHeight w:val="1023"/>
        </w:trPr>
        <w:tc>
          <w:tcPr>
            <w:tcW w:w="794" w:type="pct"/>
            <w:shd w:val="clear" w:color="auto" w:fill="auto"/>
            <w:vAlign w:val="center"/>
          </w:tcPr>
          <w:p w:rsidR="00E958C5" w:rsidRPr="00BE4186" w:rsidRDefault="00E958C5" w:rsidP="00343C1F">
            <w:pPr>
              <w:pStyle w:val="afffffffffd"/>
              <w:keepNext/>
              <w:ind w:right="-16"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Полное наименование ИС</w:t>
            </w:r>
            <w:r w:rsidRPr="00BE4186">
              <w:rPr>
                <w:rStyle w:val="afffff0"/>
                <w:bCs/>
                <w:sz w:val="20"/>
                <w:szCs w:val="20"/>
              </w:rPr>
              <w:footnoteReference w:id="3"/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E958C5" w:rsidRPr="00BE4186" w:rsidRDefault="00E958C5" w:rsidP="00343C1F">
            <w:pPr>
              <w:pStyle w:val="afffffffffd"/>
              <w:keepNext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Адрес сервиса приема, зарегистрированного в ИПС</w:t>
            </w:r>
          </w:p>
        </w:tc>
        <w:tc>
          <w:tcPr>
            <w:tcW w:w="590" w:type="pct"/>
            <w:shd w:val="clear" w:color="auto" w:fill="auto"/>
            <w:vAlign w:val="center"/>
          </w:tcPr>
          <w:p w:rsidR="00E958C5" w:rsidRPr="00BE4186" w:rsidRDefault="00E958C5" w:rsidP="00343C1F">
            <w:pPr>
              <w:pStyle w:val="afffffffffd"/>
              <w:keepNext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Идентификатор ИС в ИПС</w:t>
            </w:r>
          </w:p>
        </w:tc>
        <w:tc>
          <w:tcPr>
            <w:tcW w:w="1107" w:type="pct"/>
            <w:vAlign w:val="center"/>
          </w:tcPr>
          <w:p w:rsidR="00E958C5" w:rsidRPr="00BE4186" w:rsidRDefault="00E958C5" w:rsidP="00343C1F">
            <w:pPr>
              <w:pStyle w:val="afffffffffd"/>
              <w:keepNext/>
              <w:ind w:right="-17"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  <w:lang w:val="en-US"/>
              </w:rPr>
              <w:t>OID</w:t>
            </w:r>
            <w:r w:rsidRPr="00BE4186">
              <w:rPr>
                <w:bCs/>
                <w:sz w:val="20"/>
                <w:szCs w:val="20"/>
              </w:rPr>
              <w:t xml:space="preserve"> МО (ключ), с которыми необходимо работать</w:t>
            </w:r>
            <w:r w:rsidRPr="00BE4186">
              <w:rPr>
                <w:rStyle w:val="afffff0"/>
                <w:bCs/>
                <w:sz w:val="20"/>
                <w:szCs w:val="20"/>
              </w:rPr>
              <w:footnoteReference w:id="4"/>
            </w:r>
          </w:p>
        </w:tc>
        <w:tc>
          <w:tcPr>
            <w:tcW w:w="1771" w:type="pct"/>
            <w:vAlign w:val="center"/>
          </w:tcPr>
          <w:p w:rsidR="00E958C5" w:rsidRPr="00BE4186" w:rsidRDefault="00E958C5" w:rsidP="00343C1F">
            <w:pPr>
              <w:pStyle w:val="afffffffffd"/>
              <w:keepNext/>
              <w:ind w:right="31"/>
              <w:rPr>
                <w:bCs/>
                <w:sz w:val="20"/>
                <w:szCs w:val="20"/>
              </w:rPr>
            </w:pPr>
            <w:r w:rsidRPr="00BE4186">
              <w:rPr>
                <w:bCs/>
                <w:sz w:val="20"/>
                <w:szCs w:val="20"/>
              </w:rPr>
              <w:t>Методы, используемые при работе в Системе</w:t>
            </w:r>
            <w:r w:rsidRPr="00BE4186">
              <w:rPr>
                <w:rStyle w:val="afffff0"/>
                <w:bCs/>
                <w:sz w:val="20"/>
                <w:szCs w:val="20"/>
              </w:rPr>
              <w:footnoteReference w:id="5"/>
            </w:r>
          </w:p>
        </w:tc>
      </w:tr>
      <w:tr w:rsidR="00E958C5" w:rsidRPr="00BE4186" w:rsidTr="00343C1F">
        <w:tc>
          <w:tcPr>
            <w:tcW w:w="794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738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1107" w:type="pct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  <w:sz w:val="20"/>
                <w:szCs w:val="20"/>
              </w:rPr>
            </w:pPr>
          </w:p>
        </w:tc>
        <w:tc>
          <w:tcPr>
            <w:tcW w:w="1771" w:type="pct"/>
          </w:tcPr>
          <w:p w:rsidR="00E958C5" w:rsidRPr="00BE4186" w:rsidRDefault="00E958C5" w:rsidP="00E958C5">
            <w:pPr>
              <w:pStyle w:val="afffffffffa"/>
              <w:keepNext/>
              <w:ind w:right="-852"/>
              <w:rPr>
                <w:bCs/>
                <w:sz w:val="20"/>
                <w:szCs w:val="20"/>
              </w:rPr>
            </w:pPr>
          </w:p>
        </w:tc>
      </w:tr>
    </w:tbl>
    <w:p w:rsidR="00E958C5" w:rsidRPr="00BE4186" w:rsidRDefault="00E958C5" w:rsidP="00E958C5">
      <w:pPr>
        <w:pStyle w:val="3a"/>
        <w:spacing w:line="276" w:lineRule="auto"/>
        <w:ind w:right="-852"/>
        <w:jc w:val="both"/>
        <w:rPr>
          <w:rFonts w:eastAsia="Calibri"/>
          <w:bCs/>
          <w:sz w:val="20"/>
          <w:lang w:eastAsia="en-US"/>
        </w:rPr>
      </w:pPr>
    </w:p>
    <w:p w:rsidR="00E958C5" w:rsidRPr="00BE4186" w:rsidRDefault="00E958C5" w:rsidP="00E958C5">
      <w:pPr>
        <w:pStyle w:val="3a"/>
        <w:spacing w:line="276" w:lineRule="auto"/>
        <w:ind w:right="-852"/>
        <w:jc w:val="both"/>
        <w:rPr>
          <w:rFonts w:eastAsia="Calibri"/>
          <w:bCs/>
          <w:sz w:val="20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06"/>
        <w:gridCol w:w="6898"/>
      </w:tblGrid>
      <w:tr w:rsidR="00E958C5" w:rsidRPr="00BE4186" w:rsidTr="00DD4D2C">
        <w:tc>
          <w:tcPr>
            <w:tcW w:w="1675" w:type="pct"/>
            <w:shd w:val="clear" w:color="auto" w:fill="auto"/>
          </w:tcPr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</w:rPr>
            </w:pPr>
          </w:p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</w:rPr>
            </w:pPr>
          </w:p>
          <w:p w:rsidR="00E958C5" w:rsidRPr="00BE4186" w:rsidRDefault="00E958C5" w:rsidP="00E958C5">
            <w:pPr>
              <w:pStyle w:val="afffffffffa"/>
              <w:keepNext/>
              <w:ind w:left="0" w:right="-852"/>
              <w:rPr>
                <w:bCs/>
              </w:rPr>
            </w:pPr>
            <w:r w:rsidRPr="00BE4186">
              <w:rPr>
                <w:bCs/>
              </w:rPr>
              <w:t>Дата: ____________</w:t>
            </w:r>
          </w:p>
        </w:tc>
        <w:tc>
          <w:tcPr>
            <w:tcW w:w="3325" w:type="pct"/>
            <w:shd w:val="clear" w:color="auto" w:fill="auto"/>
          </w:tcPr>
          <w:p w:rsidR="00E958C5" w:rsidRPr="00BE4186" w:rsidRDefault="00E958C5" w:rsidP="00FD4622">
            <w:pPr>
              <w:pStyle w:val="afffffffffa"/>
              <w:keepNext/>
              <w:ind w:left="0" w:right="-852"/>
              <w:rPr>
                <w:bCs/>
              </w:rPr>
            </w:pPr>
            <w:r w:rsidRPr="00BE4186">
              <w:rPr>
                <w:bCs/>
              </w:rPr>
              <w:t>Должность, подпись, расшифровка подписи ответственного лица</w:t>
            </w:r>
          </w:p>
          <w:p w:rsidR="00E958C5" w:rsidRPr="00BE4186" w:rsidRDefault="00E958C5" w:rsidP="00E958C5">
            <w:pPr>
              <w:pStyle w:val="afffffffffa"/>
              <w:keepNext/>
              <w:ind w:left="0" w:right="-852"/>
              <w:jc w:val="right"/>
              <w:rPr>
                <w:bCs/>
              </w:rPr>
            </w:pPr>
          </w:p>
          <w:p w:rsidR="00E958C5" w:rsidRPr="00BE4186" w:rsidRDefault="00E958C5" w:rsidP="00E958C5">
            <w:pPr>
              <w:pStyle w:val="afffffffffa"/>
              <w:keepNext/>
              <w:ind w:left="0" w:right="-852"/>
              <w:jc w:val="right"/>
              <w:rPr>
                <w:bCs/>
              </w:rPr>
            </w:pPr>
            <w:r w:rsidRPr="00BE4186">
              <w:rPr>
                <w:bCs/>
              </w:rPr>
              <w:t>__________________/______________________/________________/</w:t>
            </w:r>
          </w:p>
        </w:tc>
      </w:tr>
    </w:tbl>
    <w:p w:rsidR="00E958C5" w:rsidRPr="00BE4186" w:rsidRDefault="00E958C5">
      <w:pPr>
        <w:rPr>
          <w:lang w:val="en-US"/>
        </w:rPr>
      </w:pPr>
    </w:p>
    <w:p w:rsidR="00E958C5" w:rsidRPr="00BE4186" w:rsidRDefault="00E958C5" w:rsidP="00E958C5">
      <w:pPr>
        <w:rPr>
          <w:lang w:val="en-US"/>
        </w:rPr>
      </w:pPr>
    </w:p>
    <w:p w:rsidR="00E958C5" w:rsidRPr="00BE4186" w:rsidRDefault="00E958C5" w:rsidP="00012053">
      <w:pPr>
        <w:rPr>
          <w:lang w:val="en-US"/>
        </w:rPr>
      </w:pPr>
    </w:p>
    <w:p w:rsidR="00E958C5" w:rsidRPr="00BE4186" w:rsidRDefault="00E958C5" w:rsidP="00012053">
      <w:pPr>
        <w:rPr>
          <w:lang w:val="en-US"/>
        </w:rPr>
      </w:pPr>
    </w:p>
    <w:p w:rsidR="00E958C5" w:rsidRPr="00BE4186" w:rsidRDefault="00E958C5" w:rsidP="00012053">
      <w:pPr>
        <w:rPr>
          <w:lang w:val="en-US"/>
        </w:rPr>
      </w:pPr>
    </w:p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012053"/>
    <w:p w:rsidR="00E958C5" w:rsidRPr="00BE4186" w:rsidRDefault="00E958C5" w:rsidP="00E958C5"/>
    <w:p w:rsidR="00E958C5" w:rsidRPr="00BE4186" w:rsidRDefault="00E958C5" w:rsidP="00C927E4">
      <w:pPr>
        <w:tabs>
          <w:tab w:val="left" w:pos="5790"/>
        </w:tabs>
        <w:sectPr w:rsidR="00E958C5" w:rsidRPr="00BE4186" w:rsidSect="009D4214">
          <w:pgSz w:w="11906" w:h="16838"/>
          <w:pgMar w:top="1134" w:right="1701" w:bottom="1134" w:left="1701" w:header="709" w:footer="709" w:gutter="0"/>
          <w:cols w:space="708"/>
          <w:titlePg/>
          <w:docGrid w:linePitch="381"/>
        </w:sectPr>
      </w:pPr>
    </w:p>
    <w:p w:rsidR="009B54CE" w:rsidRPr="00BE4186" w:rsidRDefault="009B54CE" w:rsidP="00F3666A">
      <w:pPr>
        <w:pStyle w:val="12"/>
        <w:numPr>
          <w:ilvl w:val="0"/>
          <w:numId w:val="0"/>
        </w:numPr>
        <w:ind w:left="624"/>
        <w:jc w:val="right"/>
      </w:pPr>
      <w:bookmarkStart w:id="92" w:name="_Toc443405306"/>
      <w:bookmarkStart w:id="93" w:name="_Toc480193861"/>
      <w:bookmarkStart w:id="94" w:name="_Ref536183537"/>
      <w:bookmarkStart w:id="95" w:name="_Toc54014121"/>
      <w:r w:rsidRPr="00BE4186">
        <w:lastRenderedPageBreak/>
        <w:t xml:space="preserve">Приложение </w:t>
      </w:r>
      <w:bookmarkEnd w:id="92"/>
      <w:r w:rsidR="00C927E4" w:rsidRPr="00BE4186">
        <w:t>3</w:t>
      </w:r>
      <w:bookmarkEnd w:id="93"/>
      <w:bookmarkEnd w:id="94"/>
      <w:bookmarkEnd w:id="95"/>
    </w:p>
    <w:p w:rsidR="009B54CE" w:rsidRPr="00BE4186" w:rsidRDefault="009B54CE" w:rsidP="009B54CE">
      <w:pPr>
        <w:jc w:val="center"/>
        <w:rPr>
          <w:b/>
        </w:rPr>
      </w:pPr>
      <w:r w:rsidRPr="00BE4186">
        <w:rPr>
          <w:b/>
          <w:szCs w:val="24"/>
        </w:rPr>
        <w:t xml:space="preserve">Отчет о проведении тестирования подключения </w:t>
      </w:r>
      <w:r w:rsidR="00674892" w:rsidRPr="00BE4186">
        <w:rPr>
          <w:b/>
          <w:szCs w:val="24"/>
        </w:rPr>
        <w:t>ИС</w:t>
      </w:r>
      <w:r w:rsidRPr="00BE4186">
        <w:rPr>
          <w:b/>
          <w:szCs w:val="24"/>
        </w:rPr>
        <w:t xml:space="preserve"> к </w:t>
      </w:r>
      <w:r w:rsidRPr="00BE4186">
        <w:rPr>
          <w:b/>
        </w:rPr>
        <w:t xml:space="preserve">Федеральному регистру </w:t>
      </w:r>
      <w:r w:rsidR="00860E0B" w:rsidRPr="00BE4186">
        <w:rPr>
          <w:b/>
        </w:rPr>
        <w:t>лиц, больных туберкулезом</w:t>
      </w:r>
    </w:p>
    <w:p w:rsidR="00860E0B" w:rsidRPr="00BE4186" w:rsidRDefault="00860E0B" w:rsidP="009B54CE">
      <w:pPr>
        <w:jc w:val="center"/>
        <w:rPr>
          <w:b/>
          <w:szCs w:val="24"/>
        </w:rPr>
      </w:pPr>
    </w:p>
    <w:p w:rsidR="009B54CE" w:rsidRPr="00BE4186" w:rsidRDefault="009B54CE" w:rsidP="00860E0B">
      <w:pPr>
        <w:pStyle w:val="afffffff8"/>
        <w:ind w:firstLine="709"/>
      </w:pPr>
      <w:r w:rsidRPr="00BE4186">
        <w:t xml:space="preserve">Прошу принять отчет об успешной проверке взаимодействия </w:t>
      </w:r>
      <w:r w:rsidR="00674892" w:rsidRPr="00BE4186">
        <w:t>ИС</w:t>
      </w:r>
      <w:r w:rsidRPr="00BE4186">
        <w:t xml:space="preserve"> с тестовой версией Федерального регистра </w:t>
      </w:r>
      <w:r w:rsidR="00860E0B" w:rsidRPr="00BE4186">
        <w:t>лиц, больных туберкулезом</w:t>
      </w:r>
      <w:r w:rsidRPr="00BE4186">
        <w:t>. Файлы (архив с файлами) успешных запросов и ответов для каждого метода прикладываются к отчету.</w:t>
      </w:r>
    </w:p>
    <w:p w:rsidR="009B54CE" w:rsidRPr="00BE4186" w:rsidRDefault="009B54CE" w:rsidP="009B54CE">
      <w:pPr>
        <w:pStyle w:val="afffffff8"/>
        <w:ind w:firstLine="0"/>
      </w:pPr>
      <w:r w:rsidRPr="00BE4186">
        <w:t>Сведения об организации, эксплуа</w:t>
      </w:r>
      <w:r w:rsidR="00860E0B" w:rsidRPr="00BE4186">
        <w:t xml:space="preserve">тирующей </w:t>
      </w:r>
      <w:r w:rsidR="00674892" w:rsidRPr="00BE4186">
        <w:t>ИС</w:t>
      </w:r>
      <w:r w:rsidR="00860E0B" w:rsidRPr="00BE4186">
        <w:t>, приведены в т</w:t>
      </w:r>
      <w:r w:rsidRPr="00BE4186">
        <w:t>аблице 1. Сведения о статусе прохож</w:t>
      </w:r>
      <w:r w:rsidR="00860E0B" w:rsidRPr="00BE4186">
        <w:t>дения тестирования приведены в т</w:t>
      </w:r>
      <w:r w:rsidRPr="00BE4186">
        <w:t>аблице 2.</w:t>
      </w:r>
    </w:p>
    <w:p w:rsidR="009B54CE" w:rsidRPr="00BE4186" w:rsidRDefault="000F6EA8" w:rsidP="000F6EA8">
      <w:pPr>
        <w:pStyle w:val="affffffffff"/>
        <w:spacing w:before="0" w:after="0" w:line="360" w:lineRule="auto"/>
      </w:pPr>
      <w:r w:rsidRPr="00BE4186">
        <w:t xml:space="preserve">Таблица 1 – </w:t>
      </w:r>
      <w:r w:rsidR="009B54CE" w:rsidRPr="00BE4186">
        <w:t>Сведения об организации</w:t>
      </w: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  <w:gridCol w:w="3260"/>
      </w:tblGrid>
      <w:tr w:rsidR="009B54CE" w:rsidRPr="00BE4186" w:rsidTr="00942440">
        <w:trPr>
          <w:trHeight w:val="20"/>
        </w:trPr>
        <w:tc>
          <w:tcPr>
            <w:tcW w:w="9214" w:type="dxa"/>
            <w:shd w:val="clear" w:color="auto" w:fill="auto"/>
            <w:hideMark/>
          </w:tcPr>
          <w:p w:rsidR="009B54CE" w:rsidRPr="00BE4186" w:rsidRDefault="009B54CE" w:rsidP="00371056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Наименование </w:t>
            </w:r>
            <w:r w:rsidR="00674892" w:rsidRPr="00BE4186">
              <w:rPr>
                <w:b/>
                <w:bCs/>
                <w:sz w:val="20"/>
              </w:rPr>
              <w:t>ответственной организации</w:t>
            </w:r>
            <w:r w:rsidRPr="00BE4186">
              <w:rPr>
                <w:b/>
                <w:bCs/>
                <w:sz w:val="20"/>
              </w:rPr>
              <w:t xml:space="preserve">, эксплуатирующей </w:t>
            </w:r>
            <w:r w:rsidR="00674892" w:rsidRPr="00BE4186">
              <w:rPr>
                <w:b/>
                <w:bCs/>
                <w:sz w:val="20"/>
              </w:rPr>
              <w:t>ИС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rPr>
          <w:trHeight w:val="20"/>
        </w:trPr>
        <w:tc>
          <w:tcPr>
            <w:tcW w:w="9214" w:type="dxa"/>
            <w:shd w:val="clear" w:color="auto" w:fill="auto"/>
            <w:hideMark/>
          </w:tcPr>
          <w:p w:rsidR="009B54CE" w:rsidRPr="00BE4186" w:rsidRDefault="009B54CE" w:rsidP="00371056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ФИО контактного лица </w:t>
            </w:r>
            <w:r w:rsidR="00674892" w:rsidRPr="00BE4186">
              <w:rPr>
                <w:b/>
                <w:bCs/>
                <w:sz w:val="20"/>
              </w:rPr>
              <w:t>ответственной организации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rPr>
          <w:trHeight w:val="20"/>
        </w:trPr>
        <w:tc>
          <w:tcPr>
            <w:tcW w:w="9214" w:type="dxa"/>
            <w:shd w:val="clear" w:color="auto" w:fill="auto"/>
            <w:hideMark/>
          </w:tcPr>
          <w:p w:rsidR="009B54CE" w:rsidRPr="00BE4186" w:rsidRDefault="009B54CE" w:rsidP="00371056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Адрес электронной почты контактного лица </w:t>
            </w:r>
            <w:r w:rsidR="00674892" w:rsidRPr="00BE4186">
              <w:rPr>
                <w:b/>
                <w:bCs/>
                <w:sz w:val="20"/>
              </w:rPr>
              <w:t>ответственной организации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Полное наименование </w:t>
            </w:r>
            <w:r w:rsidR="00674892" w:rsidRPr="00BE4186">
              <w:rPr>
                <w:b/>
                <w:bCs/>
                <w:sz w:val="20"/>
              </w:rPr>
              <w:t>ИС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Субъект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Адрес сервиса приема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rPr>
          <w:trHeight w:val="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Идентификатор </w:t>
            </w:r>
            <w:r w:rsidR="00674892" w:rsidRPr="00BE4186">
              <w:rPr>
                <w:b/>
                <w:bCs/>
                <w:sz w:val="20"/>
              </w:rPr>
              <w:t>ИС</w:t>
            </w:r>
            <w:r w:rsidRPr="00BE4186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</w:tbl>
    <w:p w:rsidR="009B54CE" w:rsidRPr="00BE4186" w:rsidRDefault="009B54CE" w:rsidP="009B54CE">
      <w:pPr>
        <w:pStyle w:val="affffffffff"/>
        <w:spacing w:before="120"/>
        <w:rPr>
          <w:lang w:val="en-US"/>
        </w:rPr>
      </w:pPr>
      <w:r w:rsidRPr="00BE4186">
        <w:t xml:space="preserve">Таблица </w:t>
      </w:r>
      <w:r w:rsidRPr="00BE4186">
        <w:rPr>
          <w:lang w:val="en-US"/>
        </w:rPr>
        <w:t>2</w:t>
      </w:r>
      <w:r w:rsidR="000F6EA8" w:rsidRPr="00BE4186">
        <w:t xml:space="preserve"> – </w:t>
      </w:r>
      <w:r w:rsidRPr="00BE4186">
        <w:t>Статус прохождения тестирования</w:t>
      </w:r>
    </w:p>
    <w:tbl>
      <w:tblPr>
        <w:tblW w:w="124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812"/>
        <w:gridCol w:w="3269"/>
      </w:tblGrid>
      <w:tr w:rsidR="009B54CE" w:rsidRPr="00BE4186" w:rsidTr="00942440">
        <w:tc>
          <w:tcPr>
            <w:tcW w:w="9214" w:type="dxa"/>
            <w:gridSpan w:val="2"/>
            <w:shd w:val="clear" w:color="auto" w:fill="D9D9D9"/>
          </w:tcPr>
          <w:p w:rsidR="009B54CE" w:rsidRPr="00BE4186" w:rsidRDefault="009B54CE" w:rsidP="00D440A3">
            <w:pPr>
              <w:rPr>
                <w:b/>
                <w:bCs/>
                <w:sz w:val="20"/>
              </w:rPr>
            </w:pPr>
            <w:r w:rsidRPr="00BE4186">
              <w:rPr>
                <w:sz w:val="20"/>
                <w:lang w:val="en-US"/>
              </w:rPr>
              <w:t>OID</w:t>
            </w:r>
            <w:r w:rsidRPr="00BE4186">
              <w:rPr>
                <w:sz w:val="20"/>
              </w:rPr>
              <w:t xml:space="preserve"> (-ы) организации (-ий), для которой (-ых) осуществлялась отладка интеграционного взаимодействия</w:t>
            </w:r>
          </w:p>
        </w:tc>
        <w:tc>
          <w:tcPr>
            <w:tcW w:w="3269" w:type="dxa"/>
            <w:shd w:val="clear" w:color="auto" w:fill="D9D9D9"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c>
          <w:tcPr>
            <w:tcW w:w="9214" w:type="dxa"/>
            <w:gridSpan w:val="2"/>
            <w:shd w:val="clear" w:color="auto" w:fill="D9D9D9"/>
          </w:tcPr>
          <w:p w:rsidR="009B54CE" w:rsidRPr="00BE4186" w:rsidRDefault="009B54CE" w:rsidP="00860E0B">
            <w:pPr>
              <w:rPr>
                <w:sz w:val="20"/>
                <w:lang w:eastAsia="en-US"/>
              </w:rPr>
            </w:pPr>
            <w:r w:rsidRPr="00BE4186">
              <w:rPr>
                <w:sz w:val="20"/>
                <w:lang w:eastAsia="en-US"/>
              </w:rPr>
              <w:t xml:space="preserve">СНИЛС (-ы) </w:t>
            </w:r>
            <w:r w:rsidR="00860E0B" w:rsidRPr="00BE4186">
              <w:rPr>
                <w:sz w:val="20"/>
                <w:lang w:eastAsia="en-US"/>
              </w:rPr>
              <w:t>пациента (-ов)</w:t>
            </w:r>
            <w:r w:rsidRPr="00BE4186">
              <w:rPr>
                <w:sz w:val="20"/>
                <w:lang w:eastAsia="en-US"/>
              </w:rPr>
              <w:t xml:space="preserve">, </w:t>
            </w:r>
            <w:r w:rsidRPr="00BE4186">
              <w:rPr>
                <w:sz w:val="20"/>
              </w:rPr>
              <w:t>для которого (-ых) осуществлялась отладка интеграционного взаимодействия</w:t>
            </w:r>
          </w:p>
        </w:tc>
        <w:tc>
          <w:tcPr>
            <w:tcW w:w="3269" w:type="dxa"/>
            <w:shd w:val="clear" w:color="auto" w:fill="D9D9D9"/>
          </w:tcPr>
          <w:p w:rsidR="009B54CE" w:rsidRPr="00BE4186" w:rsidRDefault="009B54CE" w:rsidP="00D440A3">
            <w:pPr>
              <w:rPr>
                <w:sz w:val="20"/>
              </w:rPr>
            </w:pPr>
          </w:p>
        </w:tc>
      </w:tr>
      <w:tr w:rsidR="009B54CE" w:rsidRPr="00BE4186" w:rsidTr="00942440">
        <w:tc>
          <w:tcPr>
            <w:tcW w:w="9214" w:type="dxa"/>
            <w:gridSpan w:val="2"/>
          </w:tcPr>
          <w:p w:rsidR="009B54CE" w:rsidRPr="00BE4186" w:rsidRDefault="009B54CE" w:rsidP="00860E0B">
            <w:pPr>
              <w:rPr>
                <w:b/>
                <w:bCs/>
                <w:sz w:val="20"/>
              </w:rPr>
            </w:pPr>
            <w:r w:rsidRPr="00BE4186">
              <w:rPr>
                <w:sz w:val="20"/>
                <w:lang w:eastAsia="en-US"/>
              </w:rPr>
              <w:t xml:space="preserve">Проверка функционирования интеграции с Системой в части работы с персональными данными </w:t>
            </w:r>
            <w:r w:rsidR="00860E0B" w:rsidRPr="00BE4186">
              <w:rPr>
                <w:sz w:val="20"/>
                <w:lang w:eastAsia="en-US"/>
              </w:rPr>
              <w:t>пациента, документами, удостоверяющими личность пациента, и списком родственников пациента</w:t>
            </w:r>
          </w:p>
        </w:tc>
        <w:tc>
          <w:tcPr>
            <w:tcW w:w="3269" w:type="dxa"/>
          </w:tcPr>
          <w:p w:rsidR="009B54CE" w:rsidRPr="00BE4186" w:rsidRDefault="009B54CE" w:rsidP="00D440A3">
            <w:pPr>
              <w:rPr>
                <w:sz w:val="20"/>
              </w:rPr>
            </w:pPr>
            <w:r w:rsidRPr="00BE4186">
              <w:rPr>
                <w:sz w:val="20"/>
              </w:rPr>
              <w:t>Да/Нет</w:t>
            </w:r>
          </w:p>
        </w:tc>
      </w:tr>
      <w:tr w:rsidR="009B54CE" w:rsidRPr="00BE4186" w:rsidTr="00942440">
        <w:tc>
          <w:tcPr>
            <w:tcW w:w="9214" w:type="dxa"/>
            <w:gridSpan w:val="2"/>
          </w:tcPr>
          <w:p w:rsidR="009B54CE" w:rsidRPr="00BE4186" w:rsidRDefault="009B54CE" w:rsidP="00860E0B">
            <w:pPr>
              <w:rPr>
                <w:sz w:val="20"/>
                <w:lang w:eastAsia="en-US"/>
              </w:rPr>
            </w:pPr>
            <w:r w:rsidRPr="00BE4186">
              <w:rPr>
                <w:sz w:val="20"/>
                <w:lang w:eastAsia="en-US"/>
              </w:rPr>
              <w:t xml:space="preserve">Проверка функционирования интеграции с Системой в части работы с адресами </w:t>
            </w:r>
            <w:r w:rsidR="00860E0B" w:rsidRPr="00BE4186">
              <w:rPr>
                <w:sz w:val="20"/>
                <w:lang w:eastAsia="en-US"/>
              </w:rPr>
              <w:t>пациента</w:t>
            </w:r>
          </w:p>
        </w:tc>
        <w:tc>
          <w:tcPr>
            <w:tcW w:w="3269" w:type="dxa"/>
          </w:tcPr>
          <w:p w:rsidR="009B54CE" w:rsidRPr="00BE4186" w:rsidRDefault="009B54CE" w:rsidP="00D440A3">
            <w:pPr>
              <w:rPr>
                <w:sz w:val="20"/>
              </w:rPr>
            </w:pPr>
            <w:r w:rsidRPr="00BE4186">
              <w:rPr>
                <w:sz w:val="20"/>
              </w:rPr>
              <w:t>Да/Нет</w:t>
            </w:r>
          </w:p>
        </w:tc>
      </w:tr>
      <w:tr w:rsidR="009B54CE" w:rsidRPr="00BE4186" w:rsidTr="00942440">
        <w:tc>
          <w:tcPr>
            <w:tcW w:w="9214" w:type="dxa"/>
            <w:gridSpan w:val="2"/>
          </w:tcPr>
          <w:p w:rsidR="009B54CE" w:rsidRPr="00BE4186" w:rsidRDefault="009B54CE" w:rsidP="00860E0B">
            <w:pPr>
              <w:rPr>
                <w:sz w:val="20"/>
                <w:lang w:eastAsia="en-US"/>
              </w:rPr>
            </w:pPr>
            <w:r w:rsidRPr="00BE4186">
              <w:rPr>
                <w:sz w:val="20"/>
                <w:lang w:eastAsia="en-US"/>
              </w:rPr>
              <w:t xml:space="preserve">Проверка функционирования интеграции с Системой в части работы </w:t>
            </w:r>
            <w:r w:rsidR="00860E0B" w:rsidRPr="00BE4186">
              <w:rPr>
                <w:sz w:val="20"/>
                <w:lang w:eastAsia="en-US"/>
              </w:rPr>
              <w:t>с регистровыми записями пацентов</w:t>
            </w:r>
          </w:p>
        </w:tc>
        <w:tc>
          <w:tcPr>
            <w:tcW w:w="3269" w:type="dxa"/>
          </w:tcPr>
          <w:p w:rsidR="009B54CE" w:rsidRPr="00BE4186" w:rsidRDefault="009B54CE" w:rsidP="00D440A3">
            <w:pPr>
              <w:rPr>
                <w:sz w:val="20"/>
              </w:rPr>
            </w:pPr>
            <w:r w:rsidRPr="00BE4186">
              <w:rPr>
                <w:sz w:val="20"/>
              </w:rPr>
              <w:t>Да/Нет</w:t>
            </w:r>
          </w:p>
        </w:tc>
      </w:tr>
      <w:tr w:rsidR="009B54CE" w:rsidRPr="00BE4186" w:rsidTr="00942440">
        <w:tc>
          <w:tcPr>
            <w:tcW w:w="9214" w:type="dxa"/>
            <w:gridSpan w:val="2"/>
          </w:tcPr>
          <w:p w:rsidR="009B54CE" w:rsidRPr="00BE4186" w:rsidRDefault="009B54CE" w:rsidP="00860E0B">
            <w:pPr>
              <w:rPr>
                <w:sz w:val="20"/>
                <w:lang w:eastAsia="en-US"/>
              </w:rPr>
            </w:pPr>
            <w:r w:rsidRPr="00BE4186">
              <w:rPr>
                <w:sz w:val="20"/>
                <w:lang w:eastAsia="en-US"/>
              </w:rPr>
              <w:t xml:space="preserve">Проверка функционирования интеграции с Системой в части работы с </w:t>
            </w:r>
            <w:r w:rsidR="00860E0B" w:rsidRPr="00BE4186">
              <w:rPr>
                <w:sz w:val="20"/>
                <w:lang w:eastAsia="en-US"/>
              </w:rPr>
              <w:t>картами посмертного выявления пациентов</w:t>
            </w:r>
          </w:p>
        </w:tc>
        <w:tc>
          <w:tcPr>
            <w:tcW w:w="3269" w:type="dxa"/>
          </w:tcPr>
          <w:p w:rsidR="009B54CE" w:rsidRPr="00BE4186" w:rsidRDefault="009B54CE" w:rsidP="00D440A3">
            <w:pPr>
              <w:rPr>
                <w:sz w:val="20"/>
              </w:rPr>
            </w:pPr>
            <w:r w:rsidRPr="00BE4186">
              <w:rPr>
                <w:sz w:val="20"/>
              </w:rPr>
              <w:t>Да/Нет</w:t>
            </w:r>
          </w:p>
        </w:tc>
      </w:tr>
      <w:tr w:rsidR="009B54CE" w:rsidRPr="00BE4186" w:rsidTr="00942440">
        <w:trPr>
          <w:trHeight w:val="1603"/>
        </w:trPr>
        <w:tc>
          <w:tcPr>
            <w:tcW w:w="3402" w:type="dxa"/>
          </w:tcPr>
          <w:p w:rsidR="009B54CE" w:rsidRPr="00BE4186" w:rsidRDefault="009B54CE" w:rsidP="00D440A3">
            <w:pPr>
              <w:pStyle w:val="afffffffffa"/>
              <w:spacing w:before="120" w:after="120"/>
              <w:ind w:left="0"/>
            </w:pPr>
          </w:p>
          <w:p w:rsidR="009B54CE" w:rsidRPr="00BE4186" w:rsidRDefault="009B54CE" w:rsidP="00D440A3">
            <w:pPr>
              <w:pStyle w:val="afffffffffa"/>
              <w:spacing w:before="120" w:after="120"/>
              <w:ind w:left="0"/>
            </w:pPr>
            <w:r w:rsidRPr="00BE4186">
              <w:rPr>
                <w:sz w:val="20"/>
                <w:szCs w:val="20"/>
              </w:rPr>
              <w:t>Дата:</w:t>
            </w:r>
            <w:r w:rsidRPr="00BE4186">
              <w:t xml:space="preserve"> _______________________</w:t>
            </w:r>
          </w:p>
        </w:tc>
        <w:tc>
          <w:tcPr>
            <w:tcW w:w="9081" w:type="dxa"/>
            <w:gridSpan w:val="2"/>
          </w:tcPr>
          <w:p w:rsidR="009B54CE" w:rsidRPr="00BE4186" w:rsidRDefault="009B54CE" w:rsidP="00D440A3">
            <w:pPr>
              <w:pStyle w:val="afffffffffa"/>
              <w:pBdr>
                <w:bottom w:val="single" w:sz="12" w:space="1" w:color="auto"/>
              </w:pBdr>
              <w:spacing w:before="120" w:after="120"/>
              <w:ind w:left="0"/>
            </w:pPr>
          </w:p>
          <w:p w:rsidR="009B54CE" w:rsidRPr="00BE4186" w:rsidRDefault="009B54CE" w:rsidP="00D440A3">
            <w:pPr>
              <w:pStyle w:val="afffffffffa"/>
              <w:pBdr>
                <w:bottom w:val="single" w:sz="12" w:space="1" w:color="auto"/>
              </w:pBdr>
              <w:spacing w:before="120" w:after="120"/>
              <w:ind w:left="0"/>
            </w:pPr>
          </w:p>
          <w:p w:rsidR="009B54CE" w:rsidRPr="00BE4186" w:rsidRDefault="009B54CE" w:rsidP="00D440A3">
            <w:pPr>
              <w:pStyle w:val="afffffffffa"/>
              <w:spacing w:before="120" w:after="120"/>
              <w:ind w:left="0"/>
              <w:jc w:val="center"/>
              <w:rPr>
                <w:sz w:val="16"/>
                <w:szCs w:val="16"/>
              </w:rPr>
            </w:pPr>
            <w:r w:rsidRPr="00BE4186">
              <w:rPr>
                <w:sz w:val="16"/>
                <w:szCs w:val="16"/>
              </w:rPr>
              <w:t>Должность</w:t>
            </w:r>
          </w:p>
          <w:p w:rsidR="009B54CE" w:rsidRPr="00BE4186" w:rsidRDefault="009B54CE" w:rsidP="00D440A3">
            <w:pPr>
              <w:pStyle w:val="afffffffffa"/>
              <w:spacing w:before="120" w:after="120"/>
              <w:ind w:left="0"/>
            </w:pPr>
            <w:r w:rsidRPr="00BE4186">
              <w:t>___________________________/____________________/</w:t>
            </w:r>
          </w:p>
          <w:p w:rsidR="009B54CE" w:rsidRPr="00BE4186" w:rsidRDefault="009B54CE" w:rsidP="00D440A3">
            <w:pPr>
              <w:rPr>
                <w:szCs w:val="24"/>
              </w:rPr>
            </w:pPr>
            <w:r w:rsidRPr="00BE4186">
              <w:rPr>
                <w:sz w:val="16"/>
                <w:szCs w:val="16"/>
              </w:rPr>
              <w:t xml:space="preserve">Подпись </w:t>
            </w:r>
            <w:r w:rsidRPr="00BE4186">
              <w:rPr>
                <w:szCs w:val="24"/>
              </w:rPr>
              <w:t xml:space="preserve">                     </w:t>
            </w:r>
            <w:r w:rsidRPr="00BE4186">
              <w:rPr>
                <w:sz w:val="20"/>
              </w:rPr>
              <w:t>МП</w:t>
            </w:r>
            <w:r w:rsidRPr="00BE4186">
              <w:rPr>
                <w:szCs w:val="24"/>
              </w:rPr>
              <w:t xml:space="preserve">                  </w:t>
            </w:r>
            <w:r w:rsidRPr="00BE4186">
              <w:rPr>
                <w:sz w:val="16"/>
                <w:szCs w:val="16"/>
              </w:rPr>
              <w:t>Расшифровка подписи</w:t>
            </w:r>
          </w:p>
        </w:tc>
      </w:tr>
    </w:tbl>
    <w:p w:rsidR="009B54CE" w:rsidRPr="00BE4186" w:rsidRDefault="009B54CE"/>
    <w:p w:rsidR="009B54CE" w:rsidRPr="00BE4186" w:rsidRDefault="009B54CE" w:rsidP="00F3666A">
      <w:pPr>
        <w:pStyle w:val="12"/>
        <w:numPr>
          <w:ilvl w:val="0"/>
          <w:numId w:val="0"/>
        </w:numPr>
        <w:ind w:left="624"/>
        <w:jc w:val="right"/>
        <w:rPr>
          <w:rFonts w:eastAsia="Calibri"/>
          <w:sz w:val="20"/>
        </w:rPr>
      </w:pPr>
      <w:bookmarkStart w:id="96" w:name="_Toc480193863"/>
      <w:bookmarkStart w:id="97" w:name="_Ref536183549"/>
      <w:bookmarkStart w:id="98" w:name="_Toc54014122"/>
      <w:r w:rsidRPr="00BE4186">
        <w:lastRenderedPageBreak/>
        <w:t>При</w:t>
      </w:r>
      <w:r w:rsidR="0020494D" w:rsidRPr="00BE4186">
        <w:t>л</w:t>
      </w:r>
      <w:r w:rsidRPr="00BE4186">
        <w:t xml:space="preserve">ожение </w:t>
      </w:r>
      <w:r w:rsidR="00C927E4" w:rsidRPr="00BE4186">
        <w:t>4</w:t>
      </w:r>
      <w:bookmarkEnd w:id="96"/>
      <w:bookmarkEnd w:id="97"/>
      <w:bookmarkEnd w:id="98"/>
    </w:p>
    <w:p w:rsidR="009B54CE" w:rsidRPr="00BE4186" w:rsidRDefault="009B54CE" w:rsidP="009B54CE">
      <w:pPr>
        <w:pStyle w:val="3a"/>
        <w:spacing w:before="0" w:after="0" w:line="360" w:lineRule="auto"/>
      </w:pPr>
      <w:r w:rsidRPr="00BE4186">
        <w:t>Форма заявки на добавление дополнительных ключей для проведения массовой выгрузки</w:t>
      </w:r>
      <w:r w:rsidRPr="00BE4186">
        <w:rPr>
          <w:rStyle w:val="afffff0"/>
        </w:rPr>
        <w:footnoteReference w:id="6"/>
      </w:r>
    </w:p>
    <w:p w:rsidR="009B54CE" w:rsidRPr="00BE4186" w:rsidRDefault="009B54CE" w:rsidP="009B54CE">
      <w:pPr>
        <w:spacing w:line="360" w:lineRule="auto"/>
        <w:jc w:val="center"/>
        <w:rPr>
          <w:szCs w:val="24"/>
        </w:rPr>
      </w:pPr>
      <w:r w:rsidRPr="00BE4186">
        <w:rPr>
          <w:szCs w:val="24"/>
        </w:rPr>
        <w:t>Заявка на добавле</w:t>
      </w:r>
      <w:r w:rsidR="00860E0B" w:rsidRPr="00BE4186">
        <w:rPr>
          <w:szCs w:val="24"/>
        </w:rPr>
        <w:t>ние</w:t>
      </w:r>
      <w:r w:rsidRPr="00BE4186">
        <w:rPr>
          <w:szCs w:val="24"/>
        </w:rPr>
        <w:t xml:space="preserve"> дополнительных ключей для проведения массовой выгрузки в тестовом контуре с целью проверки корректной интеграции </w:t>
      </w:r>
      <w:r w:rsidR="00674892" w:rsidRPr="00BE4186">
        <w:t>ИС</w:t>
      </w:r>
      <w:r w:rsidRPr="00BE4186">
        <w:rPr>
          <w:szCs w:val="24"/>
        </w:rPr>
        <w:t xml:space="preserve"> с ф</w:t>
      </w:r>
      <w:r w:rsidR="00860E0B" w:rsidRPr="00BE4186">
        <w:rPr>
          <w:szCs w:val="24"/>
        </w:rPr>
        <w:t>едеральными сервисами ФРБТ</w:t>
      </w:r>
    </w:p>
    <w:p w:rsidR="009B54CE" w:rsidRPr="00BE4186" w:rsidRDefault="009B54CE" w:rsidP="009B54CE">
      <w:pPr>
        <w:spacing w:line="360" w:lineRule="auto"/>
        <w:jc w:val="center"/>
        <w:rPr>
          <w:szCs w:val="24"/>
        </w:rPr>
      </w:pPr>
    </w:p>
    <w:p w:rsidR="009B54CE" w:rsidRPr="00BE4186" w:rsidRDefault="009B54CE" w:rsidP="00860E0B">
      <w:pPr>
        <w:spacing w:line="360" w:lineRule="auto"/>
        <w:ind w:firstLine="709"/>
        <w:rPr>
          <w:szCs w:val="24"/>
        </w:rPr>
      </w:pPr>
      <w:r w:rsidRPr="00BE4186">
        <w:rPr>
          <w:szCs w:val="24"/>
        </w:rPr>
        <w:t>Прошу добавить дополнительные ключи (OID МО) для нашей ИС, ранее зарегистрированной в тестовой версии ФР</w:t>
      </w:r>
      <w:r w:rsidR="00860E0B" w:rsidRPr="00BE4186">
        <w:rPr>
          <w:szCs w:val="24"/>
        </w:rPr>
        <w:t>БТ</w:t>
      </w:r>
      <w:r w:rsidRPr="00BE4186">
        <w:rPr>
          <w:szCs w:val="24"/>
        </w:rPr>
        <w:t xml:space="preserve"> с целью проведения массовой выгрузки. Сведения о </w:t>
      </w:r>
      <w:r w:rsidR="00674892" w:rsidRPr="00BE4186">
        <w:t>ИС</w:t>
      </w:r>
      <w:r w:rsidRPr="00BE4186">
        <w:rPr>
          <w:szCs w:val="24"/>
        </w:rPr>
        <w:t xml:space="preserve"> и плановая дата проведения массовой выгрузки приведены в таблице 1.</w:t>
      </w:r>
    </w:p>
    <w:p w:rsidR="009B54CE" w:rsidRPr="00BE4186" w:rsidRDefault="000F6EA8" w:rsidP="00860E0B">
      <w:pPr>
        <w:spacing w:line="360" w:lineRule="auto"/>
        <w:rPr>
          <w:b/>
          <w:sz w:val="20"/>
        </w:rPr>
      </w:pPr>
      <w:r w:rsidRPr="00BE4186">
        <w:rPr>
          <w:b/>
          <w:sz w:val="20"/>
        </w:rPr>
        <w:t xml:space="preserve">Таблица 1 – </w:t>
      </w:r>
      <w:r w:rsidR="009B54CE" w:rsidRPr="00BE4186">
        <w:rPr>
          <w:b/>
          <w:sz w:val="20"/>
        </w:rPr>
        <w:t>Сведения об ИС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539"/>
        <w:gridCol w:w="1955"/>
        <w:gridCol w:w="1941"/>
        <w:gridCol w:w="1941"/>
        <w:gridCol w:w="2060"/>
        <w:gridCol w:w="1582"/>
        <w:gridCol w:w="1582"/>
      </w:tblGrid>
      <w:tr w:rsidR="009B54CE" w:rsidRPr="00BE4186" w:rsidTr="00D440A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371056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Наименование </w:t>
            </w:r>
            <w:r w:rsidR="00674892" w:rsidRPr="00BE4186">
              <w:rPr>
                <w:b/>
                <w:bCs/>
                <w:sz w:val="20"/>
              </w:rPr>
              <w:t>ответственной организации</w:t>
            </w:r>
            <w:r w:rsidRPr="00BE4186">
              <w:rPr>
                <w:b/>
                <w:bCs/>
                <w:sz w:val="20"/>
              </w:rPr>
              <w:t xml:space="preserve">, эксплуатирующего </w:t>
            </w:r>
            <w:r w:rsidR="00674892" w:rsidRPr="00BE4186">
              <w:rPr>
                <w:b/>
                <w:bCs/>
                <w:sz w:val="20"/>
              </w:rPr>
              <w:t>ИС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F5730E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ФИО контактного лица </w:t>
            </w:r>
            <w:r w:rsidR="00674892" w:rsidRPr="00BE4186">
              <w:rPr>
                <w:b/>
                <w:bCs/>
                <w:sz w:val="20"/>
              </w:rPr>
              <w:t>ответственной организации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E16884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Адрес электронной почты контактного лица </w:t>
            </w:r>
            <w:r w:rsidR="00674892" w:rsidRPr="00BE4186">
              <w:rPr>
                <w:b/>
                <w:bCs/>
                <w:sz w:val="20"/>
              </w:rPr>
              <w:t>ответственной организации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Субъект Российской Федерации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 xml:space="preserve">Идентификатор </w:t>
            </w:r>
            <w:r w:rsidR="00674892" w:rsidRPr="00BE4186">
              <w:rPr>
                <w:b/>
                <w:bCs/>
                <w:sz w:val="20"/>
              </w:rPr>
              <w:t>ИС</w:t>
            </w:r>
            <w:r w:rsidRPr="00BE4186">
              <w:rPr>
                <w:b/>
                <w:bCs/>
                <w:sz w:val="20"/>
              </w:rPr>
              <w:t xml:space="preserve"> в ИПС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OID МО (ключ), с которыми необходимо работать</w:t>
            </w:r>
            <w:r w:rsidRPr="00BE4186">
              <w:rPr>
                <w:rStyle w:val="afffff0"/>
                <w:b/>
                <w:bCs/>
                <w:sz w:val="20"/>
              </w:rPr>
              <w:footnoteReference w:id="7"/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4CE" w:rsidRPr="00BE4186" w:rsidRDefault="009B54CE" w:rsidP="00D440A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Плановая дата проведения массовой выгрузки</w:t>
            </w:r>
            <w:r w:rsidRPr="00BE4186">
              <w:rPr>
                <w:rStyle w:val="afffff0"/>
                <w:b/>
                <w:bCs/>
                <w:sz w:val="20"/>
              </w:rPr>
              <w:footnoteReference w:id="8"/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jc w:val="center"/>
              <w:rPr>
                <w:b/>
                <w:bCs/>
                <w:sz w:val="20"/>
              </w:rPr>
            </w:pPr>
            <w:r w:rsidRPr="00BE4186">
              <w:rPr>
                <w:b/>
                <w:bCs/>
                <w:sz w:val="20"/>
              </w:rPr>
              <w:t>Методы, используемые при проведении массовой выгрузки</w:t>
            </w:r>
            <w:r w:rsidRPr="00BE4186">
              <w:rPr>
                <w:rStyle w:val="afffff0"/>
                <w:b/>
                <w:bCs/>
                <w:sz w:val="20"/>
              </w:rPr>
              <w:footnoteReference w:id="9"/>
            </w:r>
          </w:p>
        </w:tc>
      </w:tr>
      <w:tr w:rsidR="009B54CE" w:rsidRPr="00BE4186" w:rsidTr="00D440A3"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4CE" w:rsidRPr="00BE4186" w:rsidRDefault="009B54CE" w:rsidP="00D440A3">
            <w:pPr>
              <w:keepNext/>
              <w:rPr>
                <w:bCs/>
                <w:sz w:val="20"/>
              </w:rPr>
            </w:pPr>
          </w:p>
        </w:tc>
      </w:tr>
    </w:tbl>
    <w:p w:rsidR="009B54CE" w:rsidRPr="00BE4186" w:rsidRDefault="009B54CE" w:rsidP="009B54CE">
      <w:pPr>
        <w:rPr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1"/>
        <w:gridCol w:w="9689"/>
      </w:tblGrid>
      <w:tr w:rsidR="009B54CE" w:rsidRPr="00BE4186" w:rsidTr="00D440A3">
        <w:tc>
          <w:tcPr>
            <w:tcW w:w="1675" w:type="pct"/>
          </w:tcPr>
          <w:p w:rsidR="009B54CE" w:rsidRPr="00BE4186" w:rsidRDefault="009B54CE" w:rsidP="00D440A3">
            <w:pPr>
              <w:keepNext/>
              <w:rPr>
                <w:bCs/>
                <w:szCs w:val="24"/>
              </w:rPr>
            </w:pPr>
          </w:p>
          <w:p w:rsidR="009B54CE" w:rsidRPr="00BE4186" w:rsidRDefault="009B54CE" w:rsidP="00D440A3">
            <w:pPr>
              <w:keepNext/>
              <w:rPr>
                <w:bCs/>
                <w:szCs w:val="24"/>
              </w:rPr>
            </w:pPr>
          </w:p>
          <w:p w:rsidR="009B54CE" w:rsidRPr="00BE4186" w:rsidRDefault="009B54CE" w:rsidP="00D440A3">
            <w:pPr>
              <w:keepNext/>
              <w:rPr>
                <w:bCs/>
                <w:szCs w:val="24"/>
              </w:rPr>
            </w:pPr>
            <w:r w:rsidRPr="00BE4186">
              <w:rPr>
                <w:bCs/>
                <w:szCs w:val="24"/>
              </w:rPr>
              <w:t>Дата: _______________________</w:t>
            </w:r>
          </w:p>
        </w:tc>
        <w:tc>
          <w:tcPr>
            <w:tcW w:w="3325" w:type="pct"/>
          </w:tcPr>
          <w:p w:rsidR="009B54CE" w:rsidRPr="00BE4186" w:rsidRDefault="009B54CE" w:rsidP="00D440A3">
            <w:pPr>
              <w:keepNext/>
              <w:jc w:val="right"/>
              <w:rPr>
                <w:bCs/>
                <w:szCs w:val="24"/>
              </w:rPr>
            </w:pPr>
            <w:r w:rsidRPr="00BE4186">
              <w:rPr>
                <w:bCs/>
                <w:szCs w:val="24"/>
              </w:rPr>
              <w:t>Должность, подпись, расшифровка подписи ответственного лица</w:t>
            </w:r>
          </w:p>
          <w:p w:rsidR="009B54CE" w:rsidRPr="00BE4186" w:rsidRDefault="009B54CE" w:rsidP="00D440A3">
            <w:pPr>
              <w:keepNext/>
              <w:jc w:val="right"/>
              <w:rPr>
                <w:bCs/>
                <w:szCs w:val="24"/>
              </w:rPr>
            </w:pPr>
          </w:p>
          <w:p w:rsidR="009B54CE" w:rsidRPr="00BE4186" w:rsidRDefault="009B54CE" w:rsidP="00D440A3">
            <w:pPr>
              <w:keepNext/>
              <w:jc w:val="right"/>
              <w:rPr>
                <w:bCs/>
                <w:szCs w:val="24"/>
              </w:rPr>
            </w:pPr>
            <w:r w:rsidRPr="00BE4186">
              <w:rPr>
                <w:bCs/>
                <w:szCs w:val="24"/>
              </w:rPr>
              <w:t xml:space="preserve"> ______________________/______________________/____________________/</w:t>
            </w:r>
          </w:p>
        </w:tc>
      </w:tr>
    </w:tbl>
    <w:p w:rsidR="008F2302" w:rsidRPr="00BE4186" w:rsidRDefault="008F2302"/>
    <w:p w:rsidR="0061451C" w:rsidRPr="00BE4186" w:rsidRDefault="0061451C" w:rsidP="009B54CE">
      <w:pPr>
        <w:pStyle w:val="af7"/>
        <w:sectPr w:rsidR="0061451C" w:rsidRPr="00BE4186" w:rsidSect="009D421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81"/>
        </w:sectPr>
      </w:pPr>
      <w:bookmarkStart w:id="99" w:name="_Toc480193869"/>
    </w:p>
    <w:p w:rsidR="009B54CE" w:rsidRPr="00BE4186" w:rsidRDefault="009B54CE" w:rsidP="00F3666A">
      <w:pPr>
        <w:pStyle w:val="12"/>
        <w:numPr>
          <w:ilvl w:val="0"/>
          <w:numId w:val="0"/>
        </w:numPr>
        <w:ind w:left="624"/>
        <w:jc w:val="right"/>
      </w:pPr>
      <w:bookmarkStart w:id="100" w:name="_Toc480193864"/>
      <w:bookmarkStart w:id="101" w:name="_Ref536183504"/>
      <w:bookmarkStart w:id="102" w:name="_Toc54014123"/>
      <w:r w:rsidRPr="00BE4186">
        <w:lastRenderedPageBreak/>
        <w:t xml:space="preserve">Приложение </w:t>
      </w:r>
      <w:r w:rsidR="00C927E4" w:rsidRPr="00BE4186">
        <w:t>5</w:t>
      </w:r>
      <w:bookmarkEnd w:id="100"/>
      <w:bookmarkEnd w:id="101"/>
      <w:bookmarkEnd w:id="102"/>
    </w:p>
    <w:p w:rsidR="009B54CE" w:rsidRPr="00BE4186" w:rsidRDefault="009B54CE" w:rsidP="00560912">
      <w:pPr>
        <w:pStyle w:val="3"/>
        <w:numPr>
          <w:ilvl w:val="0"/>
          <w:numId w:val="35"/>
        </w:numPr>
        <w:rPr>
          <w:b/>
          <w:i w:val="0"/>
        </w:rPr>
      </w:pPr>
      <w:bookmarkStart w:id="103" w:name="_Toc480193865"/>
      <w:bookmarkStart w:id="104" w:name="_Toc54014124"/>
      <w:r w:rsidRPr="00BE4186">
        <w:rPr>
          <w:b/>
          <w:i w:val="0"/>
        </w:rPr>
        <w:t>Формат запроса</w:t>
      </w:r>
      <w:bookmarkEnd w:id="103"/>
      <w:bookmarkEnd w:id="104"/>
    </w:p>
    <w:tbl>
      <w:tblPr>
        <w:tblW w:w="95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74147" w:rsidRPr="00E52521" w:rsidTr="000B067E">
        <w:tc>
          <w:tcPr>
            <w:tcW w:w="9571" w:type="dxa"/>
            <w:shd w:val="clear" w:color="auto" w:fill="auto"/>
          </w:tcPr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&lt;?xml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version="1.0" encoding="UTF-8"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?&gt;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&lt;s:Envelope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xmlns:s="http://schemas.xmlsoap.org/soap/envelope/" xmlns:a="http://www.w3.org/2005/08/addressing" xmlns:wsse="http://docs.oasis-open.org/wss/2004/01/oasis-200401-wss-wssecurity-secext-1.0.xsd"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&lt;a:Action&gt;</w:t>
            </w:r>
            <w:r w:rsidRPr="00BE4186">
              <w:rPr>
                <w:bCs/>
                <w:sz w:val="20"/>
                <w:szCs w:val="18"/>
                <w:lang w:val="en-US"/>
              </w:rPr>
              <w:t>sendDocument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&lt;/a:Action&gt;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&lt;transportHeader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xmlns="http://egisz.rosminzdrav.ru" xmlns:i="http://www.w3.org/2001/XMLSchema-instance"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authInfo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</w:rPr>
              <w:t xml:space="preserve">        </w:t>
            </w:r>
            <w:r w:rsidRPr="00BE4186">
              <w:rPr>
                <w:b/>
                <w:bCs/>
                <w:sz w:val="20"/>
                <w:szCs w:val="18"/>
              </w:rPr>
              <w:t>&lt;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clientEntityId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  <w:r w:rsidRPr="00BE4186">
              <w:rPr>
                <w:bCs/>
                <w:sz w:val="20"/>
                <w:szCs w:val="18"/>
              </w:rPr>
              <w:t>Идентификатор МИС, полученный при регистрации</w:t>
            </w:r>
            <w:r w:rsidRPr="00BE4186">
              <w:rPr>
                <w:b/>
                <w:bCs/>
                <w:sz w:val="20"/>
                <w:szCs w:val="18"/>
              </w:rPr>
              <w:t>&lt;/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clientEntityId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&lt;/authInfo&gt;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&lt;/transportHeader&gt;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&lt;a:MessageID&gt;</w:t>
            </w:r>
            <w:r w:rsidRPr="00BE4186">
              <w:rPr>
                <w:bCs/>
                <w:sz w:val="20"/>
                <w:szCs w:val="18"/>
              </w:rPr>
              <w:t>Идентификатор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сообщения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&lt;/a:MessageID&gt;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&lt;a:ReplyTo&gt;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&lt;a:Address&gt;</w:t>
            </w:r>
            <w:r w:rsidRPr="00BE4186">
              <w:rPr>
                <w:bCs/>
                <w:sz w:val="20"/>
                <w:szCs w:val="18"/>
                <w:lang w:val="en-US"/>
              </w:rPr>
              <w:t>http://www.w3.org/2005/08/addressing/anonymous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&lt;/a:Address&gt;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&lt;/a:ReplyTo&gt;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0"/>
                <w:szCs w:val="18"/>
                <w:lang w:val="en-US"/>
              </w:rPr>
            </w:pPr>
            <w:r w:rsidRPr="00BE4186">
              <w:rPr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sz w:val="20"/>
                <w:szCs w:val="18"/>
                <w:lang w:val="en-US"/>
              </w:rPr>
              <w:t>&lt;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a</w:t>
            </w:r>
            <w:r w:rsidRPr="00BE4186">
              <w:rPr>
                <w:b/>
                <w:sz w:val="20"/>
                <w:szCs w:val="18"/>
                <w:lang w:val="en-US"/>
              </w:rPr>
              <w:t>: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To</w:t>
            </w:r>
            <w:r w:rsidRPr="00BE4186">
              <w:rPr>
                <w:b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</w:rPr>
              <w:t>Адрес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сервиса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Системы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в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ИПС</w:t>
            </w:r>
            <w:r w:rsidRPr="00BE4186">
              <w:rPr>
                <w:b/>
                <w:sz w:val="20"/>
                <w:szCs w:val="18"/>
                <w:lang w:val="en-US"/>
              </w:rPr>
              <w:t>&lt;/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a</w:t>
            </w:r>
            <w:r w:rsidRPr="00BE4186">
              <w:rPr>
                <w:b/>
                <w:sz w:val="20"/>
                <w:szCs w:val="18"/>
                <w:lang w:val="en-US"/>
              </w:rPr>
              <w:t>: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To</w:t>
            </w:r>
            <w:r w:rsidRPr="00BE4186">
              <w:rPr>
                <w:b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Cs/>
                <w:sz w:val="20"/>
                <w:szCs w:val="18"/>
              </w:rPr>
              <w:t>Блок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подписи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&lt;s:Body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xmlns:d2p1="http://docs.oasis-open.org/wss/2004/01/oasis-200401-wss-wssecurity-utility-1.0.xsd" xmlns:xsd="http://www.w3.org/2001/XMLSchema" xmlns:xsi="http://www.w3.org/2001/XMLSchema-instance" d2p1:Id="BodyID-de50a37c-7d9b-4132-9453-ef063ddd4b39"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&lt;sendDocument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xmlns="http://receiver.service.nr.eu.rt.ru/"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&lt;oid</w:t>
            </w:r>
            <w:r w:rsidRPr="00BE4186">
              <w:rPr>
                <w:bCs/>
                <w:sz w:val="20"/>
                <w:szCs w:val="18"/>
              </w:rPr>
              <w:t xml:space="preserve"> xmlns=""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  <w:r w:rsidRPr="00BE4186">
              <w:rPr>
                <w:bCs/>
                <w:sz w:val="20"/>
                <w:szCs w:val="18"/>
              </w:rPr>
              <w:t>OID медицинской организации, ключ указанный при регистрации</w:t>
            </w:r>
            <w:r w:rsidRPr="00BE4186">
              <w:rPr>
                <w:b/>
                <w:bCs/>
                <w:sz w:val="20"/>
                <w:szCs w:val="18"/>
              </w:rPr>
              <w:t>&lt;/oid&gt;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&lt;service</w:t>
            </w:r>
            <w:r w:rsidRPr="00BE4186">
              <w:rPr>
                <w:bCs/>
                <w:sz w:val="20"/>
                <w:szCs w:val="18"/>
              </w:rPr>
              <w:t xml:space="preserve"> xmlns=""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  <w:r w:rsidRPr="00BE4186">
              <w:rPr>
                <w:bCs/>
                <w:sz w:val="20"/>
                <w:szCs w:val="18"/>
              </w:rPr>
              <w:t>Наименование метода</w:t>
            </w:r>
            <w:r w:rsidRPr="00BE4186">
              <w:rPr>
                <w:b/>
                <w:bCs/>
                <w:sz w:val="20"/>
                <w:szCs w:val="18"/>
              </w:rPr>
              <w:t>&lt;/service&gt;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&lt;document</w:t>
            </w:r>
            <w:r w:rsidRPr="00BE4186">
              <w:rPr>
                <w:bCs/>
                <w:sz w:val="20"/>
                <w:szCs w:val="18"/>
              </w:rPr>
              <w:t xml:space="preserve"> xmlns=""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  <w:r w:rsidRPr="00BE4186">
              <w:rPr>
                <w:bCs/>
                <w:sz w:val="20"/>
                <w:szCs w:val="18"/>
              </w:rPr>
              <w:t>Полезная нагрузка сообщения (сообщение в формате Base64)</w:t>
            </w:r>
            <w:r w:rsidRPr="00BE4186">
              <w:rPr>
                <w:b/>
                <w:bCs/>
                <w:sz w:val="20"/>
                <w:szCs w:val="18"/>
              </w:rPr>
              <w:t>&lt;/document&gt;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&lt;/sendDocument&gt;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&lt;/s:Body&gt;</w:t>
            </w:r>
          </w:p>
          <w:p w:rsidR="00474147" w:rsidRPr="00BE4186" w:rsidRDefault="00474147" w:rsidP="000B067E">
            <w:pPr>
              <w:keepNext/>
              <w:ind w:left="360"/>
              <w:rPr>
                <w:bCs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&lt;/s:Envelope&gt;</w:t>
            </w:r>
          </w:p>
        </w:tc>
      </w:tr>
    </w:tbl>
    <w:p w:rsidR="00474147" w:rsidRPr="00BE4186" w:rsidRDefault="00474147" w:rsidP="00560912">
      <w:pPr>
        <w:pStyle w:val="3"/>
        <w:numPr>
          <w:ilvl w:val="0"/>
          <w:numId w:val="35"/>
        </w:numPr>
        <w:rPr>
          <w:rFonts w:eastAsia="Calibri"/>
          <w:b/>
          <w:i w:val="0"/>
          <w:lang w:val="en-US"/>
        </w:rPr>
      </w:pPr>
      <w:bookmarkStart w:id="105" w:name="_Toc54014125"/>
      <w:r w:rsidRPr="00BE4186">
        <w:rPr>
          <w:b/>
          <w:i w:val="0"/>
        </w:rPr>
        <w:t>Формат синхронного ответа</w:t>
      </w:r>
      <w:bookmarkEnd w:id="105"/>
    </w:p>
    <w:tbl>
      <w:tblPr>
        <w:tblW w:w="949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7"/>
      </w:tblGrid>
      <w:tr w:rsidR="00474147" w:rsidRPr="00E52521" w:rsidTr="000B067E">
        <w:tc>
          <w:tcPr>
            <w:tcW w:w="9497" w:type="dxa"/>
            <w:shd w:val="clear" w:color="auto" w:fill="auto"/>
          </w:tcPr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&lt;?xml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version="1.0" encoding="UTF-8"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?&gt;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&lt;soap:Envelope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xmlns:soap="http://schemas.xmlsoap.org/soap/envelope/" xmlns:ds="http://www.w3.org/2000/09/xmldsig#" xmlns:wsa="http://www.w3.org/2005/08/addressing" xmlns:wsse="http://docs.oasis-open.org/wss/2004/01/oasis-200401-wss-wssecurity-secext-1.0.xsd" xmlns:wsu="http://docs.oasis-open.org/wss/2004/01/oasis-200401-wss-wssecurity-utility-1.0.xsd"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&lt;soap:Header&gt;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&lt;Action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  <w:lang w:val="en-US"/>
              </w:rPr>
              <w:t>http://receiver.service.nr.eu.rt.ru/Receiver/sendDocumentResponse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&lt;/Action&gt;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&lt;MessageID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</w:rPr>
              <w:t>Идентификатор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сообщения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&lt;/MessageID&gt;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&lt;To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  <w:lang w:val="en-US"/>
              </w:rPr>
              <w:t>http://www.w3.org/2005/08/addressing/anonymous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&lt;/To&gt;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</w:rPr>
              <w:t>&lt;RelatesTo</w:t>
            </w:r>
            <w:r w:rsidRPr="00BE4186">
              <w:rPr>
                <w:bCs/>
                <w:sz w:val="20"/>
                <w:szCs w:val="18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</w:rPr>
              <w:t>&gt;</w:t>
            </w:r>
            <w:r w:rsidRPr="00BE4186">
              <w:rPr>
                <w:bCs/>
                <w:sz w:val="20"/>
                <w:szCs w:val="18"/>
              </w:rPr>
              <w:t>Идентификатор сообщения, на который отправляется синхронный ответ</w:t>
            </w:r>
            <w:r w:rsidRPr="00BE4186">
              <w:rPr>
                <w:b/>
                <w:bCs/>
                <w:sz w:val="20"/>
                <w:szCs w:val="18"/>
              </w:rPr>
              <w:t>&lt;/RelatesTo&gt;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Cs/>
                <w:sz w:val="20"/>
                <w:szCs w:val="18"/>
              </w:rPr>
              <w:t>Блок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подписи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&lt;/soap:Header&gt;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&lt;soap:Body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wsu:Id="body"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&lt;ns2:sendDocumentResponse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xmlns:ns2="http://receiver.service.nr.eu.rt.ru/"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&lt;id&gt;</w:t>
            </w:r>
            <w:r w:rsidRPr="00BE4186">
              <w:rPr>
                <w:bCs/>
                <w:sz w:val="20"/>
                <w:szCs w:val="18"/>
              </w:rPr>
              <w:t>Идентификатор сообщения, в котором будет отправлен асинхронный ответ</w:t>
            </w:r>
            <w:r w:rsidRPr="00BE4186">
              <w:rPr>
                <w:b/>
                <w:bCs/>
                <w:sz w:val="20"/>
                <w:szCs w:val="18"/>
              </w:rPr>
              <w:t>&lt;/id&gt;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&lt;/ns2:sendDocumentResponse&gt;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&lt;/soap:Body&gt;</w:t>
            </w:r>
          </w:p>
          <w:p w:rsidR="00474147" w:rsidRPr="00BE4186" w:rsidRDefault="00474147" w:rsidP="000B067E">
            <w:pPr>
              <w:keepNext/>
              <w:ind w:left="360"/>
              <w:rPr>
                <w:rFonts w:eastAsia="Calibri"/>
                <w:bCs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&lt;/soap:Envelope&gt;</w:t>
            </w:r>
          </w:p>
        </w:tc>
      </w:tr>
    </w:tbl>
    <w:p w:rsidR="00474147" w:rsidRPr="00BE4186" w:rsidRDefault="00474147" w:rsidP="00560912">
      <w:pPr>
        <w:pStyle w:val="3"/>
        <w:numPr>
          <w:ilvl w:val="0"/>
          <w:numId w:val="35"/>
        </w:numPr>
        <w:rPr>
          <w:rFonts w:eastAsia="Calibri"/>
          <w:b/>
          <w:i w:val="0"/>
          <w:lang w:val="en-US"/>
        </w:rPr>
      </w:pPr>
      <w:bookmarkStart w:id="106" w:name="_Toc54014126"/>
      <w:r w:rsidRPr="00BE4186">
        <w:rPr>
          <w:b/>
          <w:i w:val="0"/>
        </w:rPr>
        <w:lastRenderedPageBreak/>
        <w:t>Формат асинхронного ответа</w:t>
      </w:r>
      <w:bookmarkEnd w:id="106"/>
    </w:p>
    <w:tbl>
      <w:tblPr>
        <w:tblW w:w="95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474147" w:rsidRPr="00E52521" w:rsidTr="000B067E">
        <w:tc>
          <w:tcPr>
            <w:tcW w:w="9571" w:type="dxa"/>
            <w:shd w:val="clear" w:color="auto" w:fill="auto"/>
          </w:tcPr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&lt;?xml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version="1.0" encoding="UTF-8"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?&gt;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&lt;S:Envelope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xmlns:S="http://schemas.xmlsoap.org/soap/envelope/" xmlns:SOAP-ENV="http://schemas.xmlsoap.org/soap/envelope/" xmlns:ds="http://www.w3.org/2000/09/xmldsig#" xmlns:wsa="http://www.w3.org/2005/08/addressing" xmlns:wsse="http://docs.oasis-open.org/wss/2004/01/oasis-200401-wss-wssecurity-secext-1.0.xsd" xmlns:wsu="http://docs.oasis-open.org/wss/2004/01/oasis-200401-wss-wssecurity-utility-1.0.xsd"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0"/>
                <w:szCs w:val="18"/>
                <w:lang w:val="en-US"/>
              </w:rPr>
            </w:pPr>
            <w:r w:rsidRPr="00BE4186">
              <w:rPr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sz w:val="20"/>
                <w:szCs w:val="18"/>
                <w:lang w:val="en-US"/>
              </w:rPr>
              <w:t>&lt;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To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  <w:lang w:val="en-US"/>
              </w:rPr>
              <w:t>xmlns</w:t>
            </w:r>
            <w:r w:rsidRPr="00BE4186">
              <w:rPr>
                <w:sz w:val="20"/>
                <w:szCs w:val="18"/>
                <w:lang w:val="en-US"/>
              </w:rPr>
              <w:t>="</w:t>
            </w:r>
            <w:r w:rsidRPr="00BE4186">
              <w:rPr>
                <w:bCs/>
                <w:sz w:val="20"/>
                <w:szCs w:val="18"/>
                <w:lang w:val="en-US"/>
              </w:rPr>
              <w:t>http</w:t>
            </w:r>
            <w:r w:rsidRPr="00BE4186">
              <w:rPr>
                <w:sz w:val="20"/>
                <w:szCs w:val="18"/>
                <w:lang w:val="en-US"/>
              </w:rPr>
              <w:t>://</w:t>
            </w:r>
            <w:r w:rsidRPr="00BE4186">
              <w:rPr>
                <w:bCs/>
                <w:sz w:val="20"/>
                <w:szCs w:val="18"/>
                <w:lang w:val="en-US"/>
              </w:rPr>
              <w:t>www</w:t>
            </w:r>
            <w:r w:rsidRPr="00BE4186">
              <w:rPr>
                <w:sz w:val="20"/>
                <w:szCs w:val="18"/>
                <w:lang w:val="en-US"/>
              </w:rPr>
              <w:t>.</w:t>
            </w:r>
            <w:r w:rsidRPr="00BE4186">
              <w:rPr>
                <w:bCs/>
                <w:sz w:val="20"/>
                <w:szCs w:val="18"/>
                <w:lang w:val="en-US"/>
              </w:rPr>
              <w:t>w</w:t>
            </w:r>
            <w:r w:rsidRPr="00BE4186">
              <w:rPr>
                <w:sz w:val="20"/>
                <w:szCs w:val="18"/>
                <w:lang w:val="en-US"/>
              </w:rPr>
              <w:t>3.</w:t>
            </w:r>
            <w:r w:rsidRPr="00BE4186">
              <w:rPr>
                <w:bCs/>
                <w:sz w:val="20"/>
                <w:szCs w:val="18"/>
                <w:lang w:val="en-US"/>
              </w:rPr>
              <w:t>org</w:t>
            </w:r>
            <w:r w:rsidRPr="00BE4186">
              <w:rPr>
                <w:sz w:val="20"/>
                <w:szCs w:val="18"/>
                <w:lang w:val="en-US"/>
              </w:rPr>
              <w:t>/2005/08/</w:t>
            </w:r>
            <w:r w:rsidRPr="00BE4186">
              <w:rPr>
                <w:bCs/>
                <w:sz w:val="20"/>
                <w:szCs w:val="18"/>
                <w:lang w:val="en-US"/>
              </w:rPr>
              <w:t>addressing</w:t>
            </w:r>
            <w:r w:rsidRPr="00BE4186">
              <w:rPr>
                <w:sz w:val="20"/>
                <w:szCs w:val="18"/>
                <w:lang w:val="en-US"/>
              </w:rPr>
              <w:t>"</w:t>
            </w:r>
            <w:r w:rsidRPr="00BE4186">
              <w:rPr>
                <w:b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</w:rPr>
              <w:t>Адрес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сервиса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МИС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в</w:t>
            </w:r>
            <w:r w:rsidRPr="00BE4186">
              <w:rPr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ИПС</w:t>
            </w:r>
            <w:r w:rsidRPr="00BE4186">
              <w:rPr>
                <w:b/>
                <w:sz w:val="20"/>
                <w:szCs w:val="18"/>
                <w:lang w:val="en-US"/>
              </w:rPr>
              <w:t>&lt;/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To</w:t>
            </w:r>
            <w:r w:rsidRPr="00BE4186">
              <w:rPr>
                <w:b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&lt;Action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  <w:lang w:val="en-US"/>
              </w:rPr>
              <w:t>sendResponse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&lt;/Action&gt;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&lt;ReplyTo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&lt;Address&gt;</w:t>
            </w:r>
            <w:r w:rsidRPr="00BE4186">
              <w:rPr>
                <w:bCs/>
                <w:sz w:val="20"/>
                <w:szCs w:val="18"/>
                <w:lang w:val="en-US"/>
              </w:rPr>
              <w:t>http://www.w3.org/2005/08/addressing/anonymous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&lt;/Address&gt;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&lt;/ReplyTo&gt;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&lt;FaultTo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&lt;Address&gt;</w:t>
            </w:r>
            <w:r w:rsidRPr="00BE4186">
              <w:rPr>
                <w:bCs/>
                <w:sz w:val="20"/>
                <w:szCs w:val="18"/>
                <w:lang w:val="en-US"/>
              </w:rPr>
              <w:t>http://www.w3.org/2005/08/addressing/anonymous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&lt;/Address&gt;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&lt;/FaultTo&gt;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&lt;MessageID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xmlns="http://www.w3.org/2005/08/addressing"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  <w:r w:rsidRPr="00BE4186">
              <w:rPr>
                <w:bCs/>
                <w:sz w:val="20"/>
                <w:szCs w:val="18"/>
              </w:rPr>
              <w:t>Идентификатор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сообщения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&lt;/MessageID&gt;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&lt;egisz:transportHeader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xmlns:egisz="http://egisz.rosminzdrav.ru"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&lt;egisz:authInfo&gt;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&lt;egisz:clientEntityId&gt;</w:t>
            </w:r>
            <w:r w:rsidRPr="00BE4186">
              <w:rPr>
                <w:bCs/>
                <w:sz w:val="20"/>
                <w:szCs w:val="18"/>
              </w:rPr>
              <w:t>Идентификатор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Системы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в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ИПС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&lt;/egisz:clientEntityId&gt;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&lt;/egisz:authInfo&gt;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&lt;/egisz:transportHeader&gt;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Cs/>
                <w:sz w:val="20"/>
                <w:szCs w:val="18"/>
              </w:rPr>
              <w:t>Блок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подписи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&lt;S:Body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wsu:Id="body"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&lt;ns2:sendResponse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xmlns:ns2="http://emu.callback.mis.service.nr.eu.rt.ru/"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&lt;id&gt;</w:t>
            </w:r>
            <w:r w:rsidRPr="00BE4186">
              <w:rPr>
                <w:bCs/>
                <w:sz w:val="20"/>
                <w:szCs w:val="18"/>
              </w:rPr>
              <w:t>Идентификатор асинхронного ответа</w:t>
            </w:r>
            <w:r w:rsidRPr="00BE4186">
              <w:rPr>
                <w:b/>
                <w:bCs/>
                <w:sz w:val="20"/>
                <w:szCs w:val="18"/>
              </w:rPr>
              <w:t>&lt;/id&gt;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&lt;oid&gt;</w:t>
            </w:r>
            <w:r w:rsidRPr="00BE4186">
              <w:rPr>
                <w:bCs/>
                <w:sz w:val="20"/>
                <w:szCs w:val="18"/>
              </w:rPr>
              <w:t>OID Медицинской организации, ключ указанный в запросе</w:t>
            </w:r>
            <w:r w:rsidRPr="00BE4186">
              <w:rPr>
                <w:b/>
                <w:bCs/>
                <w:sz w:val="20"/>
                <w:szCs w:val="18"/>
              </w:rPr>
              <w:t>&lt;/oid&gt;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</w:rPr>
            </w:pPr>
            <w:r w:rsidRPr="00BE4186">
              <w:rPr>
                <w:bCs/>
                <w:sz w:val="20"/>
                <w:szCs w:val="18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</w:rPr>
              <w:t>&lt;response&gt;</w:t>
            </w:r>
            <w:r w:rsidRPr="00BE4186">
              <w:rPr>
                <w:bCs/>
                <w:sz w:val="20"/>
                <w:szCs w:val="18"/>
              </w:rPr>
              <w:t>Полезная нагрузка сообщения - результат обработки запроса (сообщение в формате Base64)</w:t>
            </w:r>
            <w:r w:rsidRPr="00BE4186">
              <w:rPr>
                <w:b/>
                <w:bCs/>
                <w:sz w:val="20"/>
                <w:szCs w:val="18"/>
              </w:rPr>
              <w:t>&lt;/response&gt;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&lt;/ns2:sendResponse&gt;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&lt;/S:Body&gt;</w:t>
            </w:r>
          </w:p>
          <w:p w:rsidR="00474147" w:rsidRPr="00BE4186" w:rsidRDefault="00474147" w:rsidP="000B067E">
            <w:pPr>
              <w:keepNext/>
              <w:ind w:left="360"/>
              <w:rPr>
                <w:rFonts w:eastAsia="Calibri"/>
                <w:bCs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&lt;/S:Envelope&gt;</w:t>
            </w:r>
          </w:p>
        </w:tc>
      </w:tr>
    </w:tbl>
    <w:p w:rsidR="00474147" w:rsidRPr="00BE4186" w:rsidRDefault="00474147" w:rsidP="00560912">
      <w:pPr>
        <w:pStyle w:val="3"/>
        <w:numPr>
          <w:ilvl w:val="0"/>
          <w:numId w:val="35"/>
        </w:numPr>
        <w:rPr>
          <w:rFonts w:eastAsia="Calibri"/>
          <w:b/>
          <w:i w:val="0"/>
        </w:rPr>
      </w:pPr>
      <w:bookmarkStart w:id="107" w:name="_Toc54014127"/>
      <w:r w:rsidRPr="00BE4186">
        <w:rPr>
          <w:b/>
          <w:i w:val="0"/>
        </w:rPr>
        <w:t>Формат ответа на асинхронный ответ</w:t>
      </w:r>
      <w:bookmarkEnd w:id="107"/>
    </w:p>
    <w:tbl>
      <w:tblPr>
        <w:tblW w:w="95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474147" w:rsidRPr="00BE4186" w:rsidTr="000B067E">
        <w:tc>
          <w:tcPr>
            <w:tcW w:w="9571" w:type="dxa"/>
            <w:shd w:val="clear" w:color="auto" w:fill="auto"/>
          </w:tcPr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&lt;?xml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version="1.0" encoding="UTF-8"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?&gt;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/>
                <w:bCs/>
                <w:sz w:val="20"/>
                <w:szCs w:val="18"/>
                <w:lang w:val="en-US"/>
              </w:rPr>
              <w:t>&lt;soap:Envelope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xmlns:soap="http://schemas.xmlsoap.org/soap/envelope/" xmlns:ds="http://www.w3.org/2000/09/xmldsig#" xmlns:wsa="http://www.w3.org/2005/08/addressing" xmlns:wsse="http://docs.oasis-open.org/wss/2004/01/oasis-200401-wss-wssecurity-secext-1.0.xsd" xmlns:wsu="http://docs.oasis-open.org/wss/2004/01/oasis-200401-wss-wssecurity-utility-1.0.xsd"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&lt;SOAP-ENV:Header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xmlns:SOAP-ENV="http://schemas.xmlsoap.org/soap/envelope/"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&lt;wsa:MessageID&gt;</w:t>
            </w:r>
            <w:r w:rsidRPr="00BE4186">
              <w:rPr>
                <w:bCs/>
                <w:sz w:val="20"/>
                <w:szCs w:val="18"/>
              </w:rPr>
              <w:t>Идентификатор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сообщения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&lt;/wsa:MessageID&gt;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Cs/>
                <w:sz w:val="20"/>
                <w:szCs w:val="18"/>
              </w:rPr>
              <w:t>Блок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</w:t>
            </w:r>
            <w:r w:rsidRPr="00BE4186">
              <w:rPr>
                <w:bCs/>
                <w:sz w:val="20"/>
                <w:szCs w:val="18"/>
              </w:rPr>
              <w:t>подписи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&lt;/wsse:Security&gt;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&lt;/SOAP-ENV:Header&gt;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&lt;soap:Body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wsu:Id="body"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&lt;ns2:sendResponseResponse</w:t>
            </w:r>
            <w:r w:rsidRPr="00BE4186">
              <w:rPr>
                <w:bCs/>
                <w:sz w:val="20"/>
                <w:szCs w:val="18"/>
                <w:lang w:val="en-US"/>
              </w:rPr>
              <w:t xml:space="preserve"> xmlns:ns2="http://emu.callback.mis.service.nr.eu.rt.ru/"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&lt;status&gt;</w:t>
            </w:r>
            <w:r w:rsidRPr="00BE4186">
              <w:rPr>
                <w:bCs/>
                <w:sz w:val="20"/>
                <w:szCs w:val="18"/>
                <w:lang w:val="en-US"/>
              </w:rPr>
              <w:t>0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&lt;/status&gt;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&lt;/ns2:sendResponseResponse&gt;</w:t>
            </w:r>
          </w:p>
          <w:p w:rsidR="00474147" w:rsidRPr="00BE4186" w:rsidRDefault="00474147" w:rsidP="000B067E">
            <w:pPr>
              <w:keepNext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  <w:sz w:val="20"/>
                <w:szCs w:val="18"/>
                <w:lang w:val="en-US"/>
              </w:rPr>
            </w:pPr>
            <w:r w:rsidRPr="00BE4186">
              <w:rPr>
                <w:bCs/>
                <w:sz w:val="20"/>
                <w:szCs w:val="18"/>
                <w:lang w:val="en-US"/>
              </w:rPr>
              <w:t xml:space="preserve">  </w:t>
            </w:r>
            <w:r w:rsidRPr="00BE4186">
              <w:rPr>
                <w:b/>
                <w:bCs/>
                <w:sz w:val="20"/>
                <w:szCs w:val="18"/>
                <w:lang w:val="en-US"/>
              </w:rPr>
              <w:t>&lt;/soap:Body&gt;</w:t>
            </w:r>
          </w:p>
          <w:p w:rsidR="00474147" w:rsidRPr="00BE4186" w:rsidRDefault="00474147" w:rsidP="000B067E">
            <w:pPr>
              <w:keepNext/>
              <w:ind w:left="360"/>
              <w:rPr>
                <w:rFonts w:eastAsia="Calibri"/>
                <w:bCs/>
              </w:rPr>
            </w:pPr>
            <w:r w:rsidRPr="00BE4186">
              <w:rPr>
                <w:b/>
                <w:bCs/>
                <w:sz w:val="20"/>
                <w:szCs w:val="18"/>
              </w:rPr>
              <w:t>&lt;/soap:Envelope&gt;</w:t>
            </w:r>
          </w:p>
        </w:tc>
      </w:tr>
    </w:tbl>
    <w:p w:rsidR="00474147" w:rsidRPr="00BE4186" w:rsidRDefault="00474147" w:rsidP="00F3666A">
      <w:pPr>
        <w:rPr>
          <w:rFonts w:eastAsia="Calibri"/>
        </w:rPr>
      </w:pPr>
    </w:p>
    <w:p w:rsidR="009B54CE" w:rsidRPr="00BE4186" w:rsidRDefault="009B54CE" w:rsidP="00F3666A"/>
    <w:p w:rsidR="009B54CE" w:rsidRPr="00BE4186" w:rsidRDefault="009B54CE"/>
    <w:bookmarkEnd w:id="99"/>
    <w:p w:rsidR="00D440A3" w:rsidRPr="00BE4186" w:rsidRDefault="00D440A3"/>
    <w:p w:rsidR="00474147" w:rsidRPr="00BE4186" w:rsidRDefault="00474147" w:rsidP="00F3666A">
      <w:pPr>
        <w:pStyle w:val="12"/>
        <w:numPr>
          <w:ilvl w:val="0"/>
          <w:numId w:val="0"/>
        </w:numPr>
        <w:ind w:left="624"/>
        <w:jc w:val="right"/>
      </w:pPr>
      <w:bookmarkStart w:id="108" w:name="_Ref535325279"/>
      <w:bookmarkStart w:id="109" w:name="_Toc536114161"/>
      <w:bookmarkStart w:id="110" w:name="_Toc54014128"/>
      <w:r w:rsidRPr="00BE4186">
        <w:lastRenderedPageBreak/>
        <w:t>Приложение 6</w:t>
      </w:r>
      <w:bookmarkEnd w:id="108"/>
      <w:bookmarkEnd w:id="109"/>
      <w:bookmarkEnd w:id="110"/>
    </w:p>
    <w:p w:rsidR="00474147" w:rsidRPr="00BE4186" w:rsidRDefault="00474147" w:rsidP="00F3666A">
      <w:pPr>
        <w:pStyle w:val="1a"/>
        <w:ind w:left="1134"/>
        <w:jc w:val="center"/>
        <w:rPr>
          <w:b/>
        </w:rPr>
      </w:pPr>
      <w:r w:rsidRPr="00BE4186">
        <w:rPr>
          <w:b/>
          <w:lang w:val="en-US"/>
        </w:rPr>
        <w:t>WSDL</w:t>
      </w:r>
      <w:r w:rsidRPr="00BE4186">
        <w:rPr>
          <w:b/>
        </w:rPr>
        <w:t xml:space="preserve"> сервиса обратного вызова ИС</w:t>
      </w:r>
    </w:p>
    <w:p w:rsidR="00474147" w:rsidRPr="00BE4186" w:rsidRDefault="00474147" w:rsidP="00474147">
      <w:pPr>
        <w:pStyle w:val="1a"/>
        <w:ind w:left="1134"/>
        <w:jc w:val="left"/>
        <w:rPr>
          <w:b/>
        </w:rPr>
      </w:pP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b/>
          <w:bCs/>
          <w:sz w:val="20"/>
          <w:szCs w:val="18"/>
          <w:lang w:val="en-US"/>
        </w:rPr>
        <w:t>&lt;?xml</w:t>
      </w:r>
      <w:r w:rsidRPr="00BE4186">
        <w:rPr>
          <w:sz w:val="20"/>
          <w:szCs w:val="18"/>
          <w:lang w:val="en-US"/>
        </w:rPr>
        <w:t xml:space="preserve"> version='1.0' encoding='UTF-8'</w:t>
      </w:r>
      <w:r w:rsidRPr="00BE4186">
        <w:rPr>
          <w:b/>
          <w:bCs/>
          <w:sz w:val="20"/>
          <w:szCs w:val="18"/>
          <w:lang w:val="en-US"/>
        </w:rPr>
        <w:t>?&gt;</w:t>
      </w:r>
    </w:p>
    <w:p w:rsidR="00474147" w:rsidRPr="00BE4186" w:rsidRDefault="00474147" w:rsidP="003063F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568"/>
        <w:rPr>
          <w:sz w:val="20"/>
          <w:szCs w:val="18"/>
          <w:lang w:val="en-US"/>
        </w:rPr>
      </w:pPr>
      <w:r w:rsidRPr="00BE4186">
        <w:rPr>
          <w:b/>
          <w:bCs/>
          <w:sz w:val="20"/>
          <w:szCs w:val="18"/>
          <w:lang w:val="en-US"/>
        </w:rPr>
        <w:t>&lt;wsdl:definitions</w:t>
      </w:r>
      <w:r w:rsidRPr="00BE4186">
        <w:rPr>
          <w:sz w:val="20"/>
          <w:szCs w:val="18"/>
          <w:lang w:val="en-US"/>
        </w:rPr>
        <w:t xml:space="preserve"> xmlns:xsd="http://www.w3.org/2001/XMLSchema" xmlns:wsdl="http://schemas.xmlsoap.org/wsdl/" xmlns:tns="http://emu.callback.mis.service.nr.eu.rt.ru/" xmlns:soap="http://schemas.xmlsoap.org/wsdl/soap/" xmlns:ns1="http://schemas.xmlsoap.org/soap/http" name="callback" targetNamespace="http://emu.callback.mis.service.nr.eu.rt.ru/"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&lt;wsdl:types&gt;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&lt;xs:schema</w:t>
      </w:r>
      <w:r w:rsidRPr="00BE4186">
        <w:rPr>
          <w:sz w:val="20"/>
          <w:szCs w:val="18"/>
          <w:lang w:val="en-US"/>
        </w:rPr>
        <w:t xml:space="preserve"> xmlns:xs="http://www.w3.org/2001/XMLSchema" xmlns:tns="http://emu.callback.mis.service.nr.eu.rt.ru/" elementFormDefault="unqualified" targetNamespace="http://emu.callback.mis.service.nr.eu.rt.ru/" version="1.0"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&lt;xs:element</w:t>
      </w:r>
      <w:r w:rsidRPr="00BE4186">
        <w:rPr>
          <w:sz w:val="20"/>
          <w:szCs w:val="18"/>
          <w:lang w:val="en-US"/>
        </w:rPr>
        <w:t xml:space="preserve"> name="sendResponse" type="tns:sendResponse"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&lt;xs:element</w:t>
      </w:r>
      <w:r w:rsidRPr="00BE4186">
        <w:rPr>
          <w:sz w:val="20"/>
          <w:szCs w:val="18"/>
          <w:lang w:val="en-US"/>
        </w:rPr>
        <w:t xml:space="preserve"> name="sendResponseResponse" type="tns:sendResponseResponse"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&lt;xs:complexType</w:t>
      </w:r>
      <w:r w:rsidRPr="00BE4186">
        <w:rPr>
          <w:sz w:val="20"/>
          <w:szCs w:val="18"/>
          <w:lang w:val="en-US"/>
        </w:rPr>
        <w:t xml:space="preserve"> name="sendResponse"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</w:t>
      </w:r>
      <w:r w:rsidRPr="00BE4186">
        <w:rPr>
          <w:b/>
          <w:bCs/>
          <w:sz w:val="20"/>
          <w:szCs w:val="18"/>
          <w:lang w:val="en-US"/>
        </w:rPr>
        <w:t>&lt;xs:sequence&gt;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  </w:t>
      </w:r>
      <w:r w:rsidRPr="00BE4186">
        <w:rPr>
          <w:b/>
          <w:bCs/>
          <w:sz w:val="20"/>
          <w:szCs w:val="18"/>
          <w:lang w:val="en-US"/>
        </w:rPr>
        <w:t>&lt;xs:element</w:t>
      </w:r>
      <w:r w:rsidRPr="00BE4186">
        <w:rPr>
          <w:sz w:val="20"/>
          <w:szCs w:val="18"/>
          <w:lang w:val="en-US"/>
        </w:rPr>
        <w:t xml:space="preserve"> name="id" type="xs:string"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  </w:t>
      </w:r>
      <w:r w:rsidRPr="00BE4186">
        <w:rPr>
          <w:b/>
          <w:bCs/>
          <w:sz w:val="20"/>
          <w:szCs w:val="18"/>
          <w:lang w:val="en-US"/>
        </w:rPr>
        <w:t>&lt;xs:element</w:t>
      </w:r>
      <w:r w:rsidRPr="00BE4186">
        <w:rPr>
          <w:sz w:val="20"/>
          <w:szCs w:val="18"/>
          <w:lang w:val="en-US"/>
        </w:rPr>
        <w:t xml:space="preserve"> name="oid" type="xs:string"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  </w:t>
      </w:r>
      <w:r w:rsidRPr="00BE4186">
        <w:rPr>
          <w:b/>
          <w:bCs/>
          <w:sz w:val="20"/>
          <w:szCs w:val="18"/>
          <w:lang w:val="en-US"/>
        </w:rPr>
        <w:t>&lt;xs:element</w:t>
      </w:r>
      <w:r w:rsidRPr="00BE4186">
        <w:rPr>
          <w:sz w:val="20"/>
          <w:szCs w:val="18"/>
          <w:lang w:val="en-US"/>
        </w:rPr>
        <w:t xml:space="preserve"> name="response" type="xs:string"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</w:t>
      </w:r>
      <w:r w:rsidRPr="00BE4186">
        <w:rPr>
          <w:b/>
          <w:bCs/>
          <w:sz w:val="20"/>
          <w:szCs w:val="18"/>
          <w:lang w:val="en-US"/>
        </w:rPr>
        <w:t>&lt;/xs:sequence&gt;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&lt;/xs:complexType&gt;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&lt;xs:complexType</w:t>
      </w:r>
      <w:r w:rsidRPr="00BE4186">
        <w:rPr>
          <w:sz w:val="20"/>
          <w:szCs w:val="18"/>
          <w:lang w:val="en-US"/>
        </w:rPr>
        <w:t xml:space="preserve"> name="sendResponseResponse"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</w:t>
      </w:r>
      <w:r w:rsidRPr="00BE4186">
        <w:rPr>
          <w:b/>
          <w:bCs/>
          <w:sz w:val="20"/>
          <w:szCs w:val="18"/>
          <w:lang w:val="en-US"/>
        </w:rPr>
        <w:t>&lt;xs:sequence&gt;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  </w:t>
      </w:r>
      <w:r w:rsidRPr="00BE4186">
        <w:rPr>
          <w:b/>
          <w:bCs/>
          <w:sz w:val="20"/>
          <w:szCs w:val="18"/>
          <w:lang w:val="en-US"/>
        </w:rPr>
        <w:t>&lt;xs:element</w:t>
      </w:r>
      <w:r w:rsidRPr="00BE4186">
        <w:rPr>
          <w:sz w:val="20"/>
          <w:szCs w:val="18"/>
          <w:lang w:val="en-US"/>
        </w:rPr>
        <w:t xml:space="preserve"> name="status" type="xs:int"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</w:t>
      </w:r>
      <w:r w:rsidRPr="00BE4186">
        <w:rPr>
          <w:b/>
          <w:bCs/>
          <w:sz w:val="20"/>
          <w:szCs w:val="18"/>
          <w:lang w:val="en-US"/>
        </w:rPr>
        <w:t>&lt;/xs:sequence&gt;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&lt;/xs:complexType&gt;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&lt;/xs:schema&gt;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&lt;/wsdl:types&gt;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&lt;wsdl:message</w:t>
      </w:r>
      <w:r w:rsidRPr="00BE4186">
        <w:rPr>
          <w:sz w:val="20"/>
          <w:szCs w:val="18"/>
          <w:lang w:val="en-US"/>
        </w:rPr>
        <w:t xml:space="preserve"> name="sendResponse"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&lt;wsdl:part</w:t>
      </w:r>
      <w:r w:rsidRPr="00BE4186">
        <w:rPr>
          <w:sz w:val="20"/>
          <w:szCs w:val="18"/>
          <w:lang w:val="en-US"/>
        </w:rPr>
        <w:t xml:space="preserve"> element="tns:sendResponse" name="parameters"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&lt;/wsdl:message&gt;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&lt;wsdl:message</w:t>
      </w:r>
      <w:r w:rsidRPr="00BE4186">
        <w:rPr>
          <w:sz w:val="20"/>
          <w:szCs w:val="18"/>
          <w:lang w:val="en-US"/>
        </w:rPr>
        <w:t xml:space="preserve"> name="sendResponseResponse"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&lt;wsdl:part</w:t>
      </w:r>
      <w:r w:rsidRPr="00BE4186">
        <w:rPr>
          <w:sz w:val="20"/>
          <w:szCs w:val="18"/>
          <w:lang w:val="en-US"/>
        </w:rPr>
        <w:t xml:space="preserve"> element="tns:sendResponseResponse" name="parameters"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&lt;/wsdl:message&gt;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&lt;wsdl:portType</w:t>
      </w:r>
      <w:r w:rsidRPr="00BE4186">
        <w:rPr>
          <w:sz w:val="20"/>
          <w:szCs w:val="18"/>
          <w:lang w:val="en-US"/>
        </w:rPr>
        <w:t xml:space="preserve"> name="Callback"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&lt;wsdl:operation</w:t>
      </w:r>
      <w:r w:rsidRPr="00BE4186">
        <w:rPr>
          <w:sz w:val="20"/>
          <w:szCs w:val="18"/>
          <w:lang w:val="en-US"/>
        </w:rPr>
        <w:t xml:space="preserve"> name="sendResponse"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&lt;wsdl:input</w:t>
      </w:r>
      <w:r w:rsidRPr="00BE4186">
        <w:rPr>
          <w:sz w:val="20"/>
          <w:szCs w:val="18"/>
          <w:lang w:val="en-US"/>
        </w:rPr>
        <w:t xml:space="preserve"> message="tns:sendResponse" name="sendResponse"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&lt;wsdl:output</w:t>
      </w:r>
      <w:r w:rsidRPr="00BE4186">
        <w:rPr>
          <w:sz w:val="20"/>
          <w:szCs w:val="18"/>
          <w:lang w:val="en-US"/>
        </w:rPr>
        <w:t xml:space="preserve"> message="tns:sendResponseResponse" name="sendResponseResponse"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&lt;/wsdl:operation&gt;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&lt;/wsdl:portType&gt;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&lt;wsdl:binding</w:t>
      </w:r>
      <w:r w:rsidRPr="00BE4186">
        <w:rPr>
          <w:sz w:val="20"/>
          <w:szCs w:val="18"/>
          <w:lang w:val="en-US"/>
        </w:rPr>
        <w:t xml:space="preserve"> name="callbackSoapBinding" type="tns:Callback"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&lt;soap:binding</w:t>
      </w:r>
      <w:r w:rsidRPr="00BE4186">
        <w:rPr>
          <w:sz w:val="20"/>
          <w:szCs w:val="18"/>
          <w:lang w:val="en-US"/>
        </w:rPr>
        <w:t xml:space="preserve"> style="document" transport="http://schemas.xmlsoap.org/soap/http"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&lt;wsdl:operation</w:t>
      </w:r>
      <w:r w:rsidRPr="00BE4186">
        <w:rPr>
          <w:sz w:val="20"/>
          <w:szCs w:val="18"/>
          <w:lang w:val="en-US"/>
        </w:rPr>
        <w:t xml:space="preserve"> name="sendResponse"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&lt;soap:operation</w:t>
      </w:r>
      <w:r w:rsidRPr="00BE4186">
        <w:rPr>
          <w:sz w:val="20"/>
          <w:szCs w:val="18"/>
          <w:lang w:val="en-US"/>
        </w:rPr>
        <w:t xml:space="preserve"> soapAction="sendResponse" style="document"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&lt;wsdl:input</w:t>
      </w:r>
      <w:r w:rsidRPr="00BE4186">
        <w:rPr>
          <w:sz w:val="20"/>
          <w:szCs w:val="18"/>
          <w:lang w:val="en-US"/>
        </w:rPr>
        <w:t xml:space="preserve"> name="sendResponse"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</w:t>
      </w:r>
      <w:r w:rsidRPr="00BE4186">
        <w:rPr>
          <w:b/>
          <w:bCs/>
          <w:sz w:val="20"/>
          <w:szCs w:val="18"/>
          <w:lang w:val="en-US"/>
        </w:rPr>
        <w:t>&lt;soap:body</w:t>
      </w:r>
      <w:r w:rsidRPr="00BE4186">
        <w:rPr>
          <w:sz w:val="20"/>
          <w:szCs w:val="18"/>
          <w:lang w:val="en-US"/>
        </w:rPr>
        <w:t xml:space="preserve"> use="literal"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&lt;/wsdl:input&gt;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&lt;wsdl:output</w:t>
      </w:r>
      <w:r w:rsidRPr="00BE4186">
        <w:rPr>
          <w:sz w:val="20"/>
          <w:szCs w:val="18"/>
          <w:lang w:val="en-US"/>
        </w:rPr>
        <w:t xml:space="preserve"> name="sendResponseResponse"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  </w:t>
      </w:r>
      <w:r w:rsidRPr="00BE4186">
        <w:rPr>
          <w:b/>
          <w:bCs/>
          <w:sz w:val="20"/>
          <w:szCs w:val="18"/>
          <w:lang w:val="en-US"/>
        </w:rPr>
        <w:t>&lt;soap:body</w:t>
      </w:r>
      <w:r w:rsidRPr="00BE4186">
        <w:rPr>
          <w:sz w:val="20"/>
          <w:szCs w:val="18"/>
          <w:lang w:val="en-US"/>
        </w:rPr>
        <w:t xml:space="preserve"> use="literal"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&lt;/wsdl:output&gt;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&lt;/wsdl:operation&gt;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&lt;/wsdl:binding&gt;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&lt;wsdl:service</w:t>
      </w:r>
      <w:r w:rsidRPr="00BE4186">
        <w:rPr>
          <w:sz w:val="20"/>
          <w:szCs w:val="18"/>
          <w:lang w:val="en-US"/>
        </w:rPr>
        <w:t xml:space="preserve"> name="callback"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&lt;wsdl:port</w:t>
      </w:r>
      <w:r w:rsidRPr="00BE4186">
        <w:rPr>
          <w:sz w:val="20"/>
          <w:szCs w:val="18"/>
          <w:lang w:val="en-US"/>
        </w:rPr>
        <w:t xml:space="preserve"> binding="tns:callbackSoapBinding" name="CallbackPort"</w:t>
      </w:r>
      <w:r w:rsidRPr="00BE4186">
        <w:rPr>
          <w:b/>
          <w:bCs/>
          <w:sz w:val="20"/>
          <w:szCs w:val="18"/>
          <w:lang w:val="en-US"/>
        </w:rPr>
        <w:t>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  </w:t>
      </w:r>
      <w:r w:rsidRPr="00BE4186">
        <w:rPr>
          <w:b/>
          <w:bCs/>
          <w:sz w:val="20"/>
          <w:szCs w:val="18"/>
          <w:lang w:val="en-US"/>
        </w:rPr>
        <w:t>&lt;soap:address</w:t>
      </w:r>
      <w:r w:rsidRPr="00BE4186">
        <w:rPr>
          <w:sz w:val="20"/>
          <w:szCs w:val="18"/>
          <w:lang w:val="en-US"/>
        </w:rPr>
        <w:t xml:space="preserve"> location="http://localhost:8080/mis/callback"</w:t>
      </w:r>
      <w:r w:rsidRPr="00BE4186">
        <w:rPr>
          <w:b/>
          <w:bCs/>
          <w:sz w:val="20"/>
          <w:szCs w:val="18"/>
          <w:lang w:val="en-US"/>
        </w:rPr>
        <w:t>/&gt;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  </w:t>
      </w:r>
      <w:r w:rsidRPr="00BE4186">
        <w:rPr>
          <w:b/>
          <w:bCs/>
          <w:sz w:val="20"/>
          <w:szCs w:val="18"/>
          <w:lang w:val="en-US"/>
        </w:rPr>
        <w:t>&lt;/wsdl:port&gt;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sz w:val="20"/>
          <w:szCs w:val="18"/>
          <w:lang w:val="en-US"/>
        </w:rPr>
        <w:t xml:space="preserve">  </w:t>
      </w:r>
      <w:r w:rsidRPr="00BE4186">
        <w:rPr>
          <w:b/>
          <w:bCs/>
          <w:sz w:val="20"/>
          <w:szCs w:val="18"/>
          <w:lang w:val="en-US"/>
        </w:rPr>
        <w:t>&lt;/wsdl:service&gt;</w:t>
      </w:r>
    </w:p>
    <w:p w:rsidR="00474147" w:rsidRPr="00BE4186" w:rsidRDefault="00474147" w:rsidP="004741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/>
        <w:rPr>
          <w:sz w:val="20"/>
          <w:szCs w:val="18"/>
          <w:lang w:val="en-US"/>
        </w:rPr>
      </w:pPr>
      <w:r w:rsidRPr="00BE4186">
        <w:rPr>
          <w:b/>
          <w:bCs/>
          <w:sz w:val="20"/>
          <w:szCs w:val="18"/>
          <w:lang w:val="en-US"/>
        </w:rPr>
        <w:t>&lt;/wsdl:definitions&gt;</w:t>
      </w:r>
    </w:p>
    <w:p w:rsidR="003063F0" w:rsidRPr="00BE4186" w:rsidRDefault="00F20E05" w:rsidP="00F3666A">
      <w:pPr>
        <w:pStyle w:val="12"/>
        <w:numPr>
          <w:ilvl w:val="0"/>
          <w:numId w:val="0"/>
        </w:numPr>
        <w:ind w:left="624" w:right="-1"/>
        <w:jc w:val="right"/>
      </w:pPr>
      <w:bookmarkStart w:id="111" w:name="_Ref536183491"/>
      <w:bookmarkStart w:id="112" w:name="_Toc54014129"/>
      <w:r w:rsidRPr="00BE4186">
        <w:lastRenderedPageBreak/>
        <w:t xml:space="preserve">Приложение </w:t>
      </w:r>
      <w:r w:rsidR="00C927E4" w:rsidRPr="00BE4186">
        <w:t>7</w:t>
      </w:r>
      <w:bookmarkEnd w:id="111"/>
      <w:bookmarkEnd w:id="112"/>
    </w:p>
    <w:p w:rsidR="003063F0" w:rsidRDefault="003063F0" w:rsidP="003063F0">
      <w:pPr>
        <w:pStyle w:val="1a"/>
        <w:spacing w:before="0" w:after="240"/>
        <w:ind w:left="851" w:firstLine="0"/>
        <w:contextualSpacing w:val="0"/>
        <w:jc w:val="center"/>
        <w:rPr>
          <w:rFonts w:eastAsia="Calibri"/>
          <w:b/>
        </w:rPr>
      </w:pPr>
      <w:r w:rsidRPr="00BE4186">
        <w:rPr>
          <w:rFonts w:eastAsia="Calibri"/>
          <w:b/>
          <w:lang w:val="en-US"/>
        </w:rPr>
        <w:t>XSD</w:t>
      </w:r>
      <w:r w:rsidRPr="00BE4186">
        <w:rPr>
          <w:rFonts w:eastAsia="Calibri"/>
          <w:b/>
        </w:rPr>
        <w:t>-схема интеграционных сервисов ФРБТ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>&lt;?xml version="1.0" encoding="UTF-8" standalone="yes"?&gt;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>&lt;xs:schema version="1.0" xmlns:xs="http://www.w3.org/2001/XMLSchema"&gt;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name="accreditation" type="nrMpPersonEducationAccreditation"/&gt;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name="accreditation_proc" type="nrMpPersonEducationAccreditationProc"/&gt;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name="addVznBalance" type="addVznBalance"/&gt;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name="addVznBalanceError" type="addVznBalanceError"/&gt;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name="addVznBalanceResult" type="addVznBalanceResult"/&gt;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name="address" type="nrAddress"/&gt;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name="addressKey"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name="addresses"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name="appEventId"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name="applications"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name="bactExcretions" type="nrTubDispBactExcretions"/&gt;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name="balance" type="nrVznBalance"/&gt;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name="building" type="nrPmuBuilding"/&gt;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name="buildingAddress" type="nrPmuBuildingAddress"/&gt;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name="buildingKey" type="moBuildingKey"/&gt;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name="buildings" type="listMoBuildingResult"/&gt;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name="card" type="nrMpPersonCard"/&gt;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name="cardKey" type="personCardKey"/&gt;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name="cards" type="personCards"/&gt;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name="cert" type="nrMpPersonEducationCert"/&gt;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name="certKey" type="personEducationCertKey"/&gt;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name="certs" type="personEducationCerts"/&gt;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name="checkups" type="hivDispcardCheckups"/&gt;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name="chemoCourses" type="hivDispcardChemoCourses"/&gt;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name="concDeseases" type="hivDispcardConcDeseases"/&gt;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name="createAccreditation"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name="createAddresses"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name="createCards" type="createPersonCards"/&gt;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name="createCerts" type="createPersonEducationCerts"/&gt;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name="createDispcard" type="createDispcard"/&gt;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name="createDocuments"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name="createEducationCommon" type="createPersonEducationCommon"/&gt;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name="createEducationExts" type="createPersonEducationExts"/&gt;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name="createHiv" type="createHivRegistry"/&gt;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name="createHivAddress" type="createHivAddress"/&gt;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name="createHivAvrt" type="createHivAvrt"/&gt;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name="createHivDispcardCheckup" type="createDispcardCheckupKey"/&gt;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name="createHivDispcardChemo" type="createDispcardChemoKey"/&gt;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name="createHivDispcardConcDesease" type="createDispcardConcDeseaseKey"/&gt;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name="createHivDispcardDesease" type="createDispcardDeseaseKey"/&gt;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name="createHivDispcardExam" type="createDispcardExamKey"/&gt;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name="createHivDispcardHosp" type="createDispcardHospKey"/&gt;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name="createHivDispcardStage" type="createDispcardStageKey"/&gt;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name="createHivDispcardVisit" type="createDispcardVisitKey"/&gt;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name="createHivEpid" type="createHivEpid"/&gt;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name="createHivExam" type="createHivExam"/&gt;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name="createHivRecipe" type="createHivRecipe"/&gt;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name="createNeed" type="createNeed"/&gt;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name="createNominations" type="createPersonNominations"/&gt;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name="createPostgraduates" type="createPersonEducationPostgraduates"/&gt;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name="createProfOrganizations" type="createProfOrganizations"/&gt;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name="createProfs" type="createPersonEducationProfs"/&gt;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name="createQualifications" type="createPersonEducationQualifications"/&gt;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name="createRelatives" type="createPatientRelatives"/&gt;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name="createRz" type="createRzRegistry"/&gt;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name="createSmp" type="createSmpRegistry"/&gt;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name="createStudentProf" type="createStudentEducationProf"/&gt;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name="createTub" type="createTubRegistry"/&gt;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name="createTubAddress" type="createTubAddress"/&gt;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name="createTubChemo" type="createTubChemo"/&gt;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name="createTubChemoExt" type="createTubChemoExt"/&gt;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name="createTubChemoExtExam" type="createChemoExtExamKey"/&gt;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name="createTubChemoExtPrevTreatment" type="createChemoExtPrevTreatmentKey"/&gt;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name="createTubChemoExtTreatment" type="createChemoExtTreatment"/&gt;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name="createTubChemoStd" type="createTubChemoStd"/&gt;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name="createTubChemoStdDayDosage" type="createChemoStdDayDosage"/&gt;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name="createTubChemoStdExam" type="createChemoStdExamKey"/&gt;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name="createTubChemoStdPeriod" type="createChemoStdPeriodKey"/&gt;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name="createTubChemoStdTreatment" type="createChemoStdTreatmentKey"/&gt;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name="createTubDispBactExcretion" type="createTubDispBactExcretion"/&gt;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name="createTubDispDisability" type="createTubDispDisability"/&gt;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name="createTubDispHivTest" type="createTubDispHivTest"/&gt;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name="createTubDispHosp" type="createTubDispHospitalization"/&gt;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name="createTubDispProbe" type="createTubDispProbe"/&gt;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name="createTubDispRecord" type="createTubDispRecord"/&gt;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name="createTubDispVaccine" type="createTubDispVaccine"/&gt;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name="createTubDispVisit" type="createTubDispVisit"/&gt;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name="createTubDispXray" type="createTubDispXray"/&gt;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name="createTubDispcard" type="createTubDispcard"/&gt;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name="createVzn" type="createVznRegistry"/&gt;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name="createVznRecipe" type="createVznRecipe"/&gt;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name="createVznSupply" type="createVznSupply"/&gt;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name="createVznSupplyError" type="createVznSupplyError"/&gt;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name="createVznSupplyResult" type="createErrorVznSupplyResult"/&gt;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name="depart" type="nrPmuDepart"/&gt;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name="departKey" type="moDepartmentKey"/&gt;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name="departs" type="listMoDepartmentResult"/&gt;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name="desease"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name="deseases" type="hivDispcardDeseases"/&gt;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name="disKey" type="disabilityKey"/&gt;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name="disOrderKey" type="disabilityGetKey"/&gt;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name="disabilityData" type="disabilityData"/&gt;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name="disabilityOrder" type="disabilityOrder"/&gt;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name="disabilityOrderStatus" type="disabilityOrderStatus"/&gt;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name="dispcardKey" type="dispcardKey"/&gt;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name="dispcards" type="hivDispcards"/&gt;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name="documentKey"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name="documents"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name="drug" type="nrRzDrug"/&gt;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name="echo" type="echoResult"/&gt;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name="educationCommon" type="nrMpPersonEducationCommon"/&gt;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name="educationExt" type="nrMpPersonEducationExt"/&gt;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name="educationExtKey" type="personEducationExtKey"/&gt;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name="educationExts" type="personEducationExts"/&gt;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name="educationPostgraduate" type="nrMpPersonEducationPostgraduate"/&gt;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name="educationPostgraduateKey" type="personEducationPostgraduateKey"/&gt;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name="educationProfKey" type="personEducationProfKey"/&gt;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name="eoDepart" type="nrPmuEoDepart"/&gt;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name="eoDepartKey" type="eoDepartmentKey"/&gt;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name="eoDeparts" type="listEoDepartmentResult"/&gt;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name="equipment" type="moEquipment"/&gt;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name="equipmentKey" type="moEquipmentKey"/&gt;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name="equipments" type="listMoEquipmentResult"/&gt;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name="error"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name="exams" type="listExamResult"/&gt;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name="hiv" type="readHivRegistry"/&gt;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name="hivAddress" type="nrHivPatientAddress"/&gt;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name="hivAddressKey" type="hivAddressKey"/&gt;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name="hivAddresses" type="listHivAddressResult"/&gt;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name="hivAvrtKey" type="hivAvrtKey"/&gt;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name="hivAvrts" type="nrHivRegistryAvrts"/&gt;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name="hivDispcardCheckupKey" type="dispcardCheckupKey"/&gt;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name="hivDispcardChemoKey" type="dispcardChemoKey"/&gt;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name="hivDispcardConcDeseaseKey" type="dispcardConcDeseaseKey"/&gt;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name="hivDispcardDeseaseKey" type="dispcardDeseaseKey"/&gt;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name="hivDispcardExamKey" type="dispcardExamKey"/&gt;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name="hivDispcardHospKey" type="dispcardHospKey"/&gt;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name="hivDispcardStageKey" type="dispcardStageKey"/&gt;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name="hivDispcardVisitKey" type="dispcardVisitKey"/&gt;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name="hivExamKey" type="hivExamKey"/&gt;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name="hivRecipe" type="nrHivRecipe"/&gt;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name="hivRecipeReleased" type="nrHivRecipeReleased"/&gt;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name="hivRegistryKey" type="registryKey"/&gt;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name="hivs" type="listHivResult"/&gt;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name="ho" type="nrPmuHo"/&gt;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name="hospitalization" type="nrSmpHospitalization"/&gt;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name="hospitalizations" type="hivDispcardHospitalizations"/&gt;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name="houseGround" type="nrPmuHouseGround"/&gt;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name="houseGroundKey" type="moHouseGroundKey"/&gt;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name="houseGrounds" type="listMoHouseGroundResult"/&gt;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name="listHivRecipes" type="listHivRecipeResult"/&gt;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name="mo" type="nrPmuMo"/&gt;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name="moAddress" type="nrPmuMoAddress"/&gt;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name="mobileDepart" type="nrPmuMobileDepart"/&gt;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name="mobileDepartAddress" type="nrPmuMobileDepartAddress"/&gt;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name="mobileDeparts" type="listMobileDepartsResult"/&gt;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name="mobileDepart&amp;#1050;&amp;#1077;&amp;#1091;" type="mobileDepartKey"/&gt;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name="need" type="vznNeed"/&gt;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name="needs" type="listNeedResult"/&gt;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name="nomination" type="nrMpPersonNomination"/&gt;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name="nominationKey" type="personNominationKey"/&gt;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name="nominations" type="personNominations"/&gt;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name="nrHivDispVisit" type="nrHivDispVisit"/&gt;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name="nrHivDispcard" type="nrHivDispcard"/&gt;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name="nrHivDispcardCheckup" type="nrHivDispcardCheckup"/&gt;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name="nrHivDispcardChemoCourse" type="nrHivDispcardChemoCourse"/&gt;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name="nrHivDispcardConcDesease" type="nrHivDispcardConcDesease"/&gt;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name="nrHivDispcardDesease" type="nrHivDispcardDesease"/&gt;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name="nrHivDispcardExam" type="nrHivDispcardExam"/&gt;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name="nrHivDispcardHospitalization" type="nrHivDispcardHospitalization"/&gt;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name="nrHivDispcardStage" type="nrHivDispcardStage"/&gt;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name="nrHivEpidReference" type="nrHivEpidReference"/&gt;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name="nrHivLightDispcard" type="nrHivLightDispcard"/&gt;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name="nrHivRegistryAddition" type="nrHivRegistryAddition"/&gt;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name="nrHivRegistryAdditionNewborn" type="nrHivRegistryAdditionNewborn"/&gt;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name="nrHivRegistryAvrt" type="nrHivRegistryAvrt"/&gt;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name="nrHivRegistryAvrtDrug" type="nrHivRegistryAvrtDrug"/&gt;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name="nrHivRegistryExam" type="nrHivRegistryExam"/&gt;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name="nrHivRegistryNewbornPrevention" type="nrHivRegistryNewbornPrevention"/&gt;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name="nrMpPersonEducationCommonProfCourse" type="nrMpPersonEducationCommonProfCourse"/&gt;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name="nrRzRegistryAddition" type="nrRzRegistryAddition"/&gt;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name="nrSmpRegistryAddition" type="nrSmpRegistryAddition"/&gt;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name="nrTubChemo" type="nrTubChemo"/&gt;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name="nrTubChemoExt" type="nrTubChemoExt"/&gt;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name="nrTubChemoExtExam" type="nrTubChemoExtExam"/&gt;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name="nrTubChemoExtExamResistence" type="nrTubChemoExtExamResistence"/&gt;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name="nrTubChemoExtPrevTreatment" type="nrTubChemoExtPrevTreatment"/&gt;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name="nrTubChemoExtPrevTreatmentDosage" type="nrTubChemoExtPrevTreatmentDosage"/&gt;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name="nrTubChemoExtTreatment" type="nrTubChemoExtTreatment"/&gt;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name="nrTubChemoExtTreatmentDosage" type="nrTubChemoExtTreatmentDosage"/&gt;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name="nrTubChemoExtTreatmentDosageLog" type="nrTubChemoExtTreatmentDosageLog"/&gt;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name="nrTubChemoExtTreatmentSign" type="nrTubChemoExtTreatmentSign"/&gt;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name="nrTubChemoStd" type="nrTubChemoStd"/&gt;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name="nrTubChemoStdDayDosage" type="nrTubChemoStdDayDosage"/&gt;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name="nrTubChemoStdDayDrug" type="nrTubChemoStdDayDrug"/&gt;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name="nrTubChemoStdExam" type="nrTubChemoStdExam"/&gt;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name="nrTubChemoStdExamResistence" type="nrTubChemoStdExamResistence"/&gt;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name="nrTubChemoStdPeriod" type="nrTubChemoStdPeriod"/&gt;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name="nrTubChemoStdTreatment" type="nrTubChemoStdTreatment"/&gt;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name="nrTubChemoStdTreatmentDays" type="nrTubChemoStdTreatmentDays"/&gt;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name="nrTubDispBactExcretion" type="nrTubDispBactExcretion"/&gt;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name="nrTubDispDisability" type="nrTubDispDisability"/&gt;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name="nrTubDispExpTest" type="nrTubDispExpTest"/&gt;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name="nrTubDispExpTestMethod" type="nrTubDispExpTestMethod"/&gt;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name="nrTubDispHivTest" type="nrTubDispHivTest"/&gt;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name="nrTubDispHospitalization" type="nrTubDispHospitalization"/&gt;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name="nrTubDispProbe" type="nrTubDispProbe"/&gt;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name="nrTubDispRecord" type="nrTubDispRecord"/&gt;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name="nrTubDispVaccine" type="nrTubDispVaccine"/&gt;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name="nrTubDispVisit" type="nrTubDispVisit"/&gt;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name="nrTubDispXray" type="nrTubDispXray"/&gt;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name="nrTubDispcard" type="nrTubDispcard"/&gt;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name="nrTubLightDispcard" type="nrTubLightDispcard"/&gt;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name="nrTubRegistryAddition" type="nrTubRegistryAddition"/&gt;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name="nrTubRegistryDeath" type="nrTubRegistryDeath"/&gt;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name="nrVznApplication" type="nrVznApplication"/&gt;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name="nrVznApplicationSpec" type="nrVznApplicationSpec"/&gt;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name="nrVznBalanceSerial" type="nrVznBalanceSerial"/&gt;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name="nrVznBalanceSpec" type="nrVznBalanceSpec"/&gt;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name="nrVznNeedPers" type="nrVznNeedPers"/&gt;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name="nrVznNeedPersSpec" type="nrVznNeedPersSpec"/&gt;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name="nrVznPatientAddress" type="nrVznPatientAddress"/&gt;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name="nrVznRecipeReleased" type="nrVznRecipeReleased"/&gt;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name="nrVznRegistryAddition" type="nrVznRegistryAddition"/&gt;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name="nrVznSupply" type="nrVznSupply"/&gt;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name="nrVznSupplySpec" type="nrVznSupplySpec"/&gt;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name="orgReg" type="nrPmuOrganizationReg"/&gt;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name="patient" type="nrPatient"/&gt;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name="patientDocument" type="nrPatientDocument"/&gt;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name="patientKey"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name="person" type="nrMpPerson"/&gt;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name="personAddress" type="nrMpPersonAddress"/&gt;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name="personCheckKey" type="personCheckKey"/&gt;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name="personDocument" type="nrMpPersonDocument"/&gt;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name="personKey" type="personKey"/&gt;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name="personList" type="personList"/&gt;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name="personalAccount" type="personalAccount"/&gt;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name="persons" type="personCheckList"/&gt;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name="po" type="nrPmuPo"/&gt;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name="postgraduates" type="personEducationPostgraduates"/&gt;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name="probes" type="nrTubDispProbes"/&gt;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name="prof" type="nrMpPersonEducationProf"/&gt;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name="profOrganization" type="nrMpPersonProfOrganization"/&gt;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name="profOrganizationKey" type="personProfOrganizationKey"/&gt;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name="profOrganizations" type="personProfOrganizations"/&gt;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name="profs" type="personEducationProfs"/&gt;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name="qualification" type="nrMpPersonEducationQualification"/&gt;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name="qualificationKey" type="personEducationQualificationKey"/&gt;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name="qualifications" type="personEducationQualifications"/&gt;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name="readVznBalance" type="readVznBalance"/&gt;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name="recipe" type="nrVznRecipe"/&gt;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name="recipeKey" type="vznRecipeKey"/&gt;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name="recipes" type="listRecipeResult"/&gt;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name="records" type="nrTubDispRecords"/&gt;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name="refDetectCurc" type="refDetectCurc"/&gt;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name="refHivTubDispGroup" type="refHivTubDispGroup"/&gt;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name="refMoType" type="refMoType"/&gt;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name="refNsiBloodType" type="refNsiBloodType"/&gt;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name="refNsiCategory" type="refNsiCategory"/&gt;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name="refNsiCitizenShip" type="refNsiCitizenShip"/&gt;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name="refNsiDetectPlace" type="refNsiDetectPlace"/&gt;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name="refNsiDisabilityGroup" type="refNsiDisabilityGroup"/&gt;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name="refNsiDocument" type="refNsiDocument"/&gt;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name="refNsiGovernmentContract" type="refNsiGovernmentContract"/&gt;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name="refNsiHivAddition" type="refNsiHivAddition"/&gt;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name="refNsiHivAddressType" type="refNsiHivAddressType"/&gt;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name="refNsiHivAppEvent" type="refNsiHivAppEvent"/&gt;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name="refNsiHivAppStatus" type="refNsiHivAppStatus"/&gt;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name="refNsiHivAvrtEndReason" type="refNsiHivAvrtEndReason"/&gt;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name="refNsiHivBiomaterial" type="refNsiHivBiomaterial"/&gt;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name="refNsiHivCheckup" type="refNsiHivCheckup"/&gt;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name="refNsiHivChemoCourse" type="refNsiHivChemoCourse"/&gt;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name="refNsiHivContingent" type="refNsiHivContingent"/&gt;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name="refNsiHivDeathReason" type="refNsiHivDeathReason"/&gt;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name="refNsiHivDetectCurc" type="refNsiHivDetectCurc"/&gt;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name="refNsiHivDosage" type="refNsiHivDosage"/&gt;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name="refNsiHivDrug" type="refNsiHivDrug"/&gt;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name="refNsiHivDrugForm" type="refNsiHivDrugForm"/&gt;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name="refNsiHivExam" type="refNsiHivExam"/&gt;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name="refNsiHivExamMark" type="refNsiHivExamMark"/&gt;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name="refNsiHivExcludeReason" type="refNsiHivExcludeReason"/&gt;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name="refNsiHivInfectionPath" type="refNsiHivInfectionPath"/&gt;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name="refNsiHivMkb" type="refNsiHivMkb"/&gt;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name="refNsiHivMnn" type="refNsiHivMnn"/&gt;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name="refNsiHivOutReason" type="refNsiHivOutReason"/&gt;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name="refNsiHivStage" type="refNsiHivStage"/&gt;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name="refNsiHivTreatmentCancelReason" type="refNsiHivTreatmentCancelReason"/&gt;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name="refNsiHivTubBactExcretionMethod" type="refNsiHivTubBactExcretionMethod"/&gt;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name="refNsiHivTubContactType" type="refNsiHivTubContactType"/&gt;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name="refNsiHivTubDetectCurc" type="refNsiHivTubDetectCurc"/&gt;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name="refNsiHivTubDetectMethod" type="refNsiHivTubDetectMethod"/&gt;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name="refNsiHivVisitType" type="refNsiHivVisitType"/&gt;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name="refNsiHospitalOut" type="refNsiHospitalOut"/&gt;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name="refNsiMeasure" type="refNsiMeasure"/&gt;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name="refNsiMilitaryRelation" type="refNsiMilitaryRelation"/&gt;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name="refNsiMoLevel" type="refNsiMoLevel"/&gt;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name="refNsiMpAcademicDegree" type="refNsiMpAcademicDegree"/&gt;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name="refNsiMpAccreditationKind" type="refNsiMpAccreditationKind"/&gt;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name="refNsiMpAdditionProfEducationKind" type="refNsiMpAdditionProfEducationKind"/&gt;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name="refNsiMpAddressType" type="refNsiMpAddressType"/&gt;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name="refNsiMpCardEndType" type="refNsiMpCardEndType"/&gt;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name="refNsiMpDiplomaSpeciality" type="refNsiMpDiplomaSpeciality"/&gt;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name="refNsiMpEducationProfStandard" type="refNsiMpEducationProfStandard"/&gt;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name="refNsiMpEducationStage" type="refNsiMpEducationStage"/&gt;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name="refNsiMpEducationType" type="refNsiMpEducationType"/&gt;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name="refNsiMpFireReason" type="refNsiMpFireReason"/&gt;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name="refNsiMpPositionType" type="refNsiMpPositionType"/&gt;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name="refNsiMpProfOrganization" type="refNsiMpProfOrganization"/&gt;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name="refNsiMpQualification" type="refNsiMpQualification"/&gt;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name="refNsiMpQualifyCategory" type="refNsiMpQualifyCategory"/&gt;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name="refNsiMpScienceBranch" type="refNsiMpScienceBranch"/&gt;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name="refNsiMpScientificSpeciality" type="refNsiMpScientificSpeciality"/&gt;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name="refNsiMpSpec" type="refNsiMpSpec"/&gt;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name="refNsiMpStudentExpelReason" type="refNsiMpStudentExpelReason"/&gt;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name="refNsiMpTargetedOrganization" type="refNsiMpTargetedOrganization"/&gt;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name="refNsiMpTemporaryDerelictionReason" type="refNsiMpTemporaryDerelictionReason"/&gt;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name="refNsiMpTerminationReason" type="refNsiMpTerminationReason"/&gt;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name="refNsiMpWorkPosition" type="refNsiMpWorkPosition"/&gt;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name="refNsiNomination" type="refNsiNomination"/&gt;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name="refNsiOksm" type="refNsiOksm"/&gt;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name="refNsiPersonDocument" type="refNsiPersonDocument"/&gt;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name="refNsiPmuEoEducationType" type="refNsiPmuEoEducationType"/&gt;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name="refNsiPmuEoOrganizationType" type="refNsiPmuEoOrganizationType"/&gt;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name="refNsiPmuEquipmentType" type="refNsiPmuEquipmentType"/&gt;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name="refNsiPmuMark" type="refNsiPmuMark"/&gt;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name="refNsiPmuMoAgencyKind" type="refNsiPmuMoAgencyKind"/&gt;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name="refNsiPmuMoSalaryAccrualPurpose" type="refNsiPmuMoSalaryAccrualPurpose"/&gt;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name="refNsiPmuMoSalaryFinancingSource" type="refNsiPmuMoSalaryFinancingSource"/&gt;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name="refNsiPmuMoTerritory" type="refNsiPmuMoTerritory"/&gt;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name="refNsiPmuMobileDepartPaymentSource" type="refNsiPmuMobileDepartPaymentSource"/&gt;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name="refNsiPmuMobileDepartType" type="refNsiPmuMobileDepartType"/&gt;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name="refNsiPmuSubdivision" type="refNsiPmuSubdivision"/&gt;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name="refNsiPmuTerritory" type="refNsiPmuTerritory"/&gt;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name="refNsiPolicType" type="refNsiPolicType"/&gt;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name="refNsiRegistryOperation" type="refNsiRegistryOperation"/&gt;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name="refNsiSmpKind" type="refNsiSmpKind"/&gt;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name="refNsiTubAddressType" type="refNsiTubAddressType"/&gt;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name="refNsiTubAppEvent" type="refNsiTubAppEvent"/&gt;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name="refNsiTubApplicationStatus" type="refNsiTubApplicationStatus"/&gt;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name="refNsiTubBactExcretion" type="refNsiTubBactExcretion"/&gt;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name="refNsiTubBactExcretionMethod" type="refNsiTubBactExcretionMethod"/&gt;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name="refNsiTubBactMethod" type="refNsiTubBactMethod"/&gt;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name="refNsiTubBcgCompl" type="refNsiTubBcgCompl"/&gt;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name="refNsiTubChemoOut" type="refNsiTubChemoOut"/&gt;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name="refNsiTubClinicForm" type="refNsiTubClinicForm"/&gt;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name="refNsiTubDeathCause" type="refNsiTubDeathCause"/&gt;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name="refNsiTubDeathDecision" type="refNsiTubDeathDecision"/&gt;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name="refNsiTubDeathGroup" type="refNsiTubDeathGroup"/&gt;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name="refNsiTubDeathMoType" type="refNsiTubDeathMoType"/&gt;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name="refNsiTubDecreedGroup" type="refNsiTubDecreedGroup"/&gt;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name="refNsiTubDetectMethod" type="refNsiTubDetectMethod"/&gt;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name="refNsiTubDispGroup" type="refNsiTubDispGroup"/&gt;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name="refNsiTubDispLeaveCause" type="refNsiTubDispLeaveCause"/&gt;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name="refNsiTubDispRecomend" type="refNsiTubDispRecomend"/&gt;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name="refNsiTubDosage" type="refNsiTubDosage"/&gt;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name="refNsiTubDrugForm" type="refNsiTubDrugForm"/&gt;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name="refNsiTubDrugType" type="refNsiTubDrugType"/&gt;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name="refNsiTubExpectorationMaterial" type="refNsiTubExpectorationMaterial"/&gt;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name="refNsiTubGroup" type="refNsiTubGroup"/&gt;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name="refNsiTubHousing" type="refNsiTubHousing"/&gt;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name="refNsiTubIllnessCompl" type="refNsiTubIllnessCompl"/&gt;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name="refNsiTubInitGroup" type="refNsiTubInitGroup"/&gt;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name="refNsiTubLeaveCause" type="refNsiTubLeaveCause"/&gt;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name="refNsiTubLocation" type="refNsiTubLocation"/&gt;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name="refNsiTubMnn" type="refNsiTubMnn"/&gt;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name="refNsiTubMultidrugResistence" type="refNsiTubMultidrugResistence"/&gt;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name="refNsiTubMultidrugResistenceMethod" type="refNsiTubMultidrugResistenceMethod"/&gt;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name="refNsiTubPhase" type="refNsiTubPhase"/&gt;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name="refNsiTubProbe" type="refNsiTubProbe"/&gt;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name="refNsiTubResidualChange" type="refNsiTubResidualChange"/&gt;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name="refNsiTubResultValues" type="refNsiTubResultValues"/&gt;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name="refNsiTubSurgicalMethod" type="refNsiTubSurgicalMethod"/&gt;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name="refNsiTubXrayMethod" type="refNsiTubXrayMethod"/&gt;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name="refNsiTubXrayResult" type="refNsiTubXrayResult"/&gt;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name="refNsiUnionRepublics" type="refNsiUnionRepublics"/&gt;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name="refNsiVznAddressType" type="refNsiVznAddressType"/&gt;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name="refNsiVznAppEvent" type="refNsiVznAppEvent"/&gt;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name="refNsiVznApplicationStatus" type="refNsiVznApplicationStatus"/&gt;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name="refNsiVznBalanceStatus" type="refNsiVznBalanceStatus"/&gt;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name="refNsiVznDisabilityGroup" type="refNsiVznDisabilityGroup"/&gt;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name="refNsiVznDosage" type="refNsiVznDosage"/&gt;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name="refNsiVznDosageCount" type="refNsiVznDosageCount"/&gt;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name="refNsiVznDrug" type="refNsiVznDrug"/&gt;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name="refNsiVznDrugForm" type="refNsiVznDrugForm"/&gt;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name="refNsiVznExcludeReason" type="refNsiVznExcludeReason"/&gt;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name="refNsiVznMnn" type="refNsiVznMnn"/&gt;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name="refNsiVznMnnGroup" type="refNsiVznMnnGroup"/&gt;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name="refNsiVznNeedPersStatus" type="refNsiVznNeedPersStatus"/&gt;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name="refNsiVznNeedStatus" type="refNsiVznNeedStatus"/&gt;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name="refNsiVznNosGroup" type="refNsiVznNosGroup"/&gt;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name="refNsiVznRecipeOperation" type="refNsiVznRecipeOperation"/&gt;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name="refNsiVznStandard" type="refNsiVznStandard"/&gt;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name="refSmpHospitalResult" type="refSmpHospitalResult"/&gt;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name="refSmpLocality" type="refSmpLocality"/&gt;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name="refTfoms" type="refTfoms"/&gt;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name="refTubDept" type="refTubDept"/&gt;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name="refTubDeseaseApproveMethod" type="refTubDeseaseApproveMethod"/&gt;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name="refTubHivStage" type="refTubHivStage"/&gt;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name="registryKey"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name="registryNumber"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name="relative" type="nrPatientRelative"/&gt;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name="relativeKey" type="patientRelativeKey"/&gt;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name="relatives" type="patientRelatives"/&gt;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name="result" type="okResult"/&gt;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name="rz" type="readRzRegistry"/&gt;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name="salaries" type="listMoSalaryResult"/&gt;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name="salary" type="staffDetailSalary"/&gt;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name="salaryDeleteKey" type="moSalaryDeleteKey"/&gt;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name="salaryDetail" type="nrPmuMoSalaryDetail"/&gt;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name="salaryKey" type="moSalaryKey"/&gt;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name="smp" type="readSmpRegistry"/&gt;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name="smpKey" type="smpRegistryKey"/&gt;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name="smps" type="listSmpResult"/&gt;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name="staff" type="nrPmuMoStaff"/&gt;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name="staffDetail" type="nrPmuMoStaffDetail"/&gt;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name="staffKey" type="moStaffKey"/&gt;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name="staffs" type="listMoStaffResult"/&gt;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name="stages" type="hivDispcardStages"/&gt;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name="student" type="nrMpStudent"/&gt;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name="studentAccreditation" type="nrMpStudentEducationAccreditation"/&gt;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name="studentAccreditationProc" type="nrMpStudentEducationAccreditationProc"/&gt;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name="studentAddress" type="nrMpStudentAddress"/&gt;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name="studentCourse" type="nrMpStudentCourse"/&gt;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name="studentDocument" type="nrMpStudentDocument"/&gt;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name="studentEducationProfKey" type="studentEducationProfKey"/&gt;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name="studentKey" type="studentKey"/&gt;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name="studentProf" type="nrMpStudentEducationProf"/&gt;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name="studentProfs" type="studentEducationProfs"/&gt;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name="temporaryDereliction" type="nrMpPersonCardTemporaryDereliction"/&gt;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name="territorialDepart" type="nrPmuMoTerritorialDepart"/&gt;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name="territorialDepartKey" type="territorialDepartKey"/&gt;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name="territorialDeparts" type="listTerritorialDeparts"/&gt;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name="tub" type="readTubRegistry"/&gt;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name="tubAddress" type="nrTubPatientAddress"/&gt;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name="tubAddressKey" type="tubAddressKey"/&gt;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name="tubAddresses" type="listTubAddressResult"/&gt;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name="tubApplications" type="readTubAppResult"/&gt;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name="tubChemoExamKey" type="chemoExamKey"/&gt;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name="tubChemoExtExams" type="tubChemoExtExams"/&gt;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name="tubChemoExtPrevTreatmentKey" type="chemoExtPrevTreatmentKey"/&gt;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name="tubChemoExtPrevTreatments" type="tubChemoExtPrevTreatments"/&gt;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name="tubChemoExtTreatmentDosageKey" type="chemoExtTreatmentDosageKey"/&gt;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name="tubChemoExtTreatments" type="tubChemoExtTreatments"/&gt;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name="tubChemoExts" type="tubChemoExts"/&gt;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name="tubChemoKey" type="tubChemoKey"/&gt;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name="tubChemoStdDayDosageKey" type="chemoStdDayDosageKey"/&gt;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name="tubChemoStdDayDosages" type="tubChemoStdDayDosages"/&gt;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name="tubChemoStdExams" type="tubChemoStdExams"/&gt;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name="tubChemoStdPeriodKey" type="chemoStdPeriodKey"/&gt;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name="tubChemoStdPeriods" type="tubChemoStdPeriods"/&gt;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name="tubChemoStdTreatmentKey" type="chemoStdTreatmentKey"/&gt;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name="tubChemoStdTreatments" type="tubChemoStdTreatments"/&gt;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name="tubChemoStds" type="tubChemoStds"/&gt;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name="tubDispBactExcretionKey" type="tubDispBactExcretionKey"/&gt;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name="tubDispDisabilities" type="nrTubDispDisabilities"/&gt;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name="tubDispDisabilityKey" type="tubDispDisabilityKey"/&gt;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name="tubDispHivTestKey" type="tubDispHivTestKey"/&gt;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name="tubDispHivTests" type="nrTubDispHivTests"/&gt;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name="tubDispHospKey" type="tubDispHospKey"/&gt;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name="tubDispHospitalizations" type="nrTubDispHosps"/&gt;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name="tubDispProbeKey" type="tubDispProbeKey"/&gt;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name="tubDispRecordKey" type="tubDispRecordKey"/&gt;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name="tubDispVaccineKey" type="tubDispVaccineKey"/&gt;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name="tubDispVisitKey" type="tubDispVisitKey"/&gt;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name="tubDispXrayKey" type="tubDispXrayKey"/&gt;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name="tubDispcardKey" type="tubDispcardKey"/&gt;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name="tubDispcards" type="tubDispcards"/&gt;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name="tubKey" type="tubRegistryKey"/&gt;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name="tubPatientRegistryKey" type="tubPatientRegistryKey"/&gt;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name="tubs" type="listTubResult"/&gt;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name="updateAccreditation"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name="updateAddress"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name="updateBuilding" type="updateBuilding"/&gt;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name="updateCard" type="updatePersonCard"/&gt;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name="updateCert" type="updatePersonEducationCert"/&gt;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name="updateDepart" type="updateDepart"/&gt;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name="updateDispcard" type="updateDispcard"/&gt;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name="updateDocument"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name="updateEducationCommon" type="updatePersonEducationCommon"/&gt;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name="updateEducationExt" type="updatePersonEducationExt"/&gt;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name="updateEoDepart" type="updateEoDepart"/&gt;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name="updateEquipment" type="updateMoEquipment"/&gt;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name="updateHiv" type="updateHivRegistry"/&gt;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name="updateHivAddress" type="updateHivAddress"/&gt;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name="updateHivAvrt" type="updateHivAvrt"/&gt;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name="updateHivDispcardCheckup" type="updateDispcardCheckupKey"/&gt;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name="updateHivDispcardChemo" type="updateDispcardChemoKey"/&gt;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name="updateHivDispcardConcDesease" type="updateDispcardConcDeseaseKey"/&gt;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name="updateHivDispcardDesease" type="updateDispcardDeseaseKey"/&gt;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name="updateHivDispcardExam" type="updateDispcardExamKey"/&gt;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name="updateHivDispcardHosp" type="updateDispcardHospKey"/&gt;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name="updateHivDispcardStage" type="updateDispcardStageKey"/&gt;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name="updateHivDispcardVisit" type="updateDispcardVisitKey"/&gt;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name="updateHivEpid" type="updateHivEpid"/&gt;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name="updateHivExam" type="updateHivExam"/&gt;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name="updateHouseGround" type="updateHouseGround"/&gt;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name="updateMobileDepart" type="updateMobileDepart"/&gt;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name="updateNomination" type="updatePersonNomination"/&gt;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name="updatePatient" type="updatePatient"/&gt;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name="updatePerson" type="updatePerson"/&gt;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name="updatePmuOrganization" type="updatePmuOrganization"/&gt;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name="updatePostgraduate" type="updatePersonEducationPostgraduate"/&gt;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name="updateProf" type="updatePersonEducationProf"/&gt;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name="updateProfOrganization" type="updateProfOrganization"/&gt;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&lt;xs:element name="updateQualification" type="updatePersonEducationQualification"/&gt;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name="updateRelative" type="updatePatientRelative"/&gt;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name="updateRz" type="updateRzRegistry"/&gt;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name="updateSalary" type="updateMoSalary"/&gt;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name="updateSmp" type="updateSmpRegistry"/&gt;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name="updateStaff" type="updateStaff"/&gt;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name="updateStudent" type="updateStudent"/&gt;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name="updateStudentProf" type="updateStudentEducationProf"/&gt;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name="updateTerritorialDepart" type="updateTerritorialDepart"/&gt;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name="updateTub" type="updateTubRegistry"/&gt;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name="updateTubAddress" type="updateTubAddress"/&gt;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name="updateTubChemo" type="updateTubChemo"/&gt;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name="updateTubChemoExt" type="updateTubChemoExt"/&gt;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name="updateTubChemoExtExam" type="updateChemoExtExamKey"/&gt;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name="updateTubChemoExtPrevTreatment" type="updateChemoExtPrevTreatmentKey"/&gt;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name="updateTubChemoExtTreatment" type="updateChemoExtTreatment"/&gt;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name="updateTubChemoStd" type="updateTubChemoStd"/&gt;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name="updateTubChemoStdDayDosage" type="updateChemoStdDayDosage"/&gt;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name="updateTubChemoStdExam" type="updateChemoStdExamKey"/&gt;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name="updateTubChemoStdPeriod" type="updateChemoStdPeriodKey"/&gt;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name="updateTubChemoStdTreatment" type="updateChemoStdTreatmentKey"/&gt;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name="updateTubDispBactExcretion" type="updateTubDispBactExcretion"/&gt;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name="updateTubDispDisability" type="updateTubDispDisability"/&gt;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name="updateTubDispHivTest" type="updateTubDispHivTest"/&gt;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name="updateTubDispHosp" type="updateTubDispHospitalization"/&gt;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name="updateTubDispProbe" type="updateTubDispProbe"/&gt;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name="updateTubDispRecord" type="updateTubDispRecord"/&gt;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name="updateTubDispVaccine" type="updateTubDispVaccine"/&gt;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name="updateTubDispVisit" type="updateTubDispVisit"/&gt;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name="updateTubDispXray" type="updateTubDispXray"/&gt;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name="updateTubDispcard" type="updateTubDispcard"/&gt;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name="updateVzn" type="updateVznRegistry"/&gt;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name="vaccines" type="nrTubDispVaccines"/&gt;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name="visits" nillable="true" type="xs:anyType"/&gt;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name="vzn" type="readVznRegistry"/&gt;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name="vznBalance" type="readVznBalanceResult"/&gt;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&lt;xs:element name="xrays" type="nrTubDispXrays"/&gt;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name="dependentSchemaClasses"&gt;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name="nrPatient" type="nrPatient"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name="nrMpPerson" type="nrMpPerson"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name="nrMpPersonDocument" type="nrMpPersonDocument"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name="nrMpPersonAddress" type="nrMpPersonAddress"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name="nrMpPersonEducationCommon" type="nrMpPersonEducationCommon"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name="nrMpPersonEducationExt" type="nrMpPersonEducationExt"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name="nrMpPersonEducationProf" type="nrMpPersonEducationProf"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name="nrMpPersonEducationPostgraduate" type="nrMpPersonEducationPostgraduate"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name="nrMpPersonEducationAccreditation" type="nrMpPersonEducationAccreditation"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name="nrMpPersonEducationCert" type="nrMpPersonEducationCert"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name="nrMpPersonEducationQualification" type="nrMpPersonEducationQualification"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name="nrMpPersonNomination" type="nrMpPersonNomination"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name="nrMpPersonCard" type="nrMpPersonCard"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name="nrPmuMo" type="nrPmuMo"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name="nrPmuHo" type="nrPmuMo"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name="nrPmuPo" type="nrPmuMo"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name="nrPmuDepart" type="nrPmuDepart"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name="nrPmuBuilding" type="nrPmuBuilding"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name="nrPmuHouseGround" type="nrPmuHouseGround"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name="nrMpStudent" type="nrMpStudent"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name="xsPair" type="pair"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name="nrPatient"&gt;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name="snils"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name="firstName"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name="patronymic"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name="gender"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name="birthDate"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name="birthLastName"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name="bloodTypeId" type="refNsiBloodType"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name="birthPlace"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name="workPlace"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name="citizenShipId" type="refNsiOksm"/&gt;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name="noresidentStatusId" type="refNsiNoresidentStatus"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name="decreedGroupId" type="refNsiDecreedGroup"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name="socStatusId" type="refNsiSocStatus"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name="relatives"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ref="relative"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name="documents"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name="document" type="nrPatientDocument"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name="refNsiBloodType"&gt;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name="bloodType"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name="rhFactor"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name="refNsiOksm"&gt;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name="refNsiNoresidentStatus"&gt;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name="refNsiDecreedGroup"&gt;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name="refNsiSocStatus"&gt;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name="nrPatientRelative"&gt;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name="firstName"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name="patronymic"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name="aoidArea"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name="aoidStreet"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name="houseid"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name="region" type="refRegion"/&gt;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name="areaName"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name="prefixArea"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name="streetName"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name="prefixStreet"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name="house"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name="struct"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name="flat"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name="refRegion"&gt;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name="nrPatientDocument"&gt;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name="passOrg"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name="documentId" type="refNsiDocument"/&gt;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name="refNsiDocument"&gt;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name="firstName"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name="patronymic"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name="gender"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name="birthDate"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name="snils"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name="inn"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name="citizenShipId" type="refNsiCitizenShip"/&gt;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name="militaryRelationId" type="refNsiMilitaryRelation"/&gt;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name="oksmId" type="refNsiOksm"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name="refNsiCitizenShip"&gt;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name="refNsiMilitaryRelation"&gt;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name="nrMpPersonDocument"&gt;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name="passOrg"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name="documentId" type="refNsiPersonDocument"/&gt;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name="refNsiPersonDocument"&gt;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name="addressTypeId" type="refNsiMpAddressType"/&gt;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name="refNsiMpAddressType"&gt;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&lt;xs:extension base="addressType"&gt;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name="addressType" abstract="true"&gt;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name="nrMpPersonEducationCommon"&gt;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name="institution"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name="profCourses"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name="profCourse" type="nrMpPersonEducationCommonProfCourse"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name="nrMpPersonEducationCommonProfCourse"&gt;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name="profCourseId" type="refNsiMpEducationProfCourse"/&gt;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name="refNsiMpEducationProfCourse"&gt;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name="nrMpPersonEducationExt"&gt;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name="institutionId" type="nrPmuEoAddition"/&gt;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name="profEducationKindId" type="refNsiMpAdditionProfEducationKind"/&gt;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name="hoursCount"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name="specId" type="refNsiMpSpec"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name="theme"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name="nrPmuEoAddition"&gt;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type="xs:long"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name="refNsiMpAdditionProfEducationKind"&gt;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name="refNsiMpSpec"&gt;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name="nrMpPersonEducationProf"&gt;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name="educPlace"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name="beginYear"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name="isTargeted"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name="hasForeignCert"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name="foreignCertSerial"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name="foreignCertNumber"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name="foreignCertDate"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name="foreignInstitution"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name="educationTypeId" type="refNsiMpEducationType"/&gt;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name="institutionId" type="nrPmuEoAddition"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name="specId" type="refNsiMpDiplomaSpeciality"/&gt;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name="qualificationId" type="refNsiMpQualification"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name="targetedRegionId" type="refRegion"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name="oksmId" type="refNsiOksm"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name="unionRepublicId" type="refNsiUnionRepublics"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name="isDuplicate"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name="dutyMonthsPeriod"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name="isTargetTerminated"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name="terminationReasonId" type="refNsiMpTerminationReason"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name="dutyInfo"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name="refNsiMpEducationType"&gt;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name="refNsiMpDiplomaSpeciality"&gt;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name="refNsiMpQualification"&gt;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name="refNsiUnionRepublics"&gt;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name="refNsiMpTerminationReason"&gt;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name="nrMpPersonEducationPostgraduate"&gt;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name="educPlace"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name="institutionId" type="nrPmuEoAddition"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name="educationStageId" type="refNsiMpEducationStage"/&gt;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name="academicDegreeId" type="refNsiMpAcademicDegree"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name="beginYear"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name="isStudying"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name="specId" type="refNsiMpSpec"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name="doctSpecId" type="refNsiMpScientificSpeciality"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name="additionSpecId" type="refNsiMpScientificSpeciality"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name="isTargeted"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name="targetedRegionId" type="refRegion"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name="scienceBranchId" type="refNsiMpScienceBranch"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name="hasForeignCert"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name="foreignCertSerial"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name="foreignCertNumber"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name="foreignCertDate"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name="foreignInstitution"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name="oksmId" type="refNsiOksm"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name="unionRepublicId" type="refNsiUnionRepublics"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name="isDuplicate"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name="dutyMonthsPeriod"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name="isTargetTerminated"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name="terminationReasonId" type="refNsiMpTerminationReason"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name="dutyInfo"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name="refNsiMpEducationStage"&gt;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name="refNsiMpAcademicDegree"&gt;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name="refNsiMpScientificSpeciality"&gt;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name="refNsiMpScienceBranch"&gt;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name="nrMpPersonEducationAccreditation"&gt;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name="accreditationProcedures"&gt;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name="accreditationProcedure" type="nrMpPersonEducationAccreditationProc"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name="nrMpPersonEducationAccreditationProc"&gt;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name="accreditationKindId" type="refNsiMpAccreditationKind"/&gt;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name="specId" type="refNsiMpDiplomaSpeciality"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name="mpSpecId" type="refNsiMpSpec"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name="profStandardId" type="refNsiMpEducationProfStandard"/&gt;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name="institutionId" type="nrPmuEoAddition"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name="refNsiMpAccreditationKind"&gt;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name="refNsiMpEducationProfStandard"&gt;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name="nrMpPersonEducationCert"&gt;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name="institutionId" type="nrPmuEoAddition"/&gt;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name="specId" type="refNsiMpSpec"/&gt;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name="examDate"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name="certSerial"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name="certNumber"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name="nrMpPersonEducationQualification"&gt;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name="qualifyCategoryId" type="refNsiMpQualifyCategory"/&gt;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name="specId" type="refNsiMpSpec"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name="postId" type="refNsiMpWorkPosition"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name="refNsiMpQualifyCategory"&gt;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name="refNsiMpWorkPosition"&gt;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name="nrMpPersonNomination"&gt;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name="nomNumber"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name="nomDate"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name="nominationId" type="refNsiNomination"/&gt;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name="refNsiNomination"&gt;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name="nrMpPersonCard"&gt;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name="organizationId"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name="nrPmuDepartId"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name="nrPmuDepartHospitalSubdivisionId"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name="rate" type="xs:decimal"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name="targeted"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name="postId" type="refNsiMpWorkPosition"/&gt;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name="endTypeId" type="refNsiMpCardEndType"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name="positionTypeId" type="refNsiMpPositionType"/&gt;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name="fireReasonId" type="refNsiMpFireReason"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name="temporaryDerelictions"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ref="temporaryDereliction"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name="nrPmuDepartHospitalSubdivisionOid"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name="nrPmuDepartOid"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name="refNsiMpCardEndType"&gt;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name="refNsiMpPositionType"&gt;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name="refNsiMpFireReason"&gt;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name="nrMpPersonCardTemporaryDereliction"&gt;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name="reasonId" type="refNsiMpTemporaryDerelictionReason"/&gt;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name="refNsiMpTemporaryDerelictionReason"&gt;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name="nrPmuMo"&gt;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name="nameFull"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name="nameShort"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name="inn"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name="kpp"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name="ogrn"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name="organizationType"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name="parentId"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name="moDeptId" type="refNsiPmuMoDept"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name="okopfId" type="refNsiOkopf"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name="founder"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ref="moAddress"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name="deleteDate"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name="deleteReason" type="refNsiPmuMoDeleteReason"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name="medicalSubjectId" type="refIntPmuMedicalSubject"/&gt;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name="oldOid"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ref="orgReg"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name="eoOrganizationType" type="refNsiPmuEoOrganizationType"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name="moAgencyKindId" type="refNsiPmuMoAgencyKind"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name="moAgencyProfileId" type="refNsiPmuMoAgencyKind"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name="moTerritoryId" type="refNsiPmuMoTerritory"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name="moLevelId" type="refNsiMoLevel"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name="marks"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name="mark" type="refNsiPmuMark"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name="childrenOsp"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name="childrenOspOid" type="xs:string"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name="ospOid"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name="parentOspOid"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name="refNsiPmuMoDept"&gt;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name="refNsiOkopf"&gt;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name="nrPmuMoAddress"&gt;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name="postIndex"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name="cadastralNumber"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name="latitude"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name="longtitude"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name="refNsiPmuMoDeleteReason"&gt;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name="refIntPmuMedicalSubject"&gt;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name="nrPmuOrganizationReg"&gt;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name="appDate"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name="formingMethod"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name="dateReg"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name="dateEnd"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name="endMethod"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name="refNsiPmuEoOrganizationType"&gt;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name="refNsiPmuMoAgencyKind"&gt;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name="refNsiPmuMoTerritory"&gt;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name="refNsiMoLevel"&gt;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name="refNsiPmuMark"&gt;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name="departName"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name="phones"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name="phone" type="xs:string"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name="departKindId" type="refNsiPmuDepartKind"/&gt;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name="departTypeId" type="refNsiPmuDepartType"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name="separateDepart"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name="mainBuildingId"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name="departReg" type="nrPmuDepartReg"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name="departHospital" type="nrPmuDepartHospital"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name="departLabs"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name="departLab" type="nrPmuDepartLab"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name="departAmbulances"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name="departAmbulance" type="nrPmuDepartAmbulance"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name="building" type="xs:string"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name="marks"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name="mark" type="refNsiPmuMark"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name="liquidationDate"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name="refNsiPmuDepartKind"&gt;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name="refNsiPmuDepartType"&gt;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name="nrPmuDepartReg"&gt;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name="patientAttached" type="xs:int"/&gt;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name="childAttached" type="xs:int"/&gt;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name="visitPerShift" type="xs:int"/&gt;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name="visitHome"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name="rooms"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name="room" type="nrPmuDepartRegRoom"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name="nrPmuDepartRegRoom"&gt;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name="roomCount"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name="subdivisionId" type="refNsiPmuSubdivision"/&gt;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name="refNsiPmuSubdivision"&gt;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name="nrPmuDepartHospital"&gt;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name="ambulance"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name="homeBedCount"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name="hospitalSubdivisions"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name="hospitalSubdivision" type="nrPmuDepartHospitalSubdivision"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name="hospitalModeId" type="refNsiPmuDepartHospitalMode"/&gt;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name="nrPmuDepartHospitalSubdivision"&gt;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name="subdivisionName"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name="subdivisionId" type="refNsiPmuSubdivision"/&gt;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name="hospitalSubdivisionBeds"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name="hospitalSubdivisionBed" type="nrPmuDepartHospitalSubdivisionBed"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name="liquidationDate"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name="nrPmuDepartHospitalSubdivisionBed"&gt;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name="bedProfileId" type="refNsiPmuBedProfile"/&gt;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name="bedCount"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name="refNsiPmuBedProfile"&gt;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name="refNsiPmuDepartHospitalMode"&gt;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name="nrPmuDepartLab"&gt;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name="roomTypeId" type="refNsiPmuSubdivision"/&gt;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name="roomCount"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name="examPerShift"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name="nrPmuDepartAmbulance"&gt;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name="brigadeCount"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name="carCount"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name="departurePerShift"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name="brigadeProfileId" type="refNsiPmuAmbulanceBrigadeProfile"/&gt;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name="brigadeSpecId" type="refNsiPmuAmbulanceBrigadeSpec"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name="brigadeTypeId" type="refNsiPmuAmbulanceBrigadeType"/&gt;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name="buildingId"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name="refNsiPmuAmbulanceBrigadeProfile"&gt;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name="refNsiPmuAmbulanceBrigadeSpec"&gt;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name="refNsiPmuAmbulanceBrigadeType"&gt;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name="nrPmuBuilding"&gt;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name="id" type="xs:long"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name="buildYear"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name="floorCount"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name="hasTrouble"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ref="buildingAddress"/&gt;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name="liquidationDate"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name="liquidationReasonId" type="refNsiPmuBuildingLiquidationReason"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name="moTerritorialDepartId"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name="nrPmuBuildingAddress"&gt;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name="postIndex"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name="cadastralNumber"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name="latitude"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name="longtitude"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name="refNsiPmuBuildingLiquidationReason"&gt;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name="nrPmuHouseGround"&gt;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name="houseGround"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name="contactPerson"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name="contactPhone"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name="houseGroundAddress" type="nrPmuHouseGroundAddress"/&gt;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name="nrPmuHouseGroundAddress"&gt;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name="postIndex"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name="cadastralNumber"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name="latitude"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name="longtitude"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name="nrMpStudent"&gt;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name="snils"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name="firstName"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name="patronymic"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name="birthDate"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name="gender"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name="citizenShipId" type="refNsiCitizenShip"/&gt;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name="oksmId" type="refNsiOksm"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name="militaryRelationId" type="refNsiMilitaryRelation"/&gt;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name="documents"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name="document" type="nrMpStudentDocument"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name="nrMpStudentDocument"&gt;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name="documentId" type="refNsiPersonDocument"/&gt;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name="serial"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name="passOrg"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name="pair"&gt;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name="ariaUnqId" type="xs:string"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name="buildingUnqId" type="xs:string"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&lt;xs:simpleType name="echoResult"&gt;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&lt;xs:restriction base="xs:string"/&gt;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&lt;/xs:simpleType&gt;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name="hivAddressKey"&gt;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name="registryNumber"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name="addressTypeId" type="refNsiHivAddressType"/&gt;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name="refNsiHivAddressType"&gt;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&lt;xs:extension base="addressType"&gt;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&lt;xs:complexType name="createHivAddress"&gt;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name="registryNumber"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ref="hivAddress"/&gt;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name="nrHivPatientAddress"&gt;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name="addressTypeId" type="refNsiHivAddressType"/&gt;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name="updateHivAddress"&gt;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name="key" type="hivAddressKey"/&gt;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ref="hivAddress"/&gt;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name="listHivAddressResult"&gt;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ref="hivAddress"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&lt;xs:simpleType name="appEvent"&gt;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&lt;xs:restriction base="xs:int"/&gt;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&lt;/xs:simpleType&gt;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name="readHivAppResult"&gt;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name="application" type="readHivApplication"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name="readHivApplication"&gt;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&lt;xs:extension base="nrHivNeedConsolidBase"&gt;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name="moDeptId" type="xs:int"/&gt;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name="specs"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  &lt;xs:element name="spec" type="readHivApplicationSpec"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name="nrHivNeedConsolidBase"&gt;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name="userId"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name="moId"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name="regionId" type="refRegion"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name="appEventId" type="refNsiHivAppEvent"/&gt;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name="email"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name="statusId" type="refNsiHivAppStatus"/&gt;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name="createDate"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name="readHivApplicationSpec"&gt;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name="mnnID" type="refNsiHivMnn"/&gt;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name="drugFormId" type="refNsiHivDrugForm"/&gt;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name="dosageId" type="refNsiHivDosage"/&gt;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name="needSum"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name="patientCount" type="xs:int"/&gt;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name="unitCountDay"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name="refNsiHivMnn"&gt;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name="refNsiHivDrugForm"&gt;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name="refNsiHivDosage"&gt;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name="refNsiHivAppEvent"&gt;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name="refNsiHivAppStatus"&gt;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name="hivAvrtKey"&gt;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name="beginPersonId"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name="hepatite"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&lt;xs:simpleType name="hivRegistryNumber"&gt;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&lt;xs:restriction base="xs:string"/&gt;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&lt;/xs:simpleType&gt;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name="createHivAvrt"&gt;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ref="registryNumber"/&gt;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name="hivAvrt" type="nrHivRegistryAvrt"/&gt;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name="nrHivRegistryAvrt"&gt;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name="isPregnancy"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name="isFirstTreatment"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name="isNeedChangeTreatment" type="xs:boolean"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name="beginPersonId"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name="endPersonId"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name="endReasonDetail"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name="endReasonId" type="refNsiHivAvrtEndReason"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name="hepatite" type="xs:boolean"/&gt;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name="drugs"&gt;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name="drug" type="nrHivRegistryAvrtDrug"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name="refNsiHivAvrtEndReason"&gt;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name="nrHivRegistryAvrtDrug"&gt;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name="drugFormId" type="refNsiHivDrugForm"/&gt;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name="mnnId" type="refNsiHivMnn"/&gt;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name="needDay"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name="needYear" type="xs:decimal"/&gt;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name="dosageId" type="refNsiHivDosage"/&gt;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name="updateHivAvrt"&gt;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ref="hivAvrtKey"/&gt;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name="hivAvrt" type="nrHivRegistryAvrt"/&gt;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name="nrHivRegistryAvrts"&gt;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name="hivAvrt" type="nrHivRegistryAvrt"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name="registryKey"&gt;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</w:t>
      </w:r>
      <w:r w:rsidRPr="00723B00">
        <w:rPr>
          <w:sz w:val="20"/>
          <w:szCs w:val="20"/>
          <w:lang w:val="en-US"/>
        </w:rPr>
        <w:t>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name="createHivEpid"&gt;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ref="hivRegistryKey"/&gt;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ref="nrHivEpidReference"/&gt;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name="nrHivEpidReference"&gt;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name="pretestDate"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name="posttestDate"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name="infectionPathId" type="refNsiHivInfectionPath"/&gt;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name="detectCurcId" type="refNsiHivDetectCurc"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name="infectionPeriodFrom"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name="infectionPeriodTo"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name="notifyDate"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name="conclustionDate"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name="contacts"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name="contact" type="xs:string"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name="refNsiHivInfectionPath"&gt;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name="refNsiHivDetectCurc"&gt;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name="updateHivEpid"&gt;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base="createHivEpid"&gt;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name="examTypeId" type="refNsiHivExam"/&gt;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name="listExamResult"&gt;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name="exam" type="xs:anyType"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name="nrHivRegistryExam"&gt;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name="examTypeId" type="refNsiHivExam"/&gt;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name="examResults"&gt;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name="examResult" type="nrHivRegistryExamResult"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name="sampleDate"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name="sampleId" type="refNsiHivBiomaterial"/&gt;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name="testSystemName"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name="testSystemSerial"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name="nrHivRegistryExamResult"&gt;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name="qualitativeResult"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name="quantitativeResult" type="xs:int"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name="markId" type="refNsiHivExamMark"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name="refNsiHivExamMark"&gt;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name="refNsiHivBiomaterial"&gt;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name="examTypeId" type="refNsiHivExam"/&gt;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name="examResults"&gt;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name="examResult" type="nrHivDispcardExamResult"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name="sampleDate"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name="sampleId" type="refNsiHivBiomaterial"/&gt;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name="testSystemName"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name="testSystemSerial"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name="nrHivDispcardExamResult"&gt;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name="qualitativeResult"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name="quantitativeResult" type="xs:int"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name="markId" type="refNsiHivExamMark"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name="createHivExam"&gt;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name="exam" type="nrHivRegistryExam"/&gt;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name="updateHivExam"&gt;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ref="hivExamKey"/&gt;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name="exam" type="nrHivRegistryExam"/&gt;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name="createHivRecipe"&gt;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ref="hivRecipe"/&gt;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name="nrHivRecipe"&gt;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name="issueDate"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name="doseCount"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name="dailyCount"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name="dayCount"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name="deliveryDate"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name="factEndDate"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name="pharmacyId"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type="refNsiHivDosage"/&gt;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type="refNsiHivDrugForm"/&gt;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name="deseaseId" type="refNsiHivMkb"/&gt;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type="refNsiHivMnn"/&gt;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name="cancelReasonId" type="refNsiHivTreatmentCancelReason"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name="hivRecipesReleased"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ref="hivRecipeReleased"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name="isTheraphyResistence" type="xs:boolean"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name="refNsiHivMkb"&gt;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name="refNsiHivTreatmentCancelReason"&gt;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name="nrHivRecipeReleased"&gt;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name="drugId" type="refNsiHivDrug"/&gt;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name="drugDosageId" type="refNsiHivDosage"/&gt;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name="doseInPack"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name="packCount"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name="refNsiHivDrug"&gt;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name="listHivRecipeResult"&gt;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name="recipe" type="nrHivRecipe"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name="baseRegistryKey"&gt;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name="snils" type="identifiedKey"/&gt;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name="unidentified" type="unIdentifiedKey"/&gt;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&lt;xs:simpleType name="identifiedKey"&gt;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&lt;xs:restriction base="xs:string"/&gt;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&lt;/xs:simpleType&gt;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name="unIdentifiedKey"&gt;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name="lastName"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name="firstName"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name="patronymic"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name="birthDate"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name="hivRegistryNumberKey"&gt;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name="listHivResult"&gt;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ref="hiv"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name="readHivRegistry"&gt;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ref="patient"/&gt;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type="nrHivRegistryAddition"/&gt;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name="nrHivRegistryAddition"&gt;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name="epidCode"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name="imcCode"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name="newborn"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name="approvedDate"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name="tubMkb"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name="autopsy"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name="updateDocDate"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name="tubDetectPlaceId" type="refNsiDetectPlace"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name="tubDetectMethodId" type="refNsiHivTubDetectMethod"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name="tubBactDetectMethodId" type="refNsiTubDetectMethod"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name="tubMultidrugResistenceId" type="refNsiTubMultidrugResistence"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name="deathReasonId" type="refNsiHivDeathReason"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name="excludeReasonId" type="refNsiHivExcludeReason"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name="tubBactExcretionMethodId" type="refNsiHivTubBactExcretionMethod"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name="tubContactTypeId" type="refNsiHivTubContactType"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name="tubDispGroupId" type="refHivTubDispGroup"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name="policTypeId" type="refNsiPolicType"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name="tubDetectCurcId" type="refNsiHivTubDetectCurc"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name="beginningMoId"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name="desease" type="xs:string"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name="revealedPathologies"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name="revealedPathology" type="refNsiHivMkb"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name="contingents"&gt;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name="contingent" type="refNsiHivContingent"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name="exam" type="nrHivRegistryExam"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name="newbornData" type="nrHivRegistryAdditionNewborn"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name="disabilityGroupId" type="refNsiDisabilityGroup"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name="refNsiDetectPlace"&gt;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name="refNsiHivTubDetectMethod"&gt;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name="refNsiTubDetectMethod"&gt;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name="refNsiTubMultidrugResistence"&gt;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name="refNsiHivDeathReason"&gt;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name="refNsiHivExcludeReason"&gt;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name="refNsiHivTubBactExcretionMethod"&gt;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name="refTubDept"&gt;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name="refNsiHivTubContactType"&gt;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name="refHivTubDispGroup"&gt;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name="refNsiPolicType"&gt;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name="refNsiHivTubDetectCurc"&gt;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name="refNsiHivContingent"&gt;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name="nrHivRegistryAdditionNewborn"&gt;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name="momLastName"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name="momFirstName"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name="momPatronymic"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name="momBirthDate"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name="firstVisitDate"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name="visitMoOid"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name="consultationRegistered"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name="registrationPeriod"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name="deliveryPeriod"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name="caesarian"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name="birthWeight"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name="birthHeight"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name="breastFeeding"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name="abandonedChild"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name="childStatus"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name="childLivingPlace"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name="birthMoOid"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name="momRegAddress" type="nrAddress"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name="momLocAddress" type="nrAddress"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name="preventions"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  &lt;xs:element name="prevention" type="nrHivRegistryNewbornPrevention"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name="infectionPathId" type="refNsiHivInfectionPath"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name="desease" type="xs:string"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name="motherRegistryNumber"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name="nrHivRegistryNewbornPrevention"&gt;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name="preventionType"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name="pregnancyPeriod"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name="dailyDose"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type="refNsiHivMnn"/&gt;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type="refNsiHivDosage"/&gt;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type="refNsiHivDrugForm"/&gt;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name="refNsiDisabilityGroup"&gt;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name="createHivRegistry"&gt;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type="basePatientKey"/&gt;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type="nrHivRegistryAddition"/&gt;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name="basePatientKey"&gt;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name="snils" type="identifiedKey"/&gt;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name="unidentified" type="unIdentifiedKey"/&gt;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name="updateHivRegistry"&gt;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type="nrHivRegistryAddition"/&gt;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name="dispcardCheckupKey"&gt;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name="createDispcardCheckupKey"&gt;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name="checkup" type="nrHivDispcardCheckup"/&gt;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name="nrHivDispcardCheckup"&gt;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name="checkupId" type="refNsiHivCheckup"/&gt;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name="result"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name="refNsiHivCheckup"&gt;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name="updateDispcardCheckupKey"&gt;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name="dispcardCheckupKey" type="dispcardCheckupKey"/&gt;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name="checkup" type="nrHivDispcardCheckup"/&gt;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name="hivDispcardCheckups"&gt;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name="checkups" type="nrHivDispcardCheckup"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name="chemoCourseId"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name="chemoCourse" type="nrHivDispcardChemoCourse"/&gt;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name="nrHivDispcardChemoCourse"&gt;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name="chemoCourseId" type="refNsiHivChemoCourse"/&gt;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name="refNsiHivChemoCourse"&gt;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name="dispcardChemoKey" type="dispcardChemoKey"/&gt;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name="chemoCourse" type="nrHivDispcardChemoCourse"/&gt;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name="hivDispcardChemoCourses"&gt;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name="chemoCourse" type="nrHivDispcardChemoCourse"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name="dispcardConcDeseaseKey"&gt;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name="createDispcardConcDeseaseKey"&gt;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name="concDesease" type="nrHivDispcardConcDesease"/&gt;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name="nrHivDispcardConcDesease"&gt;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name="updateDispcardConcDeseaseKey"&gt;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name="dispcardConcDeseaseKey" type="dispcardConcDeseaseKey"/&gt;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name="concDesease" type="nrHivDispcardConcDesease"/&gt;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name="hivDispcardConcDeseases"&gt;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name="concDesease" type="nrHivDispcardConcDesease"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name="dispcardDeseaseKey"&gt;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name="createDispcardDeseaseKey"&gt;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type="nrHivDispcardDesease"/&gt;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name="nrHivDispcardDesease"&gt;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name="updateDispcardDeseaseKey"&gt;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name="dispcardDeseaseKey" type="dispcardDeseaseKey"/&gt;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type="nrHivDispcardDesease"/&gt;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type="nrHivDispcardDesease"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name="examTypeId"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name="exam" type="nrHivDispcardExam"/&gt;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name="dispcardExamKey" type="dispcardExamKey"/&gt;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name="exam" type="nrHivDispcardExam"/&gt;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name="dispcardHospKey"&gt;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name="createDispcardHospKey"&gt;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name="hospitalization" type="nrHivDispcardHospitalization"/&gt;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name="nrHivDispcardHospitalization"&gt;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name="finalDesease"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name="updateDispcardHospKey"&gt;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name="dispcardHospKey" type="dispcardHospKey"/&gt;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name="hospitalization" type="nrHivDispcardHospitalization"/&gt;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name="hivDispcardHospitalizations"&gt;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name="hospitalization" type="nrHivDispcardHospitalization"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name="dispcardStageKey"&gt;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name="stageDate"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name="createDispcardStageKey"&gt;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name="stage" type="nrHivDispcardStage"/&gt;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name="nrHivDispcardStage"&gt;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name="stageId" type="refNsiHivStage"/&gt;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name="stageDate"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name="refNsiHivStage"&gt;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name="updateDispcardStageKey"&gt;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name="dispcardStageKey" type="dispcardStageKey"/&gt;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name="stage" type="nrHivDispcardStage"/&gt;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name="hivDispcardStages"&gt;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name="stage" type="nrHivDispcardStage"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name="registryNumberKey" type="hivRegistryNumber"/&gt;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name="dispcard" type="nrHivLightDispcard"/&gt;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name="nrHivLightDispcard"&gt;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name="outDate"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name="outReasonId" type="refNsiHivOutReason"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name="deathReasonId" type="refNsiHivDeathReason"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name="deathDesease"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name="desease" type="nrHivDispcardDesease"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name="refNsiHivOutReason"&gt;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name="dispcard" type="nrHivLightDispcard"/&gt;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name="dispcard" type="nrHivDispcard"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base="nrHivLightDispcard"&gt;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name="cardNumber"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name="visits"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name="visit" type="nrHivDispVisit"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name="stages"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name="stage" type="nrHivDispcardStage"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name="concDeseases"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name="concDesease" type="nrHivDispcardConcDesease"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name="exams"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name="exam" type="nrHivDispcardExam"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&lt;xs:element name="hospitalizations"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name="hospitalization" type="nrHivDispcardHospitalization"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name="chemoCourses"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name="chemoCourse" type="nrHivDispcardChemoCourse"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name="checkups"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name="checkup" type="nrHivDispcardCheckup"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name="nrHivDispVisit"&gt;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name="planDate"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name="factDate"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name="typeId" type="refNsiHivVisitType"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name="refNsiHivVisitType"&gt;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name="dispcardVisitKey"&gt;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name="planDate"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name="typeId"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name="createDispcardVisitKey"&gt;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name="visit" type="nrHivDispVisit"/&gt;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name="updateDispcardVisitKey"&gt;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name="dispcardVisitKey" type="dispcardVisitKey"/&gt;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name="visit" type="nrHivDispVisit"/&gt;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name="hivDispcardVisits"&gt;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name="visit" type="nrHivDispVisit"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name="updateBuilding"&gt;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type="moBuildingKey"/&gt;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ref="building"/&gt;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name="moBuildingKey"&gt;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name="buildName"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name="listMoBuildingResult"&gt;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ref="building"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type="moDepartmentKey"/&gt;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ref="depart"/&gt;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name="moDepartmentKey"&gt;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name="listMoDepartmentResult"&gt;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ref="depart"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name="updateEoDepart"&gt;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type="eoDepartmentKey"/&gt;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ref="eoDepart"/&gt;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name="eoDepartmentKey"&gt;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name="nrPmuEoDepart"&gt;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name="id" type="xs:long"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name="departSpecs"&gt;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name="departSpec" type="nrPmuEoDepartSpec"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name="nrPmuEoDepartSpec"&gt;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name="diplomaSpecialityId" type="refNsiMpDiplomaSpeciality"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name="scientificSpecialityId" type="refNsiMpScientificSpeciality"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name="mpSpecialityId" type="refNsiMpSpec"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name="educationTypeId" type="refNsiPmuEoEducationType"/&gt;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name="refNsiPmuEoEducationType"&gt;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name="listEoDepartmentResult"&gt;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ref="eoDepart"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name="moEquipment"&gt;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name="equipmentName"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name="equipmentTypeId" type="refNsiPmuEquipmentType"/&gt;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name="vendor"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name="oksmId" type="refNsiOksm"/&gt;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name="model"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name="serialNumber"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name="inventoryNumber"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name="productDate"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name="lifeTime"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name="endReason"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name="registrationCertificate"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name="registrationDate"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name="confirmed"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name="buildingId"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name="refNsiPmuEquipmentType"&gt;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name="updateMoEquipment"&gt;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ref="equipmentKey"/&gt;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ref="equipment"/&gt;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name="moEquipmentKey"&gt;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name="equipmentTypeId"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name="inventoryNumber"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name="productDate"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name="listMoEquipmentResult"&gt;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ref="equipment"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name="updateHouseGround"&gt;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type="moHouseGroundKey"/&gt;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ref="houseGround"/&gt;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name="moHouseGroundKey"&gt;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name="houseGround"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name="listMoHouseGroundResult"&gt;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ref="houseGround"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name="updatePmuOrganization"&gt;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ref="mo"/&gt;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ref="ho"/&gt;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ref="po"/&gt;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name="nrPmuHo"&gt;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name="nameFull"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name="nameShort"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name="inn"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name="kpp"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name="ogrn"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name="organizationType"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name="parentId"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name="moDeptId" type="refNsiPmuMoDept"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name="okopfId" type="refNsiOkopf"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name="founder"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ref="moAddress"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name="deleteDate"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name="deleteReason" type="refNsiPmuMoDeleteReason"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name="medicalSubjectId" type="refIntPmuMedicalSubject"/&gt;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name="oldOid"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ref="orgReg"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name="eoOrganizationType" type="refNsiPmuEoOrganizationType"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name="nrPmuPo"&gt;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name="nameFull"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name="nameShort"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name="inn"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name="kpp"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name="ogrn"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name="organizationType"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name="parentId"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name="moDeptId" type="refNsiPmuMoDept"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name="okopfId" type="refNsiOkopf"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name="founder"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ref="moAddress"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name="deleteDate"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name="deleteReason" type="refNsiPmuMoDeleteReason"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name="medicalSubjectId" type="refIntPmuMedicalSubject"/&gt;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name="oldOid"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ref="orgReg"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name="eoOrganizationType" type="refNsiPmuEoOrganizationType"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name="mobileDepartKey"&gt;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name="mobileDepartName"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name="typeId"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name="buildingId"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name="listMobileDepartsResult"&gt;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ref="mobileDepart"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name="nrPmuMobileDepart"&gt;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name="mobileDepartName"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name="buildingId"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name="departureCount"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name="paymentSourceId" type="refNsiPmuMobileDepartPaymentSource"/&gt;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name="typeId" type="refNsiPmuMobileDepartType"/&gt;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ref="mobileDepartAddress"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name="refNsiPmuMobileDepartPaymentSource"&gt;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name="refNsiPmuMobileDepartType"&gt;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name="nrPmuMobileDepartAddress"&gt;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name="latitude"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name="longtitude"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name="updateMobileDepart"&gt;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name="mobileDepartKey" type="mobileDepartKey"/&gt;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ref="mobileDepart"/&gt;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name="listMoSalaryResult"&gt;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name="salary" type="nrPmuMoSalary"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name="nrPmuMoSalary"&gt;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name="month"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name="staffNum"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name="staffDetailSalary"&gt;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base="nrPmuMoSalary"&gt;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name="nrPmuDepartId"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name="nrPmuDepartHospitalSubdivisionId"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name="postId" type="refNsiMpWorkPosition"/&gt;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name="salaryDetails"&gt;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ref="salaryDetail"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name="nrPmuMoSalaryDetail"&gt;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name="staffAllRate"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name="accrualAmount" type="xs:long"/&gt;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name="accrualPurposeId" type="refNsiPmuMoSalaryAccrualPurpose"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name="financingSourceId" type="refNsiPmuMoSalaryFinancingSource"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name="refNsiPmuMoSalaryAccrualPurpose"&gt;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name="refNsiPmuMoSalaryFinancingSource"&gt;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name="updateMoSalary"&gt;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ref="salaryKey"/&gt;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ref="salary"/&gt;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name="moSalaryKey"&gt;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name="month"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name="staffNum"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name="nrPmuDepartId"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name="nrPmuDepartHospitalSubdivisionId"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name="postId" type="refNsiMpWorkPosition"/&gt;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name="moSalaryDeleteKey"&gt;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name="month"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name="staffNum"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name="listMoStaffResult"&gt;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ref="staff"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name="nrPmuMoStaff"&gt;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name="staffNum"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name="staffCreateDate"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name="staffDetails"&gt;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ref="staffDetail"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name="nrPmuMoStaffDetail"&gt;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name="totalRate"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name="nrPmuDepartId"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name="nrPmuDepartHospitalSubdivisionId"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name="salaryDetails"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ref="salaryDetail"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name="postId" type="refNsiMpWorkPosition"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name="busyRate"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name="externalRate"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name="moStaffKey"&gt;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name="staffNum"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name="updateStaff"&gt;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type="moStaffKey"/&gt;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ref="staff"/&gt;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name="territorialDepartKey"&gt;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name="moTerritorialDepartName"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name="updateTerritorialDepart"&gt;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type="territorialDepartKey"/&gt;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ref="territorialDepart"/&gt;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name="nrPmuMoTerritorialDepart"&gt;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name="moTerritorialDepartName"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name="marks"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name="mark" type="refNsiPmuMark"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name="buildings"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name="building" type="xs:string"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name="listTerritorialDeparts"&gt;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ref="territorialDepart"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name="util"&gt;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name="personAddresses"&gt;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ref="personAddress"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name="personAddressKey"&gt;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name="addressTypeId" type="refNsiMpAddressType"/&gt;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name="snils"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ref="addresses"/&gt;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ref="personAddress"/&gt;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name="personCards"&gt;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ref="card"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name="organizationId"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name="positionTypeId" type="refNsiMpPositionType"/&gt;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name="postId" type="refNsiMpWorkPosition"/&gt;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name="nrPmuDepartId"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name="nrPmuDepartHospitalSubdivisionId"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name="createPersonCards"&gt;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ref="cards"/&gt;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ref="card"/&gt;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name="personDocuments"&gt;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type="nrMpPersonDocument"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name="personDocumentKey"&gt;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name="documentId" type="refNsiPersonDocument"/&gt;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name="createPersonDocuments"&gt;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ref="documents"/&gt;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name="updatePersonDocument"&gt;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ref="documentKey"/&gt;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type="nrMpPersonDocument"/&gt;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ref="accreditation"/&gt;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base="createPersonEducationAccreditation"&gt;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name="personEducationCerts"&gt;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ref="cert"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name="personEducationCertKey"&gt;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name="certSerial"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name="certNumber"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name="examDate"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name="createPersonEducationCerts"&gt;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ref="certs"/&gt;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name="updatePersonEducationCert"&gt;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ref="certKey"/&gt;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ref="cert"/&gt;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name="createPersonEducationCommon"&gt;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ref="educationCommon"/&gt;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name="updatePersonEducationCommon"&gt;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base="createPersonEducationCommon"&gt;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name="personEducationExts"&gt;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ref="educationExt"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name="personEducationExtKey"&gt;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name="createPersonEducationExts"&gt;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ref="educationExts"/&gt;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name="updatePersonEducationExt"&gt;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ref="educationExtKey"/&gt;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ref="educationExt"/&gt;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name="personEducationPostgraduates"&gt;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name="postgraduate" type="nrMpPersonEducationPostgraduate"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name="personEducationPostgraduateKey"&gt;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name="educationStageId"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name="specId"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name="scienceBranchId"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name="isDuplicate"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name="createPersonEducationPostgraduates"&gt;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ref="postgraduates"/&gt;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name="updatePersonEducationPostgraduate"&gt;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ref="educationPostgraduateKey"/&gt;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name="postgraduate" type="nrMpPersonEducationPostgraduate"/&gt;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name="personEducationProfs"&gt;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name="personEducationProfKey"&gt;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name="createPersonEducationProfs"&gt;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name="updatePersonEducationProf"&gt;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ref="educationProfKey"/&gt;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name="personEducationQualifications"&gt;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ref="qualification"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name="personEducationQualificationKey"&gt;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name="qualifyCategoryId" type="refNsiMpQualifyCategory"/&gt;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name="specId" type="refNsiMpSpec"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name="postId" type="refNsiMpWorkPosition"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name="createPersonEducationQualifications"&gt;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ref="qualifications"/&gt;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name="updatePersonEducationQualification"&gt;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ref="qualificationKey"/&gt;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ref="qualification"/&gt;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name="personNominations"&gt;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ref="nomination"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name="personNominationKey"&gt;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name="nomNumber"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name="nomDate"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name="createPersonNominations"&gt;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ref="nominations"/&gt;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name="updatePersonNomination"&gt;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ref="nominationKey"/&gt;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ref="nomination"/&gt;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name="personProfOrganizations"&gt;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ref="profOrganization"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name="nrMpPersonProfOrganization"&gt;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name="organizationId" type="refNsiMpProfOrganization"/&gt;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name="refNsiMpProfOrganization"&gt;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name="personProfOrganizationKey"&gt;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base="personKey"&gt;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name="organizationId" type="refNsiMpProfOrganization"/&gt;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name="createProfOrganizations"&gt;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ref="profOrganizations"/&gt;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name="updateProfOrganization"&gt;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ref="profOrganizationKey"/&gt;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ref="profOrganization"/&gt;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name="personCheckKey"&gt;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name="lastName"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name="firstName"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name="patronymic"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name="checkDate"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name="updatePerson"&gt;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type="personKey"/&gt;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ref="person"/&gt;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name="personList"&gt;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ref="person"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name="personalAccount"&gt;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base="nrMpPerson"&gt;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name="addresses"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ref="personAddress"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name="cards"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ref="card"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ref="accreditation"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name="certs"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      &lt;xs:element ref="cert"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ref="educationCommon"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name="educationExts"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ref="educationExt"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name="postgraduates"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name="postgraduate" type="nrMpPersonEducationPostgraduate"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name="profs"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ref="prof"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name="qualifications"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ref="qualification"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name="nominations"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ref="nomination"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name="profOrganizations"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ref="profOrganization"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name="personCheckList"&gt;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name="person" type="personCheck"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name="personCheck"&gt;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base="nrMpPerson"&gt;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name="cards"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ref="card"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ref="accreditation"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name="certs"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ref="cert"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name="postgraduates"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name="postgraduate" type="nrMpPersonEducationPostgraduate"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name="profs"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ref="prof"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name="patientDocuments"&gt;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type="nrPatientDocument"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name="patientDocumentKey"&gt;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base="basePatientKey"&gt;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name="documentId" type="refNsiDocument"/&gt;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name="createPatientDocuments"&gt;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name="key" type="basePatientKey"/&gt;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ref="documents"/&gt;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name="updatePatientDocument"&gt;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ref="documentKey"/&gt;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type="nrPatientDocument"/&gt;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name="disabilityKey"&gt;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name="disabilityGetKey"&gt;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name="orderId" type="xs:long"/&gt;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name="page"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name="disabilityOrderStatus"&gt;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base="nrPatientDisabilityOrder"&gt;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name="pages" type="xs:int"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name="count" type="xs:int"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name="registry"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name="nrPatientDisabilityOrder"&gt;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name="id" type="xs:long"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name="status"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name="disabilityOrder"&gt;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name="orderId" type="xs:long"/&gt;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name="disabilityData"&gt;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name="data"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name="row" type="xs:string"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name="identifiedPatientKey"&gt;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name="snils" type="identifiedKey"/&gt;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name="updatePatient"&gt;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type="basePatientKey"/&gt;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ref="patient"/&gt;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name="patientRelatives"&gt;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ref="relative"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name="patientRelativeKey"&gt;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base="basePatientKey"&gt;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name="firstName"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name="lastName"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name="patronymic"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name="createPatientRelatives"&gt;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type="basePatientKey"/&gt;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ref="relatives"/&gt;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name="updatePatientRelative"&gt;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ref="relativeKey"/&gt;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ref="relative"/&gt;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name="alreadyExistsResult"&gt;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base="errorResult"&gt;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name="errorResult"&gt;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name="code" type="processedFailed"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name="detail"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name="notFoundResult"&gt;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base="errorResult"&gt;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&lt;xs:simpleType name="okResult"&gt;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&lt;xs:restriction base="xs:string"/&gt;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&lt;/xs:simpleType&gt;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name="readRzRegistry"&gt;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ref="patient"/&gt;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type="nrRzRegistryAddition"/&gt;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name="nrRzRegistryAddition"&gt;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name="ownerOid"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name="policTypeId" type="refNsiPolicType"/&gt;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name="imcCode"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name="pathogeneticTreatment"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name="pathogeneticTreatmentDone"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name="stateAid"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name="excludeReason"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name="referralDate"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name="disabilityGroupId" type="refNsiVznDisabilityGroup"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name="referralPersonId"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name="headPersonId"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name="appUserId"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name="registryOperationId" type="refNsiRegistryOperation"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ref="desease"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name="patientAddress" type="nrRzPatientAddress"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ref="drug"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name="refNsiVznDisabilityGroup"&gt;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name="refNsiRegistryOperation"&gt;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name="nrRzRegistryAdditionDesease"&gt;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name="deseaseId" type="refNsiRzDesease"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name="illnessId" type="refNsiRzDeseaseIllness"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name="refNsiRzDesease"&gt;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name="refNsiRzDeseaseIllness"&gt;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name="nrRzPatientAddress"&gt;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name="addressTypeId" type="refNsiVznAddressType"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name="refNsiVznAddressType"&gt;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base="addressType"&gt;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name="nrRzDrug"&gt;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name="drugId" type="refNsiRzDrug"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name="prescribeDate"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name="releaseDate"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name="description"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name="refNsiRzDrug"&gt;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name="createRzRegistry"&gt;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type="identifiedPatientKey"/&gt;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type="nrRzRegistryAddition"/&gt;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name="updateRzRegistry"&gt;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type="nrRzRegistryAddition"/&gt;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name="smpRegistryKey"&gt;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base="identifiedPatientKey"&gt;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name="dateHospital"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name="createSmpRegistry"&gt;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type="identifiedPatientKey"/&gt;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type="nrSmpRegistryAddition"/&gt;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name="nrSmpRegistryAddition"&gt;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name="imcCode"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name="policTypeId" type="refNsiPolicType"/&gt;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name="localityId" type="refSmpLocality"/&gt;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name="paymentRegionId" type="refRegion"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name="paymentAcceptorTfomsId" type="refTfoms"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name="paymentDonorTfomsId" type="refTfoms"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ref="hospitalization"/&gt;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name="refSmpLocality"&gt;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name="refTfoms"&gt;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name="nrSmpHospitalization"&gt;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name="cardNo"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name="daySt"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name="departName"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name="dateAppeal"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name="dateHospital"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name="dateSurgery"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name="dateExit"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name="mkbCode"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name="smpKindId" type="refNsiSmpKind"/&gt;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name="hospitalResultId" type="refSmpHospitalResult"/&gt;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name="refNsiSmpKind"&gt;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name="refSmpHospitalResult"&gt;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name="updateSmpRegistry"&gt;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type="smpRegistryKey"/&gt;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type="nrSmpRegistryAddition"/&gt;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name="readSmpRegistry"&gt;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name="blocked"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type="nrSmpRegistryAddition"/&gt;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name="listSmpResult"&gt;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ref="smp"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name="studentAddresses"&gt;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ref="studentAddress"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name="nrMpStudentAddress"&gt;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name="addressTypeId" type="refNsiMpAddressType"/&gt;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name="studentAddressKey"&gt;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base="studentKey"&gt;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name="addressTypeId" type="refNsiMpAddressType"/&gt;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name="studentKey"&gt;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name="snils" type="snilsStudentKey"/&gt;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type="documentStudentKey"/&gt;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&lt;xs:simpleType name="snilsStudentKey"&gt;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&lt;xs:restriction base="xs:string"/&gt;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&lt;/xs:simpleType&gt;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name="documentStudentKey"&gt;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name="documentId" type="refNsiPersonDocument"/&gt;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name="createStudentAddresses"&gt;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ref="addresses"/&gt;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name="updateStudentAddress"&gt;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ref="studentAddress"/&gt;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name="studentDocuments"&gt;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type="nrMpStudentDocument"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name="createStudentDocuments"&gt;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ref="documents"/&gt;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name="updateStudentDocument"&gt;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ref="documentKey"/&gt;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name="document" type="nrMpStudentDocument"/&gt;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name="createStudentEducationAccreditation"&gt;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name="accreditation" type="nrMpStudentEducationAccreditation"/&gt;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name="nrMpStudentEducationAccreditation"&gt;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name="accreditationProcedures"&gt;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name="accreditationProcedure" type="nrMpStudentEducationAccreditationProc"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name="nrMpStudentEducationAccreditationProc"&gt;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name="accreditationKindId" type="refNsiMpAccreditationKind"/&gt;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name="specId" type="refNsiMpDiplomaSpeciality"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name="mpSpecId" type="refNsiMpSpec"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name="profStandardId" type="refNsiMpEducationProfStandard"/&gt;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name="institutionId" type="nrPmuEoAddition"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name="passDate"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name="updateStudentEducationAccreditation"&gt;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base="createStudentEducationAccreditation"&gt;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name="studentEducationProfs"&gt;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ref="studentProf"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name="nrMpStudentEducationProf"&gt;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name="institutionId" type="nrPmuEoAddition"/&gt;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name="educationTypeId" type="refNsiPmuEoEducationType"/&gt;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name="educationForm"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name="isBudget"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name="isTargeted"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name="targetedOrgId" type="refNsiMpTargetedOrganization"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name="docDate"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name="modifyDate"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name="studentCourses"&gt;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ref="studentCourse"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name="refNsiMpTargetedOrganization"&gt;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name="nrMpStudentCourse"&gt;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name="courseId" type="refNsiMpStudentCourse"/&gt;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name="departId" type="xs:long"/&gt;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name="academicDegreeId" type="refNsiMpAcademicDegree"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name="scienceBranchId" type="refNsiMpScienceBranch"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name="diplomaSpecialityId" type="refNsiMpDiplomaSpeciality"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name="scientificSpeciality" type="refNsiMpScientificSpeciality"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name="mpSpeciality" type="refNsiMpSpec"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name="educationResult" type="refNsiMpStudentEducationResult"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name="protocolNumber"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name="protocolDate"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name="qualificationId" type="refNsiMpQualification"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name="expelReason" type="refNsiMpStudentExpelReason"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name="expelDate"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name="institutionId" type="nrPmuEoAddition"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name="refNsiMpStudentCourse"&gt;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name="refNsiMpStudentEducationResult"&gt;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name="refNsiMpStudentExpelReason"&gt;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name="studentEducationProfKey"&gt;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base="studentKey"&gt;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name="institutionId" type="nrPmuEoAddition"/&gt;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name="educationTypeId" type="refNsiPmuEoEducationType"/&gt;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name="beginDate"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name="createStudentEducationProf"&gt;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ref="studentProf"/&gt;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name="updateStudentEducationProf"&gt;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name="educationProfKey" type="studentEducationProfKey"/&gt;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ref="studentProf"/&gt;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name="updateStudent"&gt;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type="studentKey"/&gt;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ref="student"/&gt;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name="tubPatientRegistryKey"&gt;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name="patientCard"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name="tubAddressKey"&gt;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base="tubPatientRegistryKey"&gt;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name="addressTypeId" type="refNsiTubAddressType"/&gt;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name="refNsiTubAddressType"&gt;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base="addressType"&gt;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type="tubPatientRegistryKey"/&gt;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name="nrTubPatientAddress"&gt;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name="addressTypeId" type="refNsiTubAddressType"/&gt;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name="updateTubAddress"&gt;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type="tubAddressKey"/&gt;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ref="tubAddress"/&gt;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name="listTubAddressResult"&gt;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ref="tubAddress"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name="readTubAppResult"&gt;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name="tubApplication" type="readTubApplication"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name="readTubApplication"&gt;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name="approveDate"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name="appUserId"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name="email"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name="appEventId" type="refNsiTubAppEvent"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name="statusId" type="refNsiTubApplicationStatus"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name="specs"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name="spec" type="readTubApplicationSpec"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name="refNsiTubAppEvent"&gt;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name="refNsiTubApplicationStatus"&gt;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name="readTubApplicationSpec"&gt;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base="nrTubApplicationSpec"&gt;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name="needSum"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name="measureId" type="refNsiMeasure"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name="nrTubApplicationSpec"&gt;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name="patientCount" type="xs:long"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name="balanceUse"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type="refNsiTubDosage"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type="refNsiTubDrugForm"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type="refNsiTubMnn"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name="refNsiMeasure"&gt;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name="dosageCount"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name="refNsiTubDrugForm"&gt;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name="refNsiTubMnn"&gt;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name="patientCard"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type="basePatientKey"/&gt;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&lt;xs:element name="registry" type="nrTubRegistryAddition"/&gt;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&lt;xs:element name="death" type="nrTubRegistryDeath"/&gt;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name="nrTubRegistryAddition"&gt;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name="patientCard"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name="firstTreatment"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name="dispRegistration"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name="drugDispencary"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name="deseaseApproved"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name="approvedDate"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name="decay"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name="bactExcretionId" type="refNsiTubBactExcretion"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name="sampleId" type="refNsiTubExpectorationMaterial"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name="categoryId" type="refNsiCategory"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name="housingId" type="refNsiTubHousing"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name="detectPlaceId" type="refNsiDetectPlace"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name="detectCurcId" type="refDetectCurc"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name="tubDetectMethodId" type="refNsiTubDetectMethod"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name="tubInitGroupId" type="refNsiTubInitGroup"/&gt;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name="tubBactExcretionMethodId" type="refNsiTubBactExcretionMethod"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name="tubMultidrugResistenceId" type="refNsiTubMultidrugResistence"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name="tubLeaveCauseId" type="refNsiTubLeaveCause"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name="regCode"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name="decreedGroupId" type="refNsiTubDecreedGroup"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name="tubIllnessAtts"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name="tubIllnessAtt" type="xs:string"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name="resistenceMethods"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name="resistenceMethod" type="refNsiTubMultidrugResistenceMethod"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name="refNsiTubBactExcretion"&gt;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name="refNsiTubExpectorationMaterial"&gt;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name="refNsiCategory"&gt;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name="refNsiTubHousing"&gt;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name="refDetectCurc"&gt;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name="refNsiTubInitGroup"&gt;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name="refNsiTubBactExcretionMethod"&gt;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name="refNsiTubLeaveCause"&gt;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name="refNsiTubDecreedGroup"&gt;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name="refNsiTubMultidrugResistenceMethod"&gt;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name="nrTubRegistryDeath"&gt;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name="deseaseDescription"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name="autopsy"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name="analysDate"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name="decay"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name="bactExcretionId" type="refNsiTubBactExcretion"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name="examResult"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name="deathMoTypeId" type="refNsiTubDeathMoType"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name="tubClinicFormId" type="refNsiTubClinicForm"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name="deathCauseId" type="refNsiTubDeathCause"/&gt;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name="decisionId" type="refNsiTubDeathDecision"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name="deathGroupId" type="refNsiTubDeathGroup"/&gt;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name="approvedMethodId" type="refTubDeseaseApproveMethod"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name="detectMethodId" type="refNsiTubDetectMethod"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name="tubLocations"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name="tubLocation" type="refNsiTubLocation"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name="tubBactExcretionMethods"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name="tubBactExcretionMethod" type="refNsiTubBactExcretionMethod"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name="desease" type="xs:string"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name="regCode"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name="categoryId" type="refNsiCategory"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name="patientCard"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name="refNsiTubDeathMoType"&gt;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name="refNsiTubClinicForm"&gt;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name="refNsiTubDeathCause"&gt;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name="refNsiTubDeathDecision"&gt;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name="refNsiTubDeathGroup"&gt;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name="refTubDeseaseApproveMethod"&gt;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name="refNsiTubLocation"&gt;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type="tubRegistryKey"/&gt;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&lt;xs:element name="registry" type="nrTubRegistryAddition"/&gt;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&lt;xs:element name="death" type="nrTubRegistryDeath"/&gt;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name="readTubRegistry"&gt;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name="blocked"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&lt;xs:element name="registry" type="nrTubRegistryAddition"/&gt;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&lt;xs:element name="death" type="nrTubRegistryDeath"/&gt;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&lt;/xs:choice&gt;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name="listTubResult"&gt;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name="chemoStdDayDosageKey"&gt;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name="intensivePhase"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name="setDate"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name="createChemoStdDayDosage"&gt;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name="dayDosage" type="nrTubChemoStdDayDosage"/&gt;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name="nrTubChemoStdDayDosage"&gt;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name="setDate"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name="intensivePhase"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name="dayDrugs"&gt;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name="dayDrug" type="nrTubChemoStdDayDrug"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name="nrTubChemoStdDayDrug"&gt;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name="drugTypeId" type="refNsiTubDrugType"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name="refNsiTubDrugType"&gt;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name="updateChemoStdDayDosage"&gt;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name="dayDosageKey" type="chemoStdDayDosageKey"/&gt;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name="dayDosage" type="nrTubChemoStdDayDosage"/&gt;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name="tubChemoStdDayDosages"&gt;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name="tubChemoStdDayDosage" type="nrTubChemoStdDayDosage"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name="createChemoExtExamKey"&gt;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name="chemoExam" type="nrTubChemoExtExam"/&gt;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name="treatmentMonth"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name="labNum"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name="sampleDate"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name="microCount"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name="mgmResultId" type="refNsiTubResultValues"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name="kultResultId" type="refNsiTubResultValues"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name="examResistences"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name="examResistence" type="nrTubChemoExtExamResistence"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name="examMgmDrugs"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name="examMgmDrug" type="refNsiTubDrugType"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name="xrayResultId" type="refNsiTubXrayResult"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name="sensitivityDate"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name="microResultId" type="refNsiTubResultValues"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name="refNsiTubResultValues"&gt;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name="nrTubChemoExtExamResistence"&gt;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name="resistResult"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name="drugTypeId" type="refNsiTubDrugType"/&gt;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name="refNsiTubXrayResult"&gt;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name="updateChemoExtExamKey"&gt;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name="chemoExamKey" type="chemoExamKey"/&gt;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name="chemoExam" type="nrTubChemoExtExam"/&gt;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name="chemoExamKey"&gt;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name="treatmentMonth"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name="tubChemoExtExams"&gt;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name="tubChemoExtExam" type="nrTubChemoExtExam"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name="chemoExtPrevTreatmentKey"&gt;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name="startDate"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name="createChemoExtPrevTreatmentKey"&gt;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name="prevTreatment" type="nrTubChemoExtPrevTreatment"/&gt;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name="nrTubChemoExtPrevTreatment"&gt;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name="startDate"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name="endDate"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name="receivedDosage"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name="skippedDosage"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name="chemoMode"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name="chemoOutId" type="refNsiTubChemoOut"/&gt;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name="prevTreatmentDosages"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name="prevTreatmentDosage" type="nrTubChemoExtPrevTreatmentDosage"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name="refNsiTubChemoOut"&gt;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name="nrTubChemoExtPrevTreatmentDosage"&gt;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name="drugTypeId" type="refNsiTubDrugType"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name="updateChemoExtPrevTreatmentKey"&gt;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name="prevTreatmentKey" type="chemoExtPrevTreatmentKey"/&gt;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name="prevTreatment" type="nrTubChemoExtPrevTreatment"/&gt;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name="tubChemoExtPrevTreatments"&gt;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name="tubChemoExtPrevTreatment" type="nrTubChemoExtPrevTreatment"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name="createTubChemoExt"&gt;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base="createTubChemo"&gt;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name="chemo" type="nrTubChemoExt"/&gt;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name="createTubChemo" abstract="true"&gt;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base="nrTubChemo"&gt;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name="resistenceDate"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name="fourModeCourseProved"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name="treatedRange1"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name="treatedRange2"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name="treatedRange3"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name="treatedOther"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&lt;xs:element name="deseases"&gt;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name="desease" type="xs:string"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name="intPhaseStartDate"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name="intPhaseEndDate"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name="durPhaseStartDate"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name="durPhaseEndDate"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name="prevTreatments"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name="prevTreatment" type="nrTubChemoExtPrevTreatment"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name="treatments"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name="treatment" type="nrTubChemoExtTreatment"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name="locations"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name="location" type="refNsiTubLocation"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name="exams"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name="exam" type="nrTubChemoExtExam"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name="phases"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name="phase" type="refNsiTubPhase"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name="residualChanges"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name="residualChange" type="refNsiTubResidualChange"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name="nrTubChemo" abstract="true"&gt;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name="cardNumber"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name="chemoMode"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name="art"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name="koTherapy"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name="chemoOutDate"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name="chemoOutId" type="refNsiTubChemoOut"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name="tubClinicFormId" type="refNsiTubClinicForm"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name="dispGroupId" type="refNsiTubDispGroup"/&gt;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name="tubGroupId" type="refNsiTubGroup"/&gt;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name="nrTubChemoExtTreatment"&gt;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name="intensive"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name="months"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name="daysSet"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name="daysSkip"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name="weight"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name="moTypeId" type="refMoType"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name="treatmentDosages"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name="treatmentDosage" type="nrTubChemoExtTreatmentDosage"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name="treatmentSigns"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name="treatmentSign" type="nrTubChemoExtTreatmentSign"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name="refMoType"&gt;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name="nrTubChemoExtTreatmentDosage"&gt;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name="skippedDosage"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name="drugTypeId" type="refNsiTubDrugType"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name="treatmentDosageLogs"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name="treatmentDosageLog" type="nrTubChemoExtTreatmentDosageLog"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name="nrTubChemoExtTreatmentDosageLog"&gt;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name="withoutControl"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name="dayNum"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name="nrTubChemoExtTreatmentSign"&gt;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name="dayNum"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name="dayRecord"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name="refNsiTubPhase"&gt;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name="refNsiTubResidualChange"&gt;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name="refNsiTubDispGroup"&gt;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name="updateTubChemoExt"&gt;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base="updateTubChemo"&gt;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name="chemo" type="nrTubChemoExt"/&gt;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name="updateTubChemo" abstract="true"&gt;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name="tubChemoExts"&gt;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name="tubChemoExt" type="nrTubChemoExt"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name="createChemoExtTreatment"&gt;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name="tubChemoExtTreatment" type="nrTubChemoExtTreatment"/&gt;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name="updateChemoExtTreatment"&gt;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name="treatmentKey" type="chemoExtTreatmentDosageKey"/&gt;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name="tubChemoExtTreatment" type="nrTubChemoExtTreatment"/&gt;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name="chemoExtTreatmentDosageKey"&gt;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name="intensive"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name="months"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name="tubChemoExtTreatments"&gt;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name="tubChemoExtTreatment" type="nrTubChemoExtTreatment"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name="createChemoStdExamKey"&gt;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name="chemoExam" type="nrTubChemoStdExam"/&gt;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name="nrTubChemoStdExam"&gt;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name="treatmentMonth"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name="labNum"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name="sampleDate"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name="microCount"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name="mgmResultId" type="refNsiTubResultValues"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name="kultResultId" type="refNsiTubResultValues"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name="weight"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name="examMgmDrugs"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name="examMgmDrug" type="refNsiTubDrugType"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name="xrayDate"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name="examResistences"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name="examResistence" type="nrTubChemoStdExamResistence"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name="xrayResult"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name="microResultId" type="refNsiTubResultValues"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name="nrTubChemoStdExamResistence"&gt;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name="resistResult"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name="drugTypeId" type="refNsiTubDrugType"/&gt;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name="updateChemoStdExamKey"&gt;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name="chemoExamKey" type="chemoExamKey"/&gt;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name="chemoExam" type="nrTubChemoStdExam"/&gt;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name="tubChemoStdExams"&gt;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name="tubChemoStdExam" type="nrTubChemoStdExam"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name="chemoStdPeriodKey"&gt;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name="intensivePhase"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name="treatmentDate"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name="createChemoStdPeriodKey"&gt;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name="stdPeriod" type="nrTubChemoStdPeriod"/&gt;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name="nrTubChemoStdPeriod"&gt;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name="intensivePhase"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name="moTypeId" type="refMoType"/&gt;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name="updateChemoStdPeriodKey"&gt;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name="stdPeriodKey" type="chemoStdPeriodKey"/&gt;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name="stdPeriod" type="nrTubChemoStdPeriod"/&gt;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name="tubChemoStdPeriods"&gt;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name="tubChemoStdPeriod" type="nrTubChemoStdPeriod"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name="createTubChemoStd"&gt;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base="createTubChemo"&gt;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name="chemo" type="nrTubChemoStd"/&gt;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base="nrTubChemo"&gt;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name="testTherapy"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name="palTreatment"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name="symptomDate"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name="desease" type="xs:string"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name="locations"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name="location" type="refNsiTubLocation"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name="periods"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name="period" type="nrTubChemoStdPeriod"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name="exams"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name="exam" type="nrTubChemoStdExam"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name="dayDosages"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name="dayDosage" type="nrTubChemoStdDayDosage"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name="treatments"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name="treatment" type="nrTubChemoStdTreatment"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name="phases"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name="phase" type="refNsiTubPhase"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name="residualChanges"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name="residualChange" type="refNsiTubResidualChange"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name="nrTubChemoStdTreatment"&gt;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name="intensivePhase"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name="months"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name="dosageSkip"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name="treatmentDays"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name="treatmentDay" type="nrTubChemoStdTreatmentDays"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name="nrTubChemoStdTreatmentDays"&gt;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name="dayRecord"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name="dayNum"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name="updateTubChemoStd"&gt;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base="updateTubChemo"&gt;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name="chemo" type="nrTubChemoStd"/&gt;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name="tubChemoStds"&gt;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name="tubChemoStd" type="nrTubChemoStd"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name="chemoStdTreatmentKey"&gt;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base="tubChemoKey"&gt;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name="intensivePhase"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name="months"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name="createChemoStdTreatmentKey"&gt;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name="chemoKey" type="tubChemoKey"/&gt;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name="treatment" type="nrTubChemoStdTreatment"/&gt;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name="updateChemoStdTreatmentKey"&gt;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name="treatmentKey" type="chemoStdTreatmentKey"/&gt;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name="treatment" type="nrTubChemoStdTreatment"/&gt;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name="tubChemoStdTreatments"&gt;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name="tubChemoStdTreatment" type="nrTubChemoStdTreatment"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name="tubDispBactExcretionKey"&gt;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name="testDate"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name="methodId"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name="cardNumber"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name="createTubDispBactExcretion"&gt;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name="bactExcretion" type="nrTubDispBactExcretion"/&gt;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name="nrTubDispBactExcretion"&gt;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name="testDate"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name="positive"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name="methodId" type="refNsiTubBactExcretionMethod"/&gt;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name="updateTubDispBactExcretion"&gt;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ref="tubDispBactExcretionKey"/&gt;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name="bactExcretion" type="nrTubDispBactExcretion"/&gt;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name="nrTubDispBactExcretions"&gt;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name="bactExcretion" type="nrTubDispBactExcretion"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name="tubDispDisabilityKey"&gt;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name="dateSet"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name="createTubDispDisability"&gt;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name="disability" type="nrTubDispDisability"/&gt;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name="nrTubDispDisability"&gt;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name="tubCause"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name="dateSet"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name="dateChange"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name="disabilityGroupId" type="refNsiDisabilityGroup"/&gt;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name="updateTubDispDisability"&gt;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ref="tubDispDisabilityKey"/&gt;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name="disability" type="nrTubDispDisability"/&gt;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name="nrTubDispDisabilities"&gt;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name="disability" type="nrTubDispDisability"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name="tubDispHivTestKey"&gt;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name="directionDate"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name="createTubDispHivTest"&gt;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name="hivTest" type="nrTubDispHivTest"/&gt;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name="nrTubDispHivTest"&gt;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name="directionDate"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name="labNum"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name="positive"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name="resultDate"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name="cd4Count"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name="lymphocyteCount" type="xs:short"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name="hivAdditions"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name="hivAddition" type="refNsiHivAddition"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name="hivStageId" type="refTubHivStage"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name="refNsiHivAddition"&gt;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name="refTubHivStage"&gt;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name="updateTubDispHivTest"&gt;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ref="tubDispHivTestKey"/&gt;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name="hivTest" type="nrTubDispHivTest"/&gt;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name="nrTubDispHivTests"&gt;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name="hivTest" type="nrTubDispHivTest"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name="tubDispHospKey"&gt;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name="createTubDispHospitalization"&gt;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name="hospitalization" type="nrTubDispHospitalization"/&gt;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&lt;xs:complexType name="nrTubDispHospitalization"&gt;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name="surgeryDate"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name="outDate"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name="hospitalOutId" type="refNsiHospitalOut"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name="surgicalMethodId" type="refNsiTubSurgicalMethod"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name="refNsiHospitalOut"&gt;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name="refNsiTubSurgicalMethod"&gt;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name="updateTubDispHospitalization"&gt;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ref="tubDispHospKey"/&gt;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name="hospitalization" type="nrTubDispHospitalization"/&gt;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name="nrTubDispHosps"&gt;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name="hospitalization" type="nrTubDispHospitalization"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name="tubDispProbeKey"&gt;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name="probeDate"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name="probeId"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name="createTubDispProbe"&gt;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name="probe" type="nrTubDispProbe"/&gt;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name="nrTubDispProbe"&gt;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name="probeDate"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name="probeId" type="refNsiTubProbe"/&gt;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name="papuleSize"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name="creatorMoOid"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name="refNsiTubProbe"&gt;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name="updateTubDispProbe"&gt;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ref="tubDispProbeKey"/&gt;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name="probe" type="nrTubDispProbe"/&gt;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name="nrTubDispProbes"&gt;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name="probe" type="nrTubDispProbe"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name="tubDispRecordKey"&gt;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name="createTubDispRecord"&gt;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name="record" type="nrTubDispRecord"/&gt;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name="nrTubDispRecord"&gt;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name="inMoOid"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name="visits"&gt;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name="visit" type="nrTubDispVisit"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name="nrTubDispVisit"&gt;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name="datePlan"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name="dateFact"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name="mkbCode"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name="dispGroupId" type="refNsiTubDispGroup"/&gt;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name="tubClinicFormId" type="refNsiTubClinicForm"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name="tubLocationId" type="refNsiTubLocation"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name="dispRecomends"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name="dispRecomend" type="refNsiTubDispRecomend"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name="illnessCompls"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name="illnessCompl" type="refNsiTubIllnessCompl"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name="tubPhases"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name="tubPhase" type="refNsiTubPhase"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name="refNsiTubDispRecomend"&gt;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name="refNsiTubIllnessCompl"&gt;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name="updateTubDispRecord"&gt;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ref="tubDispRecordKey"/&gt;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name="record" type="nrTubDispRecord"/&gt;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name="nrTubDispRecords"&gt;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name="record" type="nrTubDispRecord"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base="tubRegistryKey"&gt;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name="dispcard" type="nrTubLightDispcard"/&gt;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name="nrTubLightDispcard"&gt;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name="outDate"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name="outMoOid"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name="autopsy" type="xs:boolean"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name="deathCauseId" type="refNsiTubDeathCause"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name="outTubDeptId" type="refTubDept"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name="dispLeaveCauseId" type="refNsiTubDispLeaveCause"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name="records"&gt;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name="record" type="nrTubDispRecord"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name="refNsiTubDispLeaveCause"&gt;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name="dispcardKey" type="tubDispcardKey"/&gt;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name="dispcard" type="nrTubLightDispcard"/&gt;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name="tubDispcards"&gt;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name="tubDispcard" type="nrTubDispcard"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base="nrTubLightDispcard"&gt;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name="cardNumber"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name="probes"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name="probe" type="nrTubDispProbe"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  &lt;xs:element name="xrays"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name="xray" type="nrTubDispXray"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name="vaccines"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name="vaccine" type="nrTubDispVaccine"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name="disabilities"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name="disability" type="nrTubDispDisability"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name="expTests"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name="expTest" type="nrTubDispExpTest"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name="hospitalizations"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name="hospitalization" type="nrTubDispHospitalization"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name="bactExcretions"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  &lt;xs:element name="bactExcretion" type="nrTubDispBactExcretion"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name="hivTests"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  &lt;xs:element name="hivTest" type="nrTubDispHivTest"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name="nrTubDispXray"&gt;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name="xrayDate"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name="resultId" type="refNsiTubXrayResult"/&gt;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name="methodId" type="refNsiTubXrayMethod"/&gt;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name="creatorMoOid"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name="refNsiTubXrayMethod"&gt;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name="nrTubDispVaccine"&gt;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name="vaccineDate"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name="ribSize"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name="bcgCompls"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name="bcgCompl" type="refNsiTubBcgCompl"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name="creatorMoOid"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name="refNsiTubBcgCompl"&gt;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name="nrTubDispExpTest"&gt;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name="labNum"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name="sampleDate"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name="sampleId" type="refNsiTubExpectorationMaterial"/&gt;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name="microDate"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name="microCount"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name="microResultId"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name="expTestMethods"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name="expTestMethod" type="nrTubDispExpTestMethod"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name="creatorMoOid"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name="nrTubDispExpTestMethod"&gt;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name="methodId" type="refNsiTubBactMethod"/&gt;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name="cmDate"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name="cmResultId"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name="cmCount" type="xs:short"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name="tsnIdentifyDate"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name="tsnResultId"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name="naSalIdentifyDate"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name="naSalResultId"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name="cultIdentifyDate"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name="cultResultId"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name="bloodIdentifyDate"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name="bloodResultId"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name="ntmbIdentifyDate"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name="ntmbResultId"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name="idtDate"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name="idtResultId"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name="mgmDate"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name="mgmTlcDate"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name="mgmResultId" type="refNsiTubResultValues"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name="mgmExams"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name="mgmExam" type="refNsiTubDrugType"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name="mgmDrugs" minOccurs="0"&gt;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name="mgmDrug" type="refNsiTubDrugType"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name="refNsiTubBactMethod"&gt;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name="tubDispVaccineKey"&gt;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name="vaccineDate"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name="createTubDispVaccine"&gt;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name="vaccine" type="nrTubDispVaccine"/&gt;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name="updateTubDispVaccine"&gt;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  &lt;xs:element ref="tubDispVaccineKey"/&gt;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name="vaccine" type="nrTubDispVaccine"/&gt;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name="nrTubDispVaccines"&gt;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name="vaccine" type="nrTubDispVaccine"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name="tubDispVisitKey"&gt;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&lt;xs:extension base="tubDispRecordKey"&gt;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name="datePlan"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name="createTubDispVisit"&gt;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ref="tubDispRecordKey"/&gt;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name="visit" type="nrTubDispVisit"/&gt;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name="updateTubDispVisit"&gt;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ref="tubDispVisitKey"/&gt;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name="visit" type="nrTubDispVisit"/&gt;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name="nrTubDispVisits"&gt;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name="visit" type="nrTubDispVisit" minOccurs="0" maxOccurs="unbounded"/&gt;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name="tubDispXrayKey"&gt;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&lt;xs:complexContent&gt;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&lt;xs:extension base="tubDispcardKey"&gt;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name="xrayDate"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&lt;xs:element name="methodId" type="xs:short"/&gt;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&lt;/xs:extension&gt;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</w:t>
      </w:r>
      <w:r w:rsidRPr="00723B00">
        <w:rPr>
          <w:sz w:val="20"/>
          <w:szCs w:val="20"/>
          <w:lang w:val="en-US"/>
        </w:rPr>
        <w:t>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name="createTubDispXray"&gt;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ref="tubDispcardKey"/&gt;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name="xray" type="nrTubDispXray"/&gt;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name="updateTubDispXray"&gt;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ref="tubDispXrayKey"/&gt;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name="xray" type="nrTubDispXray"/&gt;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name="nrTubDispXrays"&gt;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name="xray" type="nrTubDispXray"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name="addressValidator"&gt;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name="application" type="nrVznApplication"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name="nrVznApplication"&gt;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name="createDate"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name="approveDate"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name="email"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name="appEventId" type="refNsiVznAppEvent"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name="statusId" type="refNsiVznApplicationStatus"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name="nosGroupId" type="refNsiVznNosGroup"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name="appUserId"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name="specs"&gt;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name="spec" type="nrVznApplicationSpec"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name="refNsiVznAppEvent"&gt;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name="refNsiVznApplicationStatus"&gt;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name="refNsiVznNosGroup"&gt;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name="nrVznApplicationSpec"&gt;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name="mnnGroupId" type="refNsiVznMnnGroup"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name="measureId" type="refNsiMeasure"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name="overheadRest"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name="needSum" type="xs:decimal"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name="patientCount" type="xs:int"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name="refNsiVznMnnGroup"&gt;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name="eventKey"&gt;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name="addVznBalance"&gt;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name="snils"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name="fio"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ref="balance"/&gt;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name="nrVznBalance"&gt;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name="phone"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name="email"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name="statusId" type="refNsiVznBalanceStatus"/&gt;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name="balanceSpecs"&gt;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name="balanceSpec" type="nrVznBalanceSpec"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name="fio"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name="actualDate"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name="refNsiVznBalanceStatus"&gt;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name="nrVznBalanceSpec"&gt;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type="refNsiVznMnn"/&gt;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type="refNsiVznDrugForm"/&gt;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name="expenseMonth"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name="measurebalanceCount" type="xs:double"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name="inventory" type="xs:int"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name="balanceSerials"&gt;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name="balanceSerial" type="nrVznBalanceSerial"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name="refNsiVznMnn"&gt;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type="xs:long"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name="refNsiVznDrugForm"&gt;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name="refNsiVznDosage"&gt;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name="nrVznBalanceSerial"&gt;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name="drugSerial"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name="supplyCount"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name="expireDate"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name="balanceCount"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name="price"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name="dosageCountId" type="refNsiVznDosageCount"/&gt;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name="vznDrugId" type="refNsiVznDrug"/&gt;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name="measureId" type="refNsiMeasure"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name="refNsiVznDosageCount"&gt;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name="refNsiVznDrug"&gt;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name="addVznBalanceError"&gt;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type="refNsiVznMnn"/&gt;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type="refNsiVznDrugForm"/&gt;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name="dosageCountId" type="refNsiVznDosageCount"/&gt;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name="vznDrugId" type="refNsiVznDrug"/&gt;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name="drugSerial"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name="expireDate"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name="errorResult" type="errorResult"/&gt;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name="addVznBalanceResult"&gt;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name="balanceErrors"&gt;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name="balanceError" type="addVznBalanceError"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name="readVznBalance"&gt;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name="actualDate"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name="readVznBalanceResult"&gt;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ref="balance"/&gt;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name="vznNeed"&gt;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name="appEvent" type="refNsiVznAppEvent"/&gt;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name="needStatus" type="refNsiVznNeedStatus"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ref="nrVznNeedPers"/&gt;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name="refNsiVznNeedStatus"&gt;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name="nrVznNeedPers"&gt;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name="statusId" type="refNsiVznNeedPersStatus"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name="nosGroupId" type="refNsiVznNosGroup"/&gt;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name="standardId" type="refNsiVznStandard"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name="rejectionReason"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name="specs"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name="spec" type="nrVznNeedPersSpec"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name="refNsiVznNeedPersStatus"&gt;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name="refNsiVznStandard"&gt;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name="dateInclude"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name="dateExclude" type="xs:dateTime"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name="nrVznNeedPersSpec"&gt;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type="refNsiVznMnn"/&gt;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type="refNsiVznDrugForm"/&gt;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name="needPerMonth"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name="needPerYear"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name="measureId" type="refNsiMeasure"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name="singleDose"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name="listNeedResult"&gt;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ref="need"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name="createNeed"&gt;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name="appEvent" type="refNsiVznAppEvent"/&gt;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ref="nrVznNeedPers"/&gt;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name="vznRecipeKey"&gt;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name="recipeSerial"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name="issueDate"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type="xs:short"/&gt;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name="createVznRecipe"&gt;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ref="registryNumber"/&gt;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ref="recipe"/&gt;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&lt;xs:simpleType name="vznRegistryNumber"&gt;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&lt;xs:restriction base="xs:string"/&gt;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&lt;/xs:simpleType&gt;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name="nrVznRecipe"&gt;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name="recipeSerial"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name="issueDate"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name="deliveryDate"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name="issueDosageId"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name="doseCount"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name="personId"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type="refNsiVznMnn"/&gt;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name="pharmacyId"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type="refNsiVznDrugForm"/&gt;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name="recipeOperationId" type="refNsiVznRecipeOperation"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name="territoryId" type="refNsiPmuTerritory"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name="signedPerson"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name="isTheraphyResistence"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name="rels" minOccurs="0"&gt;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name="released" type="nrVznRecipeReleased"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name="refNsiVznRecipeOperation"&gt;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name="refNsiPmuTerritory"&gt;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type="xs:int"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name="nrVznRecipeReleased"&gt;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name="dosageCountId" type="refNsiVznDosageCount"/&gt;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name="packCount"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name="vznDrugId" type="refNsiVznDrug"/&gt;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name="listRecipeResult"&gt;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ref="recipe" minOccurs="0"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name="createVznSupply"&gt;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base="nrVznSupply"&gt;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name="nrVznSupply"&gt;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name="supplySpecs"&gt;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name="supplySpec" type="nrVznSupplySpec"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name="regionId" type="refRegion"/&gt;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name="governmentContractId" type="refNsiGovernmentContract"/&gt;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name="supplyDate"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name="nrVznSupplySpec"&gt;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name="drugSerial"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name="supplyCount"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name="expireDate"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name="price"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type="refNsiVznMnn"/&gt;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type="refNsiVznDrugForm"/&gt;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name="dosageCountId" type="refNsiVznDosageCount"/&gt;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name="vznDrugId" type="refNsiVznDrug"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name="measureId" type="refNsiMeasure"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name="refNsiGovernmentContract"&gt;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name="createVznSupplyError"&gt;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name="mnnId" type="refNsiVznMnn"/&gt;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name="drugFormId" type="refNsiVznDrugForm"/&gt;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name="dosageId" type="refNsiVznDosage"/&gt;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name="dosageCountId" type="refNsiVznDosageCount"/&gt;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name="vznDrugId" type="refNsiVznDrug"/&gt;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name="drugSerial"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name="supplyCount" type="xs:int"/&gt;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name="expireDate"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name="price" type="xs:decimal"/&gt;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name="errorResult" type="errorResult"/&gt;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name="createErrorVznSupplyResult"&gt;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&lt;xs:extension base="errorResult"&gt;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lastRenderedPageBreak/>
        <w:t xml:space="preserve">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&lt;xs:element name="supplyErrors"&gt;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  &lt;xs:element name="supplyError" type="createVznSupplyError"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&lt;/xs:element&gt;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&lt;/xs:extension&gt;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&lt;/xs:complexContent&gt;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name="createVznRegistry"&gt;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name="key" type="basePatientKey"/&gt;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name="registry" type="nrVznRegistryAddition"/&gt;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&lt;xs:complexType name="nrVznRegistryAddition"&gt;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&lt;xs:all&gt;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name="policTypeId" type="refNsiPolicType"/&gt;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name="signedPerson"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name="policSerial"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name="policNumber"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name="imcCode" type="xs:string"/&gt;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name="registryNumber"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name="deathDate"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name="isInclRegistry"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name="isDrugSupply" type="xs:boolean"/&gt;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name="note"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&lt;xs:element name="deseases"&gt;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  &lt;xs:element ref="desease"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name="addresses"&gt;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</w:t>
      </w:r>
      <w:r w:rsidRPr="00723B00">
        <w:rPr>
          <w:sz w:val="20"/>
          <w:szCs w:val="20"/>
          <w:lang w:val="en-US"/>
        </w:rPr>
        <w:t>&lt;xs:complexType&gt;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  &lt;xs:element name="patientAddress" type="nrVznPatientAddress" maxOccurs="unbounded"/&gt;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    </w:t>
      </w:r>
      <w:r w:rsidRPr="00723B00">
        <w:rPr>
          <w:sz w:val="20"/>
          <w:szCs w:val="20"/>
          <w:lang w:val="en-US"/>
        </w:rPr>
        <w:t>&lt;/xs:sequence&gt;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    &lt;/xs:element&gt;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name="disabilityGroupId" type="refNsiVznDisabilityGroup"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name="registryOperationId" type="refNsiRegistryOperation"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name="excludeReasonId" type="refNsiVznExcludeReason"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name="excludeMoId" type="xs:string"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name="territoryId" type="refNsiPmuTerritory"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</w:t>
      </w:r>
      <w:r w:rsidRPr="00723B00">
        <w:rPr>
          <w:sz w:val="20"/>
          <w:szCs w:val="20"/>
          <w:lang w:val="en-US"/>
        </w:rPr>
        <w:t>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name="nrVznAdditionDesease"&gt;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lastRenderedPageBreak/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name="code"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name="beginDate"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name="endDate" type="xs:date"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</w:t>
      </w:r>
      <w:r w:rsidRPr="00723B00">
        <w:rPr>
          <w:sz w:val="20"/>
          <w:szCs w:val="20"/>
          <w:lang w:val="en-US"/>
        </w:rPr>
        <w:t>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name="nrVznPatientAddress"&gt;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name="phone" type="xs:string"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</w:t>
      </w:r>
      <w:r w:rsidRPr="00723B00">
        <w:rPr>
          <w:sz w:val="20"/>
          <w:szCs w:val="20"/>
          <w:lang w:val="en-US"/>
        </w:rPr>
        <w:t>&lt;xs:element ref="address"/&gt;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name="addressTypeId" type="refNsiVznAddressType" minOccurs="0"/&gt;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</w:t>
      </w:r>
      <w:r w:rsidRPr="00723B00">
        <w:rPr>
          <w:sz w:val="20"/>
          <w:szCs w:val="20"/>
          <w:lang w:val="en-US"/>
        </w:rPr>
        <w:t>&lt;/xs:all&gt;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723B00">
        <w:rPr>
          <w:sz w:val="20"/>
          <w:szCs w:val="20"/>
          <w:lang w:val="en-US"/>
        </w:rPr>
        <w:t xml:space="preserve">  &lt;/xs:complexType&gt;</w:t>
      </w:r>
    </w:p>
    <w:p w:rsidR="0059379A" w:rsidRPr="00723B00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name="refNsiVznExcludeReason"&gt;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&lt;xs:all/&gt;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&lt;xs:attribute name="id" type="xs:short" use="required"/&gt;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name="updateVznRegistry"&gt;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name="excludeDate" type="xs:date" minOccurs="0"/&gt;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name="registry" type="nrVznRegistryAddition"/&gt;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&lt;xs:complexType name="readVznRegistry"&gt;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ref="patient"/&gt;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name="moId" type="xs:string"/&gt;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name="includeDate"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name="excludeDate" type="xs:date"/&gt;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&lt;xs:element name="registry" type="nrVznRegistryAddition"/&gt;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&lt;/xs:sequence&gt;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&lt;/xs:complexType&gt;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&lt;xs:simpleType name="processedFailed"&gt;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&lt;xs:restriction base="xs:string"&gt;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&lt;xs:enumeration value="SYSTEM_FAILED"/&gt;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&lt;xs:enumeration value="NOT_FOUND"/&gt;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  &lt;xs:enumeration value="VALIDATION_FAILED"/&gt;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  &lt;/xs:restriction&gt;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 xml:space="preserve">  &lt;/xs:simpleType&gt;</w:t>
      </w:r>
    </w:p>
    <w:p w:rsidR="0059379A" w:rsidRPr="0059379A" w:rsidRDefault="0059379A" w:rsidP="0059379A">
      <w:pPr>
        <w:pStyle w:val="1a"/>
        <w:spacing w:after="240"/>
        <w:ind w:left="851"/>
        <w:rPr>
          <w:sz w:val="20"/>
          <w:szCs w:val="20"/>
          <w:lang w:val="en-US"/>
        </w:rPr>
      </w:pPr>
      <w:r w:rsidRPr="0059379A">
        <w:rPr>
          <w:sz w:val="20"/>
          <w:szCs w:val="20"/>
          <w:lang w:val="en-US"/>
        </w:rPr>
        <w:t>&lt;/xs:schema&gt;</w:t>
      </w:r>
    </w:p>
    <w:p w:rsidR="0059379A" w:rsidRPr="0059379A" w:rsidRDefault="0059379A" w:rsidP="0059379A">
      <w:pPr>
        <w:pStyle w:val="1a"/>
        <w:spacing w:before="0" w:after="240"/>
        <w:ind w:left="851" w:firstLine="0"/>
        <w:contextualSpacing w:val="0"/>
        <w:jc w:val="left"/>
        <w:rPr>
          <w:sz w:val="20"/>
          <w:szCs w:val="20"/>
          <w:lang w:val="en-US"/>
        </w:rPr>
      </w:pPr>
    </w:p>
    <w:bookmarkEnd w:id="83"/>
    <w:p w:rsidR="00817C12" w:rsidRPr="0059379A" w:rsidRDefault="00817C12" w:rsidP="00817C12">
      <w:pPr>
        <w:rPr>
          <w:sz w:val="20"/>
          <w:lang w:val="en-US"/>
        </w:rPr>
      </w:pPr>
    </w:p>
    <w:p w:rsidR="00760A4D" w:rsidRPr="0059379A" w:rsidRDefault="00760A4D" w:rsidP="0059379A">
      <w:pPr>
        <w:rPr>
          <w:sz w:val="20"/>
          <w:lang w:val="en-US"/>
        </w:rPr>
      </w:pPr>
      <w:r w:rsidRPr="0059379A">
        <w:rPr>
          <w:sz w:val="20"/>
          <w:lang w:val="en-US"/>
        </w:rPr>
        <w:t xml:space="preserve">  </w:t>
      </w:r>
    </w:p>
    <w:p w:rsidR="00760A4D" w:rsidRPr="0059379A" w:rsidRDefault="00760A4D" w:rsidP="0059379A">
      <w:pPr>
        <w:rPr>
          <w:sz w:val="20"/>
          <w:lang w:val="en-US"/>
        </w:rPr>
      </w:pPr>
      <w:r w:rsidRPr="0059379A">
        <w:rPr>
          <w:sz w:val="20"/>
          <w:lang w:val="en-US"/>
        </w:rPr>
        <w:t xml:space="preserve">  </w:t>
      </w:r>
    </w:p>
    <w:p w:rsidR="0059379A" w:rsidRPr="0059379A" w:rsidRDefault="00760A4D" w:rsidP="0059379A">
      <w:pPr>
        <w:rPr>
          <w:sz w:val="20"/>
          <w:lang w:val="en-US"/>
        </w:rPr>
      </w:pPr>
      <w:r w:rsidRPr="0059379A">
        <w:rPr>
          <w:sz w:val="20"/>
          <w:lang w:val="en-US"/>
        </w:rPr>
        <w:t xml:space="preserve">    </w:t>
      </w:r>
    </w:p>
    <w:p w:rsidR="00760A4D" w:rsidRPr="0059379A" w:rsidRDefault="00760A4D" w:rsidP="0059379A">
      <w:pPr>
        <w:rPr>
          <w:sz w:val="20"/>
          <w:lang w:val="en-US"/>
        </w:rPr>
      </w:pPr>
      <w:r w:rsidRPr="0059379A">
        <w:rPr>
          <w:sz w:val="20"/>
          <w:lang w:val="en-US"/>
        </w:rPr>
        <w:t xml:space="preserve">    </w:t>
      </w:r>
    </w:p>
    <w:p w:rsidR="00760A4D" w:rsidRPr="0059379A" w:rsidRDefault="00760A4D" w:rsidP="00760A4D">
      <w:pPr>
        <w:rPr>
          <w:sz w:val="20"/>
          <w:lang w:val="en-US"/>
        </w:rPr>
      </w:pPr>
    </w:p>
    <w:p w:rsidR="00817C12" w:rsidRPr="0059379A" w:rsidRDefault="00760A4D" w:rsidP="0059379A">
      <w:pPr>
        <w:rPr>
          <w:sz w:val="20"/>
          <w:lang w:val="en-US"/>
        </w:rPr>
      </w:pPr>
      <w:r w:rsidRPr="0059379A">
        <w:rPr>
          <w:sz w:val="20"/>
          <w:lang w:val="en-US"/>
        </w:rPr>
        <w:t xml:space="preserve">  </w:t>
      </w:r>
    </w:p>
    <w:p w:rsidR="00F20E05" w:rsidRPr="0059379A" w:rsidRDefault="00F20E05" w:rsidP="00371056">
      <w:pPr>
        <w:rPr>
          <w:sz w:val="20"/>
          <w:lang w:val="en-US"/>
        </w:rPr>
      </w:pPr>
    </w:p>
    <w:sectPr w:rsidR="00F20E05" w:rsidRPr="0059379A" w:rsidSect="009D4214">
      <w:pgSz w:w="11906" w:h="16838"/>
      <w:pgMar w:top="1134" w:right="1701" w:bottom="1134" w:left="85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E82" w:rsidRDefault="00D86E82" w:rsidP="004E1B63">
      <w:r>
        <w:separator/>
      </w:r>
    </w:p>
    <w:p w:rsidR="00D86E82" w:rsidRDefault="00D86E82"/>
  </w:endnote>
  <w:endnote w:type="continuationSeparator" w:id="0">
    <w:p w:rsidR="00D86E82" w:rsidRDefault="00D86E82" w:rsidP="004E1B63">
      <w:r>
        <w:continuationSeparator/>
      </w:r>
    </w:p>
    <w:p w:rsidR="00D86E82" w:rsidRDefault="00D86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21" w:rsidRDefault="00E52521">
    <w:pPr>
      <w:pStyle w:val="afa"/>
      <w:jc w:val="right"/>
    </w:pPr>
    <w:r>
      <w:fldChar w:fldCharType="begin"/>
    </w:r>
    <w:r>
      <w:instrText>PAGE   \* MERGEFORMAT</w:instrText>
    </w:r>
    <w:r>
      <w:fldChar w:fldCharType="separate"/>
    </w:r>
    <w:r w:rsidR="001763D2">
      <w:rPr>
        <w:noProof/>
      </w:rPr>
      <w:t>2</w:t>
    </w:r>
    <w:r>
      <w:fldChar w:fldCharType="end"/>
    </w:r>
  </w:p>
  <w:p w:rsidR="00E52521" w:rsidRPr="00B12603" w:rsidRDefault="00E52521" w:rsidP="00B12603">
    <w:pPr>
      <w:pStyle w:val="afa"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E82" w:rsidRDefault="00D86E82" w:rsidP="004E1B63">
      <w:r>
        <w:separator/>
      </w:r>
    </w:p>
    <w:p w:rsidR="00D86E82" w:rsidRDefault="00D86E82"/>
  </w:footnote>
  <w:footnote w:type="continuationSeparator" w:id="0">
    <w:p w:rsidR="00D86E82" w:rsidRDefault="00D86E82" w:rsidP="004E1B63">
      <w:r>
        <w:continuationSeparator/>
      </w:r>
    </w:p>
    <w:p w:rsidR="00D86E82" w:rsidRDefault="00D86E82"/>
  </w:footnote>
  <w:footnote w:id="1"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D53A19">
        <w:rPr>
          <w:rStyle w:val="afffff0"/>
          <w:rFonts w:eastAsia="Calibri"/>
          <w:sz w:val="20"/>
          <w:szCs w:val="20"/>
        </w:rPr>
        <w:footnoteRef/>
      </w:r>
      <w:r w:rsidRPr="00D53A19">
        <w:rPr>
          <w:sz w:val="20"/>
          <w:szCs w:val="20"/>
        </w:rPr>
        <w:t xml:space="preserve"> В поле serial допустимо для ввода: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D53A19">
        <w:rPr>
          <w:sz w:val="20"/>
          <w:szCs w:val="20"/>
        </w:rPr>
        <w:t>-         паспорт гражданина Российской Федерации - 4 символа (например, 9999 - где 9-любое число от 0 до 9);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заграничный паспорт гражданина Российской Федерации, дипломатический паспорт, служебный паспорт - 2 символа (например, 99 - где 9-любое число от 0 до 9);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удостоверение личности моряка - латиница, 2-3 символа (например, XZZ - где Z-любая латинская буква, X-необязательная любая латинская буква);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удостоверение личности военнослужащего Российской Федерации - кириллица, 2 символа (например, ББ - где Б-любая буква русского алфавита);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военный билет (у лиц, проходящих военную службу) - кириллица, 2 символа (например, ББ - где Б-любая буква русского алфавита)</w:t>
      </w:r>
    </w:p>
    <w:p w:rsidR="00E52521" w:rsidRPr="00D53A19" w:rsidRDefault="00E52521" w:rsidP="00D53A19">
      <w:pPr>
        <w:pStyle w:val="affffe"/>
        <w:ind w:firstLine="284"/>
      </w:pPr>
    </w:p>
  </w:footnote>
  <w:footnote w:id="2"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rStyle w:val="afffff0"/>
          <w:rFonts w:eastAsia="Calibri"/>
        </w:rPr>
        <w:footnoteRef/>
      </w:r>
      <w:r w:rsidRPr="00D53A19">
        <w:t xml:space="preserve"> </w:t>
      </w:r>
      <w:r w:rsidRPr="00D53A19">
        <w:rPr>
          <w:sz w:val="20"/>
          <w:szCs w:val="20"/>
        </w:rPr>
        <w:t>В поле number допустимо для ввода: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паспорт гражданина Российской Федерации - 6 символов (например, 999999 - где 9-любое число от 0 до 9);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заграничный паспорт гражданина Российской Федерации, дипломатический паспорт, служебный паспорт - 7 символов (например, 9999999 - где 9-любое число от 0 до 9);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удостоверение личности моряка - 7 символов (например, 9999999 - где 9-любое число от 0 до 9);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удостоверение личности военнослужащего Российской Федерации 7 символов (например, 9999999 - где 9-любое число от 0 до 9);</w:t>
      </w:r>
    </w:p>
    <w:p w:rsidR="00E52521" w:rsidRPr="00D53A19" w:rsidRDefault="00E52521" w:rsidP="00D53A19">
      <w:pPr>
        <w:pStyle w:val="affffff2"/>
        <w:shd w:val="clear" w:color="auto" w:fill="FFFFFF"/>
        <w:spacing w:before="0" w:beforeAutospacing="0" w:after="0" w:afterAutospacing="0"/>
        <w:ind w:firstLine="284"/>
        <w:rPr>
          <w:sz w:val="20"/>
          <w:szCs w:val="20"/>
        </w:rPr>
      </w:pPr>
      <w:r w:rsidRPr="00D53A19">
        <w:rPr>
          <w:sz w:val="20"/>
          <w:szCs w:val="20"/>
        </w:rPr>
        <w:t>-         военный билет (у лиц, проходящих военную службу) - 6-7 символов (например, 0999999 - где 9-любое число от 0 до 9,0-необязательное число от 0 до 9)</w:t>
      </w:r>
    </w:p>
  </w:footnote>
  <w:footnote w:id="3">
    <w:p w:rsidR="00E52521" w:rsidRDefault="00E52521" w:rsidP="00343C1F">
      <w:pPr>
        <w:pStyle w:val="affffe"/>
        <w:jc w:val="both"/>
      </w:pPr>
      <w:r w:rsidRPr="002A353D">
        <w:rPr>
          <w:rStyle w:val="afffff0"/>
        </w:rPr>
        <w:footnoteRef/>
      </w:r>
      <w:r>
        <w:t xml:space="preserve"> Полное наименование ИС </w:t>
      </w:r>
      <w:r w:rsidRPr="002A353D">
        <w:t>в следующем формате: «Наименование ИС. Разработчик. Рег</w:t>
      </w:r>
      <w:r>
        <w:t>ион. ФРМР</w:t>
      </w:r>
      <w:r w:rsidRPr="002A353D">
        <w:t>».</w:t>
      </w:r>
    </w:p>
  </w:footnote>
  <w:footnote w:id="4">
    <w:p w:rsidR="00E52521" w:rsidRPr="00895F38" w:rsidRDefault="00E52521" w:rsidP="00343C1F">
      <w:pPr>
        <w:pStyle w:val="affffe"/>
        <w:jc w:val="both"/>
      </w:pPr>
      <w:r>
        <w:rPr>
          <w:rStyle w:val="afffff0"/>
        </w:rPr>
        <w:footnoteRef/>
      </w:r>
      <w:r>
        <w:t xml:space="preserve"> Для регистрации ИС в тестовой версии Системы необходимо указать только один </w:t>
      </w:r>
      <w:r>
        <w:rPr>
          <w:lang w:val="en-US"/>
        </w:rPr>
        <w:t>OID</w:t>
      </w:r>
      <w:r w:rsidRPr="001D2C80">
        <w:t xml:space="preserve"> </w:t>
      </w:r>
      <w:r>
        <w:t xml:space="preserve">медицинской организации. В случае указания нескольких </w:t>
      </w:r>
      <w:r>
        <w:rPr>
          <w:lang w:val="en-US"/>
        </w:rPr>
        <w:t>OID</w:t>
      </w:r>
      <w:r w:rsidRPr="00895F38">
        <w:t xml:space="preserve"> </w:t>
      </w:r>
      <w:r>
        <w:t xml:space="preserve">при регистрации будет добавлен только один – первый. </w:t>
      </w:r>
      <w:r w:rsidRPr="00A13EC7">
        <w:t xml:space="preserve">Для регистрации </w:t>
      </w:r>
      <w:r>
        <w:t xml:space="preserve">ИС </w:t>
      </w:r>
      <w:r w:rsidRPr="00A13EC7">
        <w:t xml:space="preserve">в промышленной версии Системы необходимо указать OID всех медицинских организаций, обслуживаемых </w:t>
      </w:r>
      <w:r>
        <w:t>ИС.</w:t>
      </w:r>
    </w:p>
  </w:footnote>
  <w:footnote w:id="5">
    <w:p w:rsidR="00E52521" w:rsidRDefault="00E52521" w:rsidP="00343C1F">
      <w:pPr>
        <w:pStyle w:val="affffe"/>
        <w:jc w:val="both"/>
      </w:pPr>
      <w:r>
        <w:rPr>
          <w:rStyle w:val="afffff0"/>
        </w:rPr>
        <w:footnoteRef/>
      </w:r>
      <w:r>
        <w:t xml:space="preserve"> Методы описываются в формате «Имя подсистемы.Целевой метод», например, «</w:t>
      </w:r>
      <w:r w:rsidRPr="002C7B1C">
        <w:t>person.create»</w:t>
      </w:r>
      <w:r>
        <w:t>. В заявке необходимо указать все методы, которые в дальнейшем планируется использовать в промышленном контуре.</w:t>
      </w:r>
    </w:p>
  </w:footnote>
  <w:footnote w:id="6">
    <w:p w:rsidR="00E52521" w:rsidRPr="00044701" w:rsidRDefault="00E52521" w:rsidP="009B54CE">
      <w:pPr>
        <w:pStyle w:val="affffe"/>
        <w:rPr>
          <w:rFonts w:ascii="Calibri" w:hAnsi="Calibri"/>
        </w:rPr>
      </w:pPr>
      <w:r>
        <w:rPr>
          <w:rStyle w:val="afffff0"/>
        </w:rPr>
        <w:footnoteRef/>
      </w:r>
      <w:r>
        <w:t xml:space="preserve"> Все заявки необходимо отправлять в двух файлах форматов PDF и DOC (DOCX). При этом в PDF должны присутствовать печать, дата, подпись и расшифровка подписи ответственного лица.</w:t>
      </w:r>
    </w:p>
  </w:footnote>
  <w:footnote w:id="7">
    <w:p w:rsidR="00E52521" w:rsidRDefault="00E52521" w:rsidP="009B54CE">
      <w:pPr>
        <w:pStyle w:val="affffe"/>
      </w:pPr>
      <w:r>
        <w:rPr>
          <w:rStyle w:val="afffff0"/>
        </w:rPr>
        <w:footnoteRef/>
      </w:r>
      <w:r>
        <w:t xml:space="preserve"> Для проведения массовой выгрузки необходимо указать OID всех медицинских организаций, которые в дальнейшем планируются обслуживаться ИС на промышленном контуре.</w:t>
      </w:r>
    </w:p>
  </w:footnote>
  <w:footnote w:id="8">
    <w:p w:rsidR="00E52521" w:rsidRDefault="00E52521" w:rsidP="009B54CE">
      <w:pPr>
        <w:pStyle w:val="affffe"/>
      </w:pPr>
      <w:r>
        <w:rPr>
          <w:rStyle w:val="afffff0"/>
        </w:rPr>
        <w:footnoteRef/>
      </w:r>
      <w:r>
        <w:t xml:space="preserve"> Так же массовая выгрузка должна содержать не менее 20 записей, т.е. не менее 20 различных значений СНИЛС, и регистровых записей.</w:t>
      </w:r>
    </w:p>
  </w:footnote>
  <w:footnote w:id="9">
    <w:p w:rsidR="00E52521" w:rsidRDefault="00E52521" w:rsidP="009B54CE">
      <w:pPr>
        <w:pStyle w:val="affffe"/>
      </w:pPr>
      <w:r>
        <w:rPr>
          <w:rStyle w:val="afffff0"/>
        </w:rPr>
        <w:footnoteRef/>
      </w:r>
      <w:r>
        <w:t xml:space="preserve"> Методы описываются в формате «Имя подсистемы.Целевой метод», например, «p</w:t>
      </w:r>
      <w:r>
        <w:rPr>
          <w:lang w:val="en-US"/>
        </w:rPr>
        <w:t>atient</w:t>
      </w:r>
      <w:r w:rsidRPr="002C7B1C">
        <w:t>.create»</w:t>
      </w:r>
      <w:r>
        <w:t>. В заявке необходимо указать все методы, которые в дальнейшем планируется использовать в промышленном контуре.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21" w:rsidRDefault="00E52521" w:rsidP="00B12603">
    <w:pPr>
      <w:pStyle w:val="af3"/>
      <w:rPr>
        <w:sz w:val="24"/>
      </w:rPr>
    </w:pPr>
  </w:p>
  <w:p w:rsidR="00E52521" w:rsidRPr="00B12603" w:rsidRDefault="00E52521" w:rsidP="00B12603">
    <w:pPr>
      <w:pStyle w:val="af3"/>
      <w:rPr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21" w:rsidRPr="00966B9F" w:rsidRDefault="00E52521" w:rsidP="00AD32E6">
    <w:pPr>
      <w:pStyle w:val="af3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1D3AA65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3"/>
    <w:multiLevelType w:val="singleLevel"/>
    <w:tmpl w:val="C84C9F7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6D6388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91BF2"/>
    <w:multiLevelType w:val="hybridMultilevel"/>
    <w:tmpl w:val="C4268730"/>
    <w:lvl w:ilvl="0" w:tplc="41B04760">
      <w:start w:val="1"/>
      <w:numFmt w:val="bullet"/>
      <w:pStyle w:val="-"/>
      <w:lvlText w:val="–"/>
      <w:lvlJc w:val="left"/>
      <w:pPr>
        <w:tabs>
          <w:tab w:val="num" w:pos="964"/>
        </w:tabs>
        <w:ind w:left="0" w:firstLine="62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06BD33F6"/>
    <w:multiLevelType w:val="hybridMultilevel"/>
    <w:tmpl w:val="27789EFE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31C"/>
    <w:multiLevelType w:val="hybridMultilevel"/>
    <w:tmpl w:val="9BA6DF8C"/>
    <w:lvl w:ilvl="0" w:tplc="04190011">
      <w:start w:val="1"/>
      <w:numFmt w:val="decimal"/>
      <w:pStyle w:val="1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75E548D"/>
    <w:multiLevelType w:val="hybridMultilevel"/>
    <w:tmpl w:val="1FEACE0C"/>
    <w:lvl w:ilvl="0" w:tplc="2E221BE0">
      <w:start w:val="1"/>
      <w:numFmt w:val="decimal"/>
      <w:pStyle w:val="a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7" w15:restartNumberingAfterBreak="0">
    <w:nsid w:val="07B60639"/>
    <w:multiLevelType w:val="multilevel"/>
    <w:tmpl w:val="CD027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464053"/>
    <w:multiLevelType w:val="hybridMultilevel"/>
    <w:tmpl w:val="C1AEE6D4"/>
    <w:lvl w:ilvl="0" w:tplc="FFFFFFFF">
      <w:start w:val="1"/>
      <w:numFmt w:val="bullet"/>
      <w:pStyle w:val="Defaul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F7F97"/>
    <w:multiLevelType w:val="hybridMultilevel"/>
    <w:tmpl w:val="EDCAF4B8"/>
    <w:lvl w:ilvl="0" w:tplc="DA4AF930">
      <w:start w:val="1"/>
      <w:numFmt w:val="decimal"/>
      <w:pStyle w:val="10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0BAD2FF0"/>
    <w:multiLevelType w:val="multilevel"/>
    <w:tmpl w:val="28E671C2"/>
    <w:styleLink w:val="11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36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91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91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D966240"/>
    <w:multiLevelType w:val="multilevel"/>
    <w:tmpl w:val="82FA36C0"/>
    <w:lvl w:ilvl="0">
      <w:start w:val="1"/>
      <w:numFmt w:val="decimal"/>
      <w:pStyle w:val="12"/>
      <w:suff w:val="space"/>
      <w:lvlText w:val="%1"/>
      <w:lvlJc w:val="left"/>
      <w:pPr>
        <w:ind w:left="0" w:firstLine="624"/>
      </w:pPr>
      <w:rPr>
        <w:rFonts w:ascii="Times New Roman" w:hAnsi="Times New Roman"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624"/>
      </w:pPr>
      <w:rPr>
        <w:rFonts w:ascii="Times New Roman" w:hAnsi="Times New Roman"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510" w:firstLine="624"/>
      </w:pPr>
      <w:rPr>
        <w:rFonts w:ascii="Times New Roman" w:hAnsi="Times New Roman"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2381" w:firstLine="454"/>
      </w:pPr>
      <w:rPr>
        <w:rFonts w:ascii="Times New Roman" w:hAnsi="Times New Roman"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45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4"/>
        </w:tabs>
        <w:ind w:left="0" w:firstLine="4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30F671F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4B2993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5D53FC3"/>
    <w:multiLevelType w:val="multilevel"/>
    <w:tmpl w:val="F34A245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ascii="Times New Roman" w:hAnsi="Times New Roman" w:cs="Verdana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1701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  <w:b w:val="0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C99470C"/>
    <w:multiLevelType w:val="hybridMultilevel"/>
    <w:tmpl w:val="90081CA6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342D3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C00A65"/>
    <w:multiLevelType w:val="hybridMultilevel"/>
    <w:tmpl w:val="27789EFE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20778"/>
    <w:multiLevelType w:val="multilevel"/>
    <w:tmpl w:val="FBC444E8"/>
    <w:styleLink w:val="13"/>
    <w:lvl w:ilvl="0">
      <w:start w:val="1"/>
      <w:numFmt w:val="decimal"/>
      <w:suff w:val="space"/>
      <w:lvlText w:val="Таблица А.%1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B1579D9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BA46866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423749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9C7C84"/>
    <w:multiLevelType w:val="hybridMultilevel"/>
    <w:tmpl w:val="315AD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9E2D3D"/>
    <w:multiLevelType w:val="hybridMultilevel"/>
    <w:tmpl w:val="609467C6"/>
    <w:lvl w:ilvl="0" w:tplc="02FAAC66">
      <w:start w:val="1"/>
      <w:numFmt w:val="decimal"/>
      <w:pStyle w:val="a0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32355C9C"/>
    <w:multiLevelType w:val="hybridMultilevel"/>
    <w:tmpl w:val="1232817A"/>
    <w:lvl w:ilvl="0" w:tplc="3C6C8ED8">
      <w:start w:val="1"/>
      <w:numFmt w:val="bullet"/>
      <w:pStyle w:val="14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3B72373"/>
    <w:multiLevelType w:val="hybridMultilevel"/>
    <w:tmpl w:val="3C40F376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1542E3"/>
    <w:multiLevelType w:val="multilevel"/>
    <w:tmpl w:val="4288D432"/>
    <w:styleLink w:val="15"/>
    <w:lvl w:ilvl="0">
      <w:start w:val="1"/>
      <w:numFmt w:val="decimal"/>
      <w:pStyle w:val="a1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355132DC"/>
    <w:multiLevelType w:val="hybridMultilevel"/>
    <w:tmpl w:val="7A64AF38"/>
    <w:lvl w:ilvl="0" w:tplc="75D283B2">
      <w:start w:val="1"/>
      <w:numFmt w:val="decimal"/>
      <w:pStyle w:val="2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B42656"/>
    <w:multiLevelType w:val="hybridMultilevel"/>
    <w:tmpl w:val="9C7E0952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64267"/>
    <w:multiLevelType w:val="hybridMultilevel"/>
    <w:tmpl w:val="298C55A2"/>
    <w:lvl w:ilvl="0" w:tplc="D3227496">
      <w:start w:val="1"/>
      <w:numFmt w:val="decimal"/>
      <w:pStyle w:val="TableRowNumb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5F1119"/>
    <w:multiLevelType w:val="multilevel"/>
    <w:tmpl w:val="0419001F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12A2EC6"/>
    <w:multiLevelType w:val="hybridMultilevel"/>
    <w:tmpl w:val="2348DA14"/>
    <w:lvl w:ilvl="0" w:tplc="04190011">
      <w:start w:val="1"/>
      <w:numFmt w:val="decimal"/>
      <w:lvlText w:val="%1)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2" w15:restartNumberingAfterBreak="0">
    <w:nsid w:val="41E95C25"/>
    <w:multiLevelType w:val="hybridMultilevel"/>
    <w:tmpl w:val="2348DA14"/>
    <w:lvl w:ilvl="0" w:tplc="04190011">
      <w:start w:val="1"/>
      <w:numFmt w:val="decimal"/>
      <w:lvlText w:val="%1)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3" w15:restartNumberingAfterBreak="0">
    <w:nsid w:val="487503C6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B960E1E"/>
    <w:multiLevelType w:val="multilevel"/>
    <w:tmpl w:val="28D621C4"/>
    <w:styleLink w:val="16"/>
    <w:lvl w:ilvl="0">
      <w:start w:val="1"/>
      <w:numFmt w:val="decimal"/>
      <w:lvlText w:val="%1)"/>
      <w:lvlJc w:val="left"/>
      <w:pPr>
        <w:ind w:left="709" w:firstLine="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kern w:val="0"/>
        <w:sz w:val="24"/>
        <w:u w:val="none"/>
        <w:vertAlign w:val="baseline"/>
      </w:rPr>
    </w:lvl>
    <w:lvl w:ilvl="1">
      <w:start w:val="1"/>
      <w:numFmt w:val="russianLower"/>
      <w:lvlText w:val="%2)"/>
      <w:lvlJc w:val="left"/>
      <w:pPr>
        <w:ind w:left="1418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kern w:val="0"/>
        <w:sz w:val="24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2127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36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45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5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2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381" w:firstLine="0"/>
      </w:pPr>
      <w:rPr>
        <w:rFonts w:hint="default"/>
      </w:rPr>
    </w:lvl>
  </w:abstractNum>
  <w:abstractNum w:abstractNumId="35" w15:restartNumberingAfterBreak="0">
    <w:nsid w:val="4C714377"/>
    <w:multiLevelType w:val="hybridMultilevel"/>
    <w:tmpl w:val="936075A2"/>
    <w:lvl w:ilvl="0" w:tplc="FFFFFFFF">
      <w:numFmt w:val="bullet"/>
      <w:pStyle w:val="a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pStyle w:val="22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2315ECC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AF32B5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F405B4"/>
    <w:multiLevelType w:val="multilevel"/>
    <w:tmpl w:val="21981FF4"/>
    <w:lvl w:ilvl="0">
      <w:start w:val="1"/>
      <w:numFmt w:val="decimal"/>
      <w:pStyle w:val="a3"/>
      <w:lvlText w:val="%1."/>
      <w:lvlJc w:val="left"/>
      <w:pPr>
        <w:ind w:left="720" w:hanging="72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797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51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28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05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2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259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336" w:hanging="720"/>
      </w:pPr>
      <w:rPr>
        <w:rFonts w:hint="default"/>
      </w:rPr>
    </w:lvl>
  </w:abstractNum>
  <w:abstractNum w:abstractNumId="39" w15:restartNumberingAfterBreak="0">
    <w:nsid w:val="54AB613B"/>
    <w:multiLevelType w:val="singleLevel"/>
    <w:tmpl w:val="016CD94C"/>
    <w:lvl w:ilvl="0">
      <w:start w:val="1"/>
      <w:numFmt w:val="bullet"/>
      <w:pStyle w:val="--"/>
      <w:lvlText w:val=""/>
      <w:lvlJc w:val="left"/>
      <w:pPr>
        <w:tabs>
          <w:tab w:val="num" w:pos="1134"/>
        </w:tabs>
        <w:ind w:left="1418" w:hanging="284"/>
      </w:pPr>
      <w:rPr>
        <w:rFonts w:ascii="Symbol" w:hAnsi="Symbol" w:cs="Times New Roman" w:hint="default"/>
      </w:rPr>
    </w:lvl>
  </w:abstractNum>
  <w:abstractNum w:abstractNumId="40" w15:restartNumberingAfterBreak="0">
    <w:nsid w:val="55D355D0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BC67AEA"/>
    <w:multiLevelType w:val="multilevel"/>
    <w:tmpl w:val="31423488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30"/>
      <w:lvlText w:val="%1.%2."/>
      <w:lvlJc w:val="left"/>
      <w:pPr>
        <w:ind w:left="624" w:hanging="62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2" w15:restartNumberingAfterBreak="0">
    <w:nsid w:val="5D2054AD"/>
    <w:multiLevelType w:val="hybridMultilevel"/>
    <w:tmpl w:val="882A592A"/>
    <w:lvl w:ilvl="0" w:tplc="0890C01E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D37446C"/>
    <w:multiLevelType w:val="hybridMultilevel"/>
    <w:tmpl w:val="4A3AF5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E1416A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E6D4C54"/>
    <w:multiLevelType w:val="hybridMultilevel"/>
    <w:tmpl w:val="40623C1C"/>
    <w:lvl w:ilvl="0" w:tplc="5C1ACF72">
      <w:start w:val="1"/>
      <w:numFmt w:val="bullet"/>
      <w:pStyle w:val="a4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E0584F"/>
    <w:multiLevelType w:val="hybridMultilevel"/>
    <w:tmpl w:val="6DA02CE2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B445E7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54B3E3F"/>
    <w:multiLevelType w:val="singleLevel"/>
    <w:tmpl w:val="375C2C98"/>
    <w:lvl w:ilvl="0">
      <w:start w:val="1"/>
      <w:numFmt w:val="decimal"/>
      <w:pStyle w:val="17"/>
      <w:lvlText w:val="%1"/>
      <w:lvlJc w:val="left"/>
      <w:pPr>
        <w:tabs>
          <w:tab w:val="num" w:pos="814"/>
        </w:tabs>
        <w:ind w:left="0" w:firstLine="454"/>
      </w:pPr>
    </w:lvl>
  </w:abstractNum>
  <w:abstractNum w:abstractNumId="49" w15:restartNumberingAfterBreak="0">
    <w:nsid w:val="66F768D0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A784F8F"/>
    <w:multiLevelType w:val="hybridMultilevel"/>
    <w:tmpl w:val="734CCFC4"/>
    <w:lvl w:ilvl="0" w:tplc="4F00251A">
      <w:start w:val="1"/>
      <w:numFmt w:val="bullet"/>
      <w:pStyle w:val="a5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51" w15:restartNumberingAfterBreak="0">
    <w:nsid w:val="6CCE6EC8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EB49B0"/>
    <w:multiLevelType w:val="hybridMultilevel"/>
    <w:tmpl w:val="5484E58E"/>
    <w:lvl w:ilvl="0" w:tplc="AB126836">
      <w:start w:val="1"/>
      <w:numFmt w:val="decimal"/>
      <w:pStyle w:val="18"/>
      <w:lvlText w:val="%1)"/>
      <w:lvlJc w:val="left"/>
      <w:pPr>
        <w:ind w:left="814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D930206"/>
    <w:multiLevelType w:val="multilevel"/>
    <w:tmpl w:val="0419001D"/>
    <w:styleLink w:val="1ai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4" w15:restartNumberingAfterBreak="0">
    <w:nsid w:val="6E383A3F"/>
    <w:multiLevelType w:val="hybridMultilevel"/>
    <w:tmpl w:val="777678BE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504F1"/>
    <w:multiLevelType w:val="multilevel"/>
    <w:tmpl w:val="9DE623AA"/>
    <w:lvl w:ilvl="0">
      <w:start w:val="1"/>
      <w:numFmt w:val="decimal"/>
      <w:pStyle w:val="a6"/>
      <w:lvlText w:val="ПРИЛОЖЕНИЕ %1."/>
      <w:lvlJc w:val="left"/>
      <w:pPr>
        <w:ind w:left="1424" w:hanging="360"/>
      </w:pPr>
    </w:lvl>
    <w:lvl w:ilvl="1">
      <w:start w:val="1"/>
      <w:numFmt w:val="decimal"/>
      <w:pStyle w:val="110"/>
      <w:lvlText w:val="П.%1.%2"/>
      <w:lvlJc w:val="left"/>
      <w:pPr>
        <w:ind w:left="1021" w:hanging="1021"/>
      </w:pPr>
    </w:lvl>
    <w:lvl w:ilvl="2">
      <w:start w:val="1"/>
      <w:numFmt w:val="lowerRoman"/>
      <w:lvlText w:val="%3."/>
      <w:lvlJc w:val="right"/>
      <w:pPr>
        <w:ind w:left="2864" w:hanging="180"/>
      </w:pPr>
    </w:lvl>
    <w:lvl w:ilvl="3">
      <w:start w:val="1"/>
      <w:numFmt w:val="decimal"/>
      <w:lvlText w:val="%4."/>
      <w:lvlJc w:val="left"/>
      <w:pPr>
        <w:ind w:left="3584" w:hanging="360"/>
      </w:pPr>
    </w:lvl>
    <w:lvl w:ilvl="4">
      <w:start w:val="1"/>
      <w:numFmt w:val="lowerLetter"/>
      <w:lvlText w:val="%5."/>
      <w:lvlJc w:val="left"/>
      <w:pPr>
        <w:ind w:left="4304" w:hanging="360"/>
      </w:pPr>
    </w:lvl>
    <w:lvl w:ilvl="5">
      <w:start w:val="1"/>
      <w:numFmt w:val="lowerRoman"/>
      <w:lvlText w:val="%6."/>
      <w:lvlJc w:val="right"/>
      <w:pPr>
        <w:ind w:left="5024" w:hanging="180"/>
      </w:pPr>
    </w:lvl>
    <w:lvl w:ilvl="6">
      <w:start w:val="1"/>
      <w:numFmt w:val="decimal"/>
      <w:lvlText w:val="%7."/>
      <w:lvlJc w:val="left"/>
      <w:pPr>
        <w:ind w:left="5744" w:hanging="360"/>
      </w:pPr>
    </w:lvl>
    <w:lvl w:ilvl="7">
      <w:start w:val="1"/>
      <w:numFmt w:val="lowerLetter"/>
      <w:lvlText w:val="%8."/>
      <w:lvlJc w:val="left"/>
      <w:pPr>
        <w:ind w:left="6464" w:hanging="360"/>
      </w:pPr>
    </w:lvl>
    <w:lvl w:ilvl="8">
      <w:start w:val="1"/>
      <w:numFmt w:val="lowerRoman"/>
      <w:lvlText w:val="%9."/>
      <w:lvlJc w:val="right"/>
      <w:pPr>
        <w:ind w:left="7184" w:hanging="180"/>
      </w:pPr>
    </w:lvl>
  </w:abstractNum>
  <w:abstractNum w:abstractNumId="56" w15:restartNumberingAfterBreak="0">
    <w:nsid w:val="736D678F"/>
    <w:multiLevelType w:val="hybridMultilevel"/>
    <w:tmpl w:val="76B0E194"/>
    <w:lvl w:ilvl="0" w:tplc="6BF63512">
      <w:start w:val="6"/>
      <w:numFmt w:val="bullet"/>
      <w:pStyle w:val="a7"/>
      <w:lvlText w:val=""/>
      <w:lvlJc w:val="left"/>
      <w:pPr>
        <w:ind w:left="157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7" w15:restartNumberingAfterBreak="0">
    <w:nsid w:val="751E4B5F"/>
    <w:multiLevelType w:val="multilevel"/>
    <w:tmpl w:val="13921BE0"/>
    <w:styleLink w:val="-1"/>
    <w:lvl w:ilvl="0">
      <w:start w:val="1"/>
      <w:numFmt w:val="russianLower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58" w15:restartNumberingAfterBreak="0">
    <w:nsid w:val="771F2F1B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8924E3C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9186C09"/>
    <w:multiLevelType w:val="hybridMultilevel"/>
    <w:tmpl w:val="F0FC8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671C3E"/>
    <w:multiLevelType w:val="hybridMultilevel"/>
    <w:tmpl w:val="15FCA992"/>
    <w:lvl w:ilvl="0" w:tplc="0890C0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96249C"/>
    <w:multiLevelType w:val="hybridMultilevel"/>
    <w:tmpl w:val="83B2ECA8"/>
    <w:lvl w:ilvl="0" w:tplc="540241C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9"/>
  </w:num>
  <w:num w:numId="3">
    <w:abstractNumId w:val="23"/>
  </w:num>
  <w:num w:numId="4">
    <w:abstractNumId w:val="45"/>
  </w:num>
  <w:num w:numId="5">
    <w:abstractNumId w:val="41"/>
  </w:num>
  <w:num w:numId="6">
    <w:abstractNumId w:val="56"/>
  </w:num>
  <w:num w:numId="7">
    <w:abstractNumId w:val="50"/>
  </w:num>
  <w:num w:numId="8">
    <w:abstractNumId w:val="14"/>
  </w:num>
  <w:num w:numId="9">
    <w:abstractNumId w:val="27"/>
    <w:lvlOverride w:ilvl="0">
      <w:startOverride w:val="1"/>
    </w:lvlOverride>
  </w:num>
  <w:num w:numId="10">
    <w:abstractNumId w:val="1"/>
  </w:num>
  <w:num w:numId="11">
    <w:abstractNumId w:val="0"/>
  </w:num>
  <w:num w:numId="12">
    <w:abstractNumId w:val="6"/>
  </w:num>
  <w:num w:numId="13">
    <w:abstractNumId w:val="3"/>
  </w:num>
  <w:num w:numId="14">
    <w:abstractNumId w:val="39"/>
  </w:num>
  <w:num w:numId="15">
    <w:abstractNumId w:val="48"/>
  </w:num>
  <w:num w:numId="16">
    <w:abstractNumId w:val="52"/>
  </w:num>
  <w:num w:numId="17">
    <w:abstractNumId w:val="30"/>
  </w:num>
  <w:num w:numId="18">
    <w:abstractNumId w:val="53"/>
  </w:num>
  <w:num w:numId="19">
    <w:abstractNumId w:val="10"/>
  </w:num>
  <w:num w:numId="20">
    <w:abstractNumId w:val="34"/>
  </w:num>
  <w:num w:numId="21">
    <w:abstractNumId w:val="29"/>
  </w:num>
  <w:num w:numId="22">
    <w:abstractNumId w:val="5"/>
  </w:num>
  <w:num w:numId="23">
    <w:abstractNumId w:val="35"/>
  </w:num>
  <w:num w:numId="24">
    <w:abstractNumId w:val="8"/>
  </w:num>
  <w:num w:numId="25">
    <w:abstractNumId w:val="26"/>
    <w:lvlOverride w:ilvl="0">
      <w:lvl w:ilvl="0">
        <w:start w:val="1"/>
        <w:numFmt w:val="decimal"/>
        <w:pStyle w:val="a1"/>
        <w:suff w:val="nothing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6">
    <w:abstractNumId w:val="18"/>
  </w:num>
  <w:num w:numId="27">
    <w:abstractNumId w:val="57"/>
  </w:num>
  <w:num w:numId="28">
    <w:abstractNumId w:val="26"/>
  </w:num>
  <w:num w:numId="29">
    <w:abstractNumId w:val="11"/>
  </w:num>
  <w:num w:numId="30">
    <w:abstractNumId w:val="38"/>
  </w:num>
  <w:num w:numId="31">
    <w:abstractNumId w:val="31"/>
  </w:num>
  <w:num w:numId="32">
    <w:abstractNumId w:val="32"/>
  </w:num>
  <w:num w:numId="33">
    <w:abstractNumId w:val="49"/>
  </w:num>
  <w:num w:numId="3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0"/>
  </w:num>
  <w:num w:numId="36">
    <w:abstractNumId w:val="21"/>
  </w:num>
  <w:num w:numId="37">
    <w:abstractNumId w:val="51"/>
  </w:num>
  <w:num w:numId="38">
    <w:abstractNumId w:val="19"/>
  </w:num>
  <w:num w:numId="39">
    <w:abstractNumId w:val="47"/>
  </w:num>
  <w:num w:numId="40">
    <w:abstractNumId w:val="20"/>
  </w:num>
  <w:num w:numId="41">
    <w:abstractNumId w:val="44"/>
  </w:num>
  <w:num w:numId="42">
    <w:abstractNumId w:val="59"/>
  </w:num>
  <w:num w:numId="43">
    <w:abstractNumId w:val="12"/>
  </w:num>
  <w:num w:numId="44">
    <w:abstractNumId w:val="62"/>
  </w:num>
  <w:num w:numId="45">
    <w:abstractNumId w:val="2"/>
  </w:num>
  <w:num w:numId="46">
    <w:abstractNumId w:val="16"/>
  </w:num>
  <w:num w:numId="47">
    <w:abstractNumId w:val="40"/>
  </w:num>
  <w:num w:numId="48">
    <w:abstractNumId w:val="13"/>
  </w:num>
  <w:num w:numId="49">
    <w:abstractNumId w:val="36"/>
  </w:num>
  <w:num w:numId="50">
    <w:abstractNumId w:val="7"/>
  </w:num>
  <w:num w:numId="51">
    <w:abstractNumId w:val="58"/>
  </w:num>
  <w:num w:numId="52">
    <w:abstractNumId w:val="33"/>
  </w:num>
  <w:num w:numId="53">
    <w:abstractNumId w:val="43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2"/>
  </w:num>
  <w:num w:numId="56">
    <w:abstractNumId w:val="25"/>
  </w:num>
  <w:num w:numId="57">
    <w:abstractNumId w:val="54"/>
  </w:num>
  <w:num w:numId="58">
    <w:abstractNumId w:val="15"/>
  </w:num>
  <w:num w:numId="59">
    <w:abstractNumId w:val="28"/>
  </w:num>
  <w:num w:numId="60">
    <w:abstractNumId w:val="61"/>
  </w:num>
  <w:num w:numId="61">
    <w:abstractNumId w:val="42"/>
  </w:num>
  <w:num w:numId="62">
    <w:abstractNumId w:val="46"/>
  </w:num>
  <w:num w:numId="63">
    <w:abstractNumId w:val="17"/>
  </w:num>
  <w:num w:numId="64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attachedTemplate r:id="rId1"/>
  <w:linkStyl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B63"/>
    <w:rsid w:val="0000111D"/>
    <w:rsid w:val="00001B6F"/>
    <w:rsid w:val="0000333E"/>
    <w:rsid w:val="0000348B"/>
    <w:rsid w:val="000037CD"/>
    <w:rsid w:val="00004561"/>
    <w:rsid w:val="0000599E"/>
    <w:rsid w:val="0001029F"/>
    <w:rsid w:val="00012053"/>
    <w:rsid w:val="00014092"/>
    <w:rsid w:val="00014C0F"/>
    <w:rsid w:val="000213D2"/>
    <w:rsid w:val="00023BFB"/>
    <w:rsid w:val="00024329"/>
    <w:rsid w:val="000247ED"/>
    <w:rsid w:val="000263EA"/>
    <w:rsid w:val="00026728"/>
    <w:rsid w:val="00026D05"/>
    <w:rsid w:val="00027F1C"/>
    <w:rsid w:val="00031344"/>
    <w:rsid w:val="000329BD"/>
    <w:rsid w:val="00032BA7"/>
    <w:rsid w:val="00035A06"/>
    <w:rsid w:val="000368E6"/>
    <w:rsid w:val="0003732B"/>
    <w:rsid w:val="0003755D"/>
    <w:rsid w:val="000401DE"/>
    <w:rsid w:val="00041012"/>
    <w:rsid w:val="000430B5"/>
    <w:rsid w:val="000441CA"/>
    <w:rsid w:val="0004421E"/>
    <w:rsid w:val="00046D1C"/>
    <w:rsid w:val="00047B4D"/>
    <w:rsid w:val="00052AC7"/>
    <w:rsid w:val="000578CD"/>
    <w:rsid w:val="00061156"/>
    <w:rsid w:val="00062EFF"/>
    <w:rsid w:val="00063B28"/>
    <w:rsid w:val="00065B37"/>
    <w:rsid w:val="00066A82"/>
    <w:rsid w:val="00066D83"/>
    <w:rsid w:val="00066E9D"/>
    <w:rsid w:val="0007079F"/>
    <w:rsid w:val="000709AE"/>
    <w:rsid w:val="00071CCB"/>
    <w:rsid w:val="000720A3"/>
    <w:rsid w:val="000738BA"/>
    <w:rsid w:val="000748CA"/>
    <w:rsid w:val="00080243"/>
    <w:rsid w:val="00082572"/>
    <w:rsid w:val="00083277"/>
    <w:rsid w:val="00090925"/>
    <w:rsid w:val="00091694"/>
    <w:rsid w:val="00091D3B"/>
    <w:rsid w:val="00092A30"/>
    <w:rsid w:val="000A0DDB"/>
    <w:rsid w:val="000A0FE2"/>
    <w:rsid w:val="000A6A11"/>
    <w:rsid w:val="000A6DA6"/>
    <w:rsid w:val="000A75EF"/>
    <w:rsid w:val="000B067E"/>
    <w:rsid w:val="000B39A4"/>
    <w:rsid w:val="000B50B9"/>
    <w:rsid w:val="000B5366"/>
    <w:rsid w:val="000B55B5"/>
    <w:rsid w:val="000B7710"/>
    <w:rsid w:val="000B7B90"/>
    <w:rsid w:val="000C1EB6"/>
    <w:rsid w:val="000C3962"/>
    <w:rsid w:val="000C4731"/>
    <w:rsid w:val="000C595E"/>
    <w:rsid w:val="000C7415"/>
    <w:rsid w:val="000D118D"/>
    <w:rsid w:val="000D2165"/>
    <w:rsid w:val="000D22A2"/>
    <w:rsid w:val="000D4686"/>
    <w:rsid w:val="000D49FB"/>
    <w:rsid w:val="000D53EF"/>
    <w:rsid w:val="000D6F89"/>
    <w:rsid w:val="000E0CDF"/>
    <w:rsid w:val="000E1586"/>
    <w:rsid w:val="000E1DD7"/>
    <w:rsid w:val="000E2CBE"/>
    <w:rsid w:val="000E546B"/>
    <w:rsid w:val="000E554E"/>
    <w:rsid w:val="000E651A"/>
    <w:rsid w:val="000E7897"/>
    <w:rsid w:val="000F01DE"/>
    <w:rsid w:val="000F01E1"/>
    <w:rsid w:val="000F1884"/>
    <w:rsid w:val="000F200F"/>
    <w:rsid w:val="000F2951"/>
    <w:rsid w:val="000F3ED3"/>
    <w:rsid w:val="000F4FD0"/>
    <w:rsid w:val="000F6EA8"/>
    <w:rsid w:val="000F7FF1"/>
    <w:rsid w:val="001000E1"/>
    <w:rsid w:val="001003CE"/>
    <w:rsid w:val="00103013"/>
    <w:rsid w:val="00106F66"/>
    <w:rsid w:val="001116A4"/>
    <w:rsid w:val="00116AA6"/>
    <w:rsid w:val="00116AE0"/>
    <w:rsid w:val="001172C8"/>
    <w:rsid w:val="0012141A"/>
    <w:rsid w:val="00122454"/>
    <w:rsid w:val="00122E0B"/>
    <w:rsid w:val="001252A6"/>
    <w:rsid w:val="00126F12"/>
    <w:rsid w:val="00127549"/>
    <w:rsid w:val="00133911"/>
    <w:rsid w:val="00134CC2"/>
    <w:rsid w:val="00136865"/>
    <w:rsid w:val="00136F9F"/>
    <w:rsid w:val="00140134"/>
    <w:rsid w:val="001404C2"/>
    <w:rsid w:val="00141555"/>
    <w:rsid w:val="00141BC2"/>
    <w:rsid w:val="00143AA1"/>
    <w:rsid w:val="00145570"/>
    <w:rsid w:val="00145EC5"/>
    <w:rsid w:val="0014638F"/>
    <w:rsid w:val="00146EB7"/>
    <w:rsid w:val="001511D8"/>
    <w:rsid w:val="00151534"/>
    <w:rsid w:val="00151BAD"/>
    <w:rsid w:val="00153C01"/>
    <w:rsid w:val="00154607"/>
    <w:rsid w:val="00156CC5"/>
    <w:rsid w:val="001603DF"/>
    <w:rsid w:val="0016170B"/>
    <w:rsid w:val="0016299A"/>
    <w:rsid w:val="00162B03"/>
    <w:rsid w:val="00162E91"/>
    <w:rsid w:val="00165FA9"/>
    <w:rsid w:val="00166661"/>
    <w:rsid w:val="00166A1B"/>
    <w:rsid w:val="00173EF7"/>
    <w:rsid w:val="001763D2"/>
    <w:rsid w:val="00176C48"/>
    <w:rsid w:val="00180FD3"/>
    <w:rsid w:val="001821C8"/>
    <w:rsid w:val="00183AB7"/>
    <w:rsid w:val="00183B12"/>
    <w:rsid w:val="00184478"/>
    <w:rsid w:val="00185D17"/>
    <w:rsid w:val="00186B97"/>
    <w:rsid w:val="00186EF2"/>
    <w:rsid w:val="001874F6"/>
    <w:rsid w:val="001919DE"/>
    <w:rsid w:val="00192158"/>
    <w:rsid w:val="00192227"/>
    <w:rsid w:val="00192EA7"/>
    <w:rsid w:val="0019677F"/>
    <w:rsid w:val="00197E0E"/>
    <w:rsid w:val="001A0124"/>
    <w:rsid w:val="001A0F3C"/>
    <w:rsid w:val="001A1D8E"/>
    <w:rsid w:val="001A2B45"/>
    <w:rsid w:val="001A3F01"/>
    <w:rsid w:val="001A4ECD"/>
    <w:rsid w:val="001A5DCA"/>
    <w:rsid w:val="001A7B4D"/>
    <w:rsid w:val="001B049E"/>
    <w:rsid w:val="001B19A4"/>
    <w:rsid w:val="001B3E7D"/>
    <w:rsid w:val="001B4795"/>
    <w:rsid w:val="001B5435"/>
    <w:rsid w:val="001B5708"/>
    <w:rsid w:val="001B5BC0"/>
    <w:rsid w:val="001B62C7"/>
    <w:rsid w:val="001C4024"/>
    <w:rsid w:val="001C4B78"/>
    <w:rsid w:val="001C5017"/>
    <w:rsid w:val="001C5215"/>
    <w:rsid w:val="001D0BB4"/>
    <w:rsid w:val="001E0EE2"/>
    <w:rsid w:val="001E198E"/>
    <w:rsid w:val="001E1F9D"/>
    <w:rsid w:val="001E31AD"/>
    <w:rsid w:val="001E53F6"/>
    <w:rsid w:val="001E5C82"/>
    <w:rsid w:val="001E7688"/>
    <w:rsid w:val="001E76F3"/>
    <w:rsid w:val="001F3796"/>
    <w:rsid w:val="001F39F0"/>
    <w:rsid w:val="001F3CD6"/>
    <w:rsid w:val="001F3E11"/>
    <w:rsid w:val="001F5096"/>
    <w:rsid w:val="001F5613"/>
    <w:rsid w:val="001F730C"/>
    <w:rsid w:val="001F73BB"/>
    <w:rsid w:val="001F792B"/>
    <w:rsid w:val="0020031C"/>
    <w:rsid w:val="0020494D"/>
    <w:rsid w:val="00206876"/>
    <w:rsid w:val="002128D3"/>
    <w:rsid w:val="00213AFB"/>
    <w:rsid w:val="002173A9"/>
    <w:rsid w:val="002227E6"/>
    <w:rsid w:val="00222C81"/>
    <w:rsid w:val="00222F56"/>
    <w:rsid w:val="00223497"/>
    <w:rsid w:val="002261D6"/>
    <w:rsid w:val="00227016"/>
    <w:rsid w:val="00227B3F"/>
    <w:rsid w:val="0023144E"/>
    <w:rsid w:val="00233D5D"/>
    <w:rsid w:val="002347A0"/>
    <w:rsid w:val="00234E4A"/>
    <w:rsid w:val="002351BC"/>
    <w:rsid w:val="0023540A"/>
    <w:rsid w:val="0023568B"/>
    <w:rsid w:val="002400C1"/>
    <w:rsid w:val="00241895"/>
    <w:rsid w:val="002500AE"/>
    <w:rsid w:val="0025094A"/>
    <w:rsid w:val="00250DDE"/>
    <w:rsid w:val="00253B4E"/>
    <w:rsid w:val="002544FB"/>
    <w:rsid w:val="00256653"/>
    <w:rsid w:val="0025691E"/>
    <w:rsid w:val="00256DF7"/>
    <w:rsid w:val="00265023"/>
    <w:rsid w:val="00266AA7"/>
    <w:rsid w:val="00267795"/>
    <w:rsid w:val="00270A5A"/>
    <w:rsid w:val="002714F5"/>
    <w:rsid w:val="00273845"/>
    <w:rsid w:val="00275088"/>
    <w:rsid w:val="00275732"/>
    <w:rsid w:val="00275962"/>
    <w:rsid w:val="00275B32"/>
    <w:rsid w:val="002826D3"/>
    <w:rsid w:val="00283973"/>
    <w:rsid w:val="00283E5A"/>
    <w:rsid w:val="00284455"/>
    <w:rsid w:val="002871A9"/>
    <w:rsid w:val="00291E92"/>
    <w:rsid w:val="00292BCB"/>
    <w:rsid w:val="00294672"/>
    <w:rsid w:val="00296E8E"/>
    <w:rsid w:val="00297246"/>
    <w:rsid w:val="0029799D"/>
    <w:rsid w:val="002A0D49"/>
    <w:rsid w:val="002A153B"/>
    <w:rsid w:val="002A1634"/>
    <w:rsid w:val="002A17B5"/>
    <w:rsid w:val="002A2C8B"/>
    <w:rsid w:val="002A2DF9"/>
    <w:rsid w:val="002A3541"/>
    <w:rsid w:val="002A3C2F"/>
    <w:rsid w:val="002A4FA6"/>
    <w:rsid w:val="002A7502"/>
    <w:rsid w:val="002B233E"/>
    <w:rsid w:val="002B2BD1"/>
    <w:rsid w:val="002B315E"/>
    <w:rsid w:val="002B792C"/>
    <w:rsid w:val="002C0DFA"/>
    <w:rsid w:val="002C3997"/>
    <w:rsid w:val="002C52AB"/>
    <w:rsid w:val="002C72C9"/>
    <w:rsid w:val="002D17F1"/>
    <w:rsid w:val="002D60DF"/>
    <w:rsid w:val="002D60FB"/>
    <w:rsid w:val="002E001A"/>
    <w:rsid w:val="002E18AC"/>
    <w:rsid w:val="002E19CD"/>
    <w:rsid w:val="002E3137"/>
    <w:rsid w:val="002E5611"/>
    <w:rsid w:val="002E5FFB"/>
    <w:rsid w:val="002E7496"/>
    <w:rsid w:val="002E7A7C"/>
    <w:rsid w:val="002F0A99"/>
    <w:rsid w:val="002F14C2"/>
    <w:rsid w:val="002F1D44"/>
    <w:rsid w:val="002F2A4C"/>
    <w:rsid w:val="002F33A0"/>
    <w:rsid w:val="002F642A"/>
    <w:rsid w:val="0030053F"/>
    <w:rsid w:val="003041BF"/>
    <w:rsid w:val="00305E64"/>
    <w:rsid w:val="003063F0"/>
    <w:rsid w:val="00307D06"/>
    <w:rsid w:val="00310C3D"/>
    <w:rsid w:val="00311FD1"/>
    <w:rsid w:val="0031594C"/>
    <w:rsid w:val="00320314"/>
    <w:rsid w:val="00323C8A"/>
    <w:rsid w:val="00323EFF"/>
    <w:rsid w:val="003315AD"/>
    <w:rsid w:val="003321E0"/>
    <w:rsid w:val="0033241C"/>
    <w:rsid w:val="00332487"/>
    <w:rsid w:val="00333448"/>
    <w:rsid w:val="0033461B"/>
    <w:rsid w:val="0033485E"/>
    <w:rsid w:val="00341BB4"/>
    <w:rsid w:val="0034275A"/>
    <w:rsid w:val="00343473"/>
    <w:rsid w:val="00343C1F"/>
    <w:rsid w:val="0034579E"/>
    <w:rsid w:val="00345BB4"/>
    <w:rsid w:val="003508B8"/>
    <w:rsid w:val="003509F0"/>
    <w:rsid w:val="00351854"/>
    <w:rsid w:val="00352DE1"/>
    <w:rsid w:val="00356992"/>
    <w:rsid w:val="00357513"/>
    <w:rsid w:val="00357EDE"/>
    <w:rsid w:val="0036239C"/>
    <w:rsid w:val="0036260C"/>
    <w:rsid w:val="003627DE"/>
    <w:rsid w:val="00363773"/>
    <w:rsid w:val="00364887"/>
    <w:rsid w:val="0036757D"/>
    <w:rsid w:val="0037011B"/>
    <w:rsid w:val="00370BBB"/>
    <w:rsid w:val="00371056"/>
    <w:rsid w:val="003729E4"/>
    <w:rsid w:val="003730E8"/>
    <w:rsid w:val="00373D0E"/>
    <w:rsid w:val="00375972"/>
    <w:rsid w:val="00376EE4"/>
    <w:rsid w:val="00376FD9"/>
    <w:rsid w:val="00377D53"/>
    <w:rsid w:val="00380980"/>
    <w:rsid w:val="00380C91"/>
    <w:rsid w:val="0038276C"/>
    <w:rsid w:val="00384B90"/>
    <w:rsid w:val="00386A15"/>
    <w:rsid w:val="003871B7"/>
    <w:rsid w:val="00387DB2"/>
    <w:rsid w:val="0039138F"/>
    <w:rsid w:val="00393435"/>
    <w:rsid w:val="003939C7"/>
    <w:rsid w:val="00396D1A"/>
    <w:rsid w:val="003A0AA4"/>
    <w:rsid w:val="003A2064"/>
    <w:rsid w:val="003A459F"/>
    <w:rsid w:val="003A4759"/>
    <w:rsid w:val="003A7210"/>
    <w:rsid w:val="003B0B0F"/>
    <w:rsid w:val="003B11A0"/>
    <w:rsid w:val="003B3306"/>
    <w:rsid w:val="003B3D86"/>
    <w:rsid w:val="003B4B96"/>
    <w:rsid w:val="003B58D4"/>
    <w:rsid w:val="003B72C5"/>
    <w:rsid w:val="003C0797"/>
    <w:rsid w:val="003C12FE"/>
    <w:rsid w:val="003C5197"/>
    <w:rsid w:val="003C7D1B"/>
    <w:rsid w:val="003C7E1A"/>
    <w:rsid w:val="003D63E4"/>
    <w:rsid w:val="003E0EBB"/>
    <w:rsid w:val="003E2809"/>
    <w:rsid w:val="003E445A"/>
    <w:rsid w:val="003E7ED6"/>
    <w:rsid w:val="003E7F99"/>
    <w:rsid w:val="003F0368"/>
    <w:rsid w:val="003F06B6"/>
    <w:rsid w:val="003F1E29"/>
    <w:rsid w:val="003F1F75"/>
    <w:rsid w:val="003F2ED8"/>
    <w:rsid w:val="003F3474"/>
    <w:rsid w:val="003F5026"/>
    <w:rsid w:val="003F622D"/>
    <w:rsid w:val="003F6FF5"/>
    <w:rsid w:val="003F7101"/>
    <w:rsid w:val="003F730F"/>
    <w:rsid w:val="004012EF"/>
    <w:rsid w:val="00401410"/>
    <w:rsid w:val="00403D50"/>
    <w:rsid w:val="0041299C"/>
    <w:rsid w:val="004129B8"/>
    <w:rsid w:val="00414F0A"/>
    <w:rsid w:val="004165BE"/>
    <w:rsid w:val="0042025D"/>
    <w:rsid w:val="0042095C"/>
    <w:rsid w:val="00422DD5"/>
    <w:rsid w:val="0042392B"/>
    <w:rsid w:val="00423F2F"/>
    <w:rsid w:val="004246C6"/>
    <w:rsid w:val="00424BC6"/>
    <w:rsid w:val="00425111"/>
    <w:rsid w:val="00430CC6"/>
    <w:rsid w:val="0043215F"/>
    <w:rsid w:val="0043257F"/>
    <w:rsid w:val="00432679"/>
    <w:rsid w:val="00433AF0"/>
    <w:rsid w:val="004362C9"/>
    <w:rsid w:val="00437384"/>
    <w:rsid w:val="00443802"/>
    <w:rsid w:val="004446BE"/>
    <w:rsid w:val="004466C8"/>
    <w:rsid w:val="00446E7F"/>
    <w:rsid w:val="004508EB"/>
    <w:rsid w:val="00450A78"/>
    <w:rsid w:val="0045341A"/>
    <w:rsid w:val="00456BD7"/>
    <w:rsid w:val="00457F0F"/>
    <w:rsid w:val="00460338"/>
    <w:rsid w:val="0046114E"/>
    <w:rsid w:val="00461208"/>
    <w:rsid w:val="00464862"/>
    <w:rsid w:val="00471115"/>
    <w:rsid w:val="0047217E"/>
    <w:rsid w:val="00472E2C"/>
    <w:rsid w:val="0047348D"/>
    <w:rsid w:val="00473D4A"/>
    <w:rsid w:val="00473D96"/>
    <w:rsid w:val="00474147"/>
    <w:rsid w:val="00476E32"/>
    <w:rsid w:val="00481148"/>
    <w:rsid w:val="004815B4"/>
    <w:rsid w:val="00484E08"/>
    <w:rsid w:val="00485399"/>
    <w:rsid w:val="004861D7"/>
    <w:rsid w:val="00486F11"/>
    <w:rsid w:val="004879E8"/>
    <w:rsid w:val="00494CEE"/>
    <w:rsid w:val="004A1C14"/>
    <w:rsid w:val="004A23A3"/>
    <w:rsid w:val="004A3F9B"/>
    <w:rsid w:val="004A4BA9"/>
    <w:rsid w:val="004A4CE0"/>
    <w:rsid w:val="004A6268"/>
    <w:rsid w:val="004A6334"/>
    <w:rsid w:val="004A73DD"/>
    <w:rsid w:val="004A77F9"/>
    <w:rsid w:val="004A77FA"/>
    <w:rsid w:val="004A7F0B"/>
    <w:rsid w:val="004B18F7"/>
    <w:rsid w:val="004B3508"/>
    <w:rsid w:val="004B3B78"/>
    <w:rsid w:val="004B3F80"/>
    <w:rsid w:val="004B4123"/>
    <w:rsid w:val="004B480D"/>
    <w:rsid w:val="004B5767"/>
    <w:rsid w:val="004C08D3"/>
    <w:rsid w:val="004C15F8"/>
    <w:rsid w:val="004C2AB6"/>
    <w:rsid w:val="004C3809"/>
    <w:rsid w:val="004C3E8D"/>
    <w:rsid w:val="004C45BC"/>
    <w:rsid w:val="004C6FE9"/>
    <w:rsid w:val="004D0025"/>
    <w:rsid w:val="004D0DD2"/>
    <w:rsid w:val="004D1266"/>
    <w:rsid w:val="004D161D"/>
    <w:rsid w:val="004D1628"/>
    <w:rsid w:val="004D1BE1"/>
    <w:rsid w:val="004D214E"/>
    <w:rsid w:val="004D22F0"/>
    <w:rsid w:val="004D2FBB"/>
    <w:rsid w:val="004D4976"/>
    <w:rsid w:val="004D5824"/>
    <w:rsid w:val="004D5C3F"/>
    <w:rsid w:val="004D61F1"/>
    <w:rsid w:val="004E0CC5"/>
    <w:rsid w:val="004E1B63"/>
    <w:rsid w:val="004E1D0A"/>
    <w:rsid w:val="004E2226"/>
    <w:rsid w:val="004F02D6"/>
    <w:rsid w:val="004F08BC"/>
    <w:rsid w:val="004F13D0"/>
    <w:rsid w:val="004F146A"/>
    <w:rsid w:val="004F2E5E"/>
    <w:rsid w:val="004F2FA4"/>
    <w:rsid w:val="004F4577"/>
    <w:rsid w:val="00501568"/>
    <w:rsid w:val="005019DE"/>
    <w:rsid w:val="00501FF4"/>
    <w:rsid w:val="005024E3"/>
    <w:rsid w:val="005051BC"/>
    <w:rsid w:val="0050565D"/>
    <w:rsid w:val="005061DD"/>
    <w:rsid w:val="005068B3"/>
    <w:rsid w:val="00512788"/>
    <w:rsid w:val="00512872"/>
    <w:rsid w:val="00512E57"/>
    <w:rsid w:val="00514C27"/>
    <w:rsid w:val="00516F74"/>
    <w:rsid w:val="00516FF5"/>
    <w:rsid w:val="00523F81"/>
    <w:rsid w:val="00526E8E"/>
    <w:rsid w:val="0052755D"/>
    <w:rsid w:val="005279B2"/>
    <w:rsid w:val="005311C5"/>
    <w:rsid w:val="00531985"/>
    <w:rsid w:val="00531AE8"/>
    <w:rsid w:val="00532E21"/>
    <w:rsid w:val="005330C7"/>
    <w:rsid w:val="00534855"/>
    <w:rsid w:val="00540F38"/>
    <w:rsid w:val="0054152F"/>
    <w:rsid w:val="00541E3A"/>
    <w:rsid w:val="0054323D"/>
    <w:rsid w:val="00543C6A"/>
    <w:rsid w:val="0054428D"/>
    <w:rsid w:val="005451F6"/>
    <w:rsid w:val="0054544D"/>
    <w:rsid w:val="00545845"/>
    <w:rsid w:val="00547A1C"/>
    <w:rsid w:val="00554FE5"/>
    <w:rsid w:val="005579CB"/>
    <w:rsid w:val="00560596"/>
    <w:rsid w:val="00560912"/>
    <w:rsid w:val="0056142E"/>
    <w:rsid w:val="0056584F"/>
    <w:rsid w:val="005708F2"/>
    <w:rsid w:val="005831BD"/>
    <w:rsid w:val="0058354F"/>
    <w:rsid w:val="00583558"/>
    <w:rsid w:val="00584AFD"/>
    <w:rsid w:val="00584F99"/>
    <w:rsid w:val="00592857"/>
    <w:rsid w:val="0059379A"/>
    <w:rsid w:val="00594A13"/>
    <w:rsid w:val="00594E7B"/>
    <w:rsid w:val="00595CCE"/>
    <w:rsid w:val="0059710B"/>
    <w:rsid w:val="005975DC"/>
    <w:rsid w:val="005A0320"/>
    <w:rsid w:val="005A239A"/>
    <w:rsid w:val="005A3797"/>
    <w:rsid w:val="005A477E"/>
    <w:rsid w:val="005A6204"/>
    <w:rsid w:val="005A629C"/>
    <w:rsid w:val="005A6C42"/>
    <w:rsid w:val="005A75C6"/>
    <w:rsid w:val="005B1E89"/>
    <w:rsid w:val="005B4B9E"/>
    <w:rsid w:val="005B7680"/>
    <w:rsid w:val="005C01E6"/>
    <w:rsid w:val="005C0CC7"/>
    <w:rsid w:val="005C104D"/>
    <w:rsid w:val="005C10B6"/>
    <w:rsid w:val="005C260C"/>
    <w:rsid w:val="005C3766"/>
    <w:rsid w:val="005C5926"/>
    <w:rsid w:val="005C5BB2"/>
    <w:rsid w:val="005C7E42"/>
    <w:rsid w:val="005D0F92"/>
    <w:rsid w:val="005D2D88"/>
    <w:rsid w:val="005D3476"/>
    <w:rsid w:val="005D487E"/>
    <w:rsid w:val="005D6F7E"/>
    <w:rsid w:val="005E0795"/>
    <w:rsid w:val="005E44D4"/>
    <w:rsid w:val="005E497B"/>
    <w:rsid w:val="005E49D1"/>
    <w:rsid w:val="005E56CA"/>
    <w:rsid w:val="005F04CE"/>
    <w:rsid w:val="005F3FCC"/>
    <w:rsid w:val="005F43ED"/>
    <w:rsid w:val="005F445F"/>
    <w:rsid w:val="00601609"/>
    <w:rsid w:val="006021F0"/>
    <w:rsid w:val="00602B0D"/>
    <w:rsid w:val="00604B33"/>
    <w:rsid w:val="00611F63"/>
    <w:rsid w:val="00611FB8"/>
    <w:rsid w:val="006142B7"/>
    <w:rsid w:val="006144F6"/>
    <w:rsid w:val="0061451C"/>
    <w:rsid w:val="00614C25"/>
    <w:rsid w:val="00614ECD"/>
    <w:rsid w:val="006153F3"/>
    <w:rsid w:val="00616884"/>
    <w:rsid w:val="006171B2"/>
    <w:rsid w:val="00621F3E"/>
    <w:rsid w:val="00622671"/>
    <w:rsid w:val="00622CDD"/>
    <w:rsid w:val="006232FC"/>
    <w:rsid w:val="00623F13"/>
    <w:rsid w:val="00626422"/>
    <w:rsid w:val="00627F4F"/>
    <w:rsid w:val="006301DA"/>
    <w:rsid w:val="00630BBA"/>
    <w:rsid w:val="00632C9D"/>
    <w:rsid w:val="0063487D"/>
    <w:rsid w:val="00635C1C"/>
    <w:rsid w:val="00636574"/>
    <w:rsid w:val="0063715F"/>
    <w:rsid w:val="0063774B"/>
    <w:rsid w:val="00637AC1"/>
    <w:rsid w:val="006403EE"/>
    <w:rsid w:val="006406DC"/>
    <w:rsid w:val="006421B6"/>
    <w:rsid w:val="0064334F"/>
    <w:rsid w:val="00643E8E"/>
    <w:rsid w:val="00644380"/>
    <w:rsid w:val="0064534F"/>
    <w:rsid w:val="006456B6"/>
    <w:rsid w:val="0064661A"/>
    <w:rsid w:val="00650FAB"/>
    <w:rsid w:val="0065141E"/>
    <w:rsid w:val="0065209C"/>
    <w:rsid w:val="006525FF"/>
    <w:rsid w:val="00652E11"/>
    <w:rsid w:val="00654623"/>
    <w:rsid w:val="00656287"/>
    <w:rsid w:val="00656EF9"/>
    <w:rsid w:val="00660A6C"/>
    <w:rsid w:val="006629B6"/>
    <w:rsid w:val="006654A6"/>
    <w:rsid w:val="00672370"/>
    <w:rsid w:val="00674892"/>
    <w:rsid w:val="00676CCA"/>
    <w:rsid w:val="0068367C"/>
    <w:rsid w:val="00684C0F"/>
    <w:rsid w:val="00684FBF"/>
    <w:rsid w:val="00686602"/>
    <w:rsid w:val="00686BFC"/>
    <w:rsid w:val="00687D0D"/>
    <w:rsid w:val="00691834"/>
    <w:rsid w:val="006925CD"/>
    <w:rsid w:val="00692FB0"/>
    <w:rsid w:val="006940B4"/>
    <w:rsid w:val="00695C7B"/>
    <w:rsid w:val="0069684B"/>
    <w:rsid w:val="0069782A"/>
    <w:rsid w:val="006A1727"/>
    <w:rsid w:val="006A3E21"/>
    <w:rsid w:val="006A4013"/>
    <w:rsid w:val="006A66AA"/>
    <w:rsid w:val="006B2EC5"/>
    <w:rsid w:val="006B34A3"/>
    <w:rsid w:val="006B49E0"/>
    <w:rsid w:val="006C0BEC"/>
    <w:rsid w:val="006C17A9"/>
    <w:rsid w:val="006C2A77"/>
    <w:rsid w:val="006C7EF5"/>
    <w:rsid w:val="006D4C1D"/>
    <w:rsid w:val="006D4E33"/>
    <w:rsid w:val="006D5871"/>
    <w:rsid w:val="006E2200"/>
    <w:rsid w:val="006E3F80"/>
    <w:rsid w:val="006E44B5"/>
    <w:rsid w:val="006E759E"/>
    <w:rsid w:val="006E7624"/>
    <w:rsid w:val="006F13FD"/>
    <w:rsid w:val="006F1B6C"/>
    <w:rsid w:val="006F26E9"/>
    <w:rsid w:val="006F2BB0"/>
    <w:rsid w:val="006F2C93"/>
    <w:rsid w:val="006F4415"/>
    <w:rsid w:val="006F53F7"/>
    <w:rsid w:val="006F75C1"/>
    <w:rsid w:val="006F784B"/>
    <w:rsid w:val="00700BC4"/>
    <w:rsid w:val="0070191D"/>
    <w:rsid w:val="00701A72"/>
    <w:rsid w:val="00702B89"/>
    <w:rsid w:val="00702ECD"/>
    <w:rsid w:val="0070519F"/>
    <w:rsid w:val="00705A18"/>
    <w:rsid w:val="00712827"/>
    <w:rsid w:val="00717AB0"/>
    <w:rsid w:val="00717EFE"/>
    <w:rsid w:val="007212D8"/>
    <w:rsid w:val="00723B00"/>
    <w:rsid w:val="00727252"/>
    <w:rsid w:val="00730CCB"/>
    <w:rsid w:val="00733BE4"/>
    <w:rsid w:val="00737388"/>
    <w:rsid w:val="007375D3"/>
    <w:rsid w:val="007414A0"/>
    <w:rsid w:val="0074474E"/>
    <w:rsid w:val="00750E4D"/>
    <w:rsid w:val="0075287C"/>
    <w:rsid w:val="0075556F"/>
    <w:rsid w:val="00755681"/>
    <w:rsid w:val="007578F0"/>
    <w:rsid w:val="00760A4D"/>
    <w:rsid w:val="00760D6F"/>
    <w:rsid w:val="0076161C"/>
    <w:rsid w:val="007628E0"/>
    <w:rsid w:val="00763599"/>
    <w:rsid w:val="00764CF2"/>
    <w:rsid w:val="007658EE"/>
    <w:rsid w:val="00765D30"/>
    <w:rsid w:val="00766333"/>
    <w:rsid w:val="007700C2"/>
    <w:rsid w:val="00770269"/>
    <w:rsid w:val="007715DA"/>
    <w:rsid w:val="00771CEF"/>
    <w:rsid w:val="00773EA2"/>
    <w:rsid w:val="00776B57"/>
    <w:rsid w:val="00776F14"/>
    <w:rsid w:val="0077761C"/>
    <w:rsid w:val="007776A5"/>
    <w:rsid w:val="007777D5"/>
    <w:rsid w:val="00777DE7"/>
    <w:rsid w:val="00780598"/>
    <w:rsid w:val="007807EB"/>
    <w:rsid w:val="00780FC5"/>
    <w:rsid w:val="00781479"/>
    <w:rsid w:val="00781EC3"/>
    <w:rsid w:val="007822CD"/>
    <w:rsid w:val="00784DA1"/>
    <w:rsid w:val="00787619"/>
    <w:rsid w:val="007877D6"/>
    <w:rsid w:val="007909EE"/>
    <w:rsid w:val="00791ECC"/>
    <w:rsid w:val="007929C3"/>
    <w:rsid w:val="00792EA8"/>
    <w:rsid w:val="00796062"/>
    <w:rsid w:val="0079751A"/>
    <w:rsid w:val="007A1192"/>
    <w:rsid w:val="007A11BD"/>
    <w:rsid w:val="007A1F80"/>
    <w:rsid w:val="007A26FD"/>
    <w:rsid w:val="007A4DB0"/>
    <w:rsid w:val="007A52B9"/>
    <w:rsid w:val="007A683C"/>
    <w:rsid w:val="007B2D20"/>
    <w:rsid w:val="007B423A"/>
    <w:rsid w:val="007B72D0"/>
    <w:rsid w:val="007C03C8"/>
    <w:rsid w:val="007C13F9"/>
    <w:rsid w:val="007C1813"/>
    <w:rsid w:val="007C1F16"/>
    <w:rsid w:val="007C24E9"/>
    <w:rsid w:val="007C2A2C"/>
    <w:rsid w:val="007C335B"/>
    <w:rsid w:val="007C75DE"/>
    <w:rsid w:val="007C7D87"/>
    <w:rsid w:val="007D40C7"/>
    <w:rsid w:val="007D7833"/>
    <w:rsid w:val="007E166A"/>
    <w:rsid w:val="007E2426"/>
    <w:rsid w:val="007E369B"/>
    <w:rsid w:val="007E4E41"/>
    <w:rsid w:val="007E5F0B"/>
    <w:rsid w:val="007E684D"/>
    <w:rsid w:val="007E7347"/>
    <w:rsid w:val="007E76A6"/>
    <w:rsid w:val="007E7872"/>
    <w:rsid w:val="007E7F7D"/>
    <w:rsid w:val="007F109D"/>
    <w:rsid w:val="007F10D0"/>
    <w:rsid w:val="007F1D86"/>
    <w:rsid w:val="007F3639"/>
    <w:rsid w:val="007F43B0"/>
    <w:rsid w:val="007F46C4"/>
    <w:rsid w:val="008016DE"/>
    <w:rsid w:val="008030DF"/>
    <w:rsid w:val="008036A4"/>
    <w:rsid w:val="008042C8"/>
    <w:rsid w:val="008049E6"/>
    <w:rsid w:val="00806E81"/>
    <w:rsid w:val="00811E0A"/>
    <w:rsid w:val="0081373D"/>
    <w:rsid w:val="0081434F"/>
    <w:rsid w:val="0081572A"/>
    <w:rsid w:val="00816DF7"/>
    <w:rsid w:val="00817C12"/>
    <w:rsid w:val="00817DBD"/>
    <w:rsid w:val="008200E6"/>
    <w:rsid w:val="00821563"/>
    <w:rsid w:val="00824706"/>
    <w:rsid w:val="00825543"/>
    <w:rsid w:val="00826637"/>
    <w:rsid w:val="00826A18"/>
    <w:rsid w:val="00827805"/>
    <w:rsid w:val="00827B0D"/>
    <w:rsid w:val="00832011"/>
    <w:rsid w:val="008329F0"/>
    <w:rsid w:val="00834727"/>
    <w:rsid w:val="00834F32"/>
    <w:rsid w:val="008375B5"/>
    <w:rsid w:val="008379BF"/>
    <w:rsid w:val="0084197A"/>
    <w:rsid w:val="00841F55"/>
    <w:rsid w:val="0084394D"/>
    <w:rsid w:val="0084524D"/>
    <w:rsid w:val="0084615B"/>
    <w:rsid w:val="00846E6E"/>
    <w:rsid w:val="00847CD7"/>
    <w:rsid w:val="008501D2"/>
    <w:rsid w:val="0085177A"/>
    <w:rsid w:val="0085309E"/>
    <w:rsid w:val="008530C9"/>
    <w:rsid w:val="00853143"/>
    <w:rsid w:val="0085382E"/>
    <w:rsid w:val="00854B13"/>
    <w:rsid w:val="00856D4A"/>
    <w:rsid w:val="00857755"/>
    <w:rsid w:val="00860CAA"/>
    <w:rsid w:val="00860E0B"/>
    <w:rsid w:val="0086154C"/>
    <w:rsid w:val="00862E6C"/>
    <w:rsid w:val="00865174"/>
    <w:rsid w:val="00865CCF"/>
    <w:rsid w:val="0086762D"/>
    <w:rsid w:val="00874220"/>
    <w:rsid w:val="008745B7"/>
    <w:rsid w:val="00875828"/>
    <w:rsid w:val="008765F0"/>
    <w:rsid w:val="00880D1C"/>
    <w:rsid w:val="0088343A"/>
    <w:rsid w:val="00884399"/>
    <w:rsid w:val="00884883"/>
    <w:rsid w:val="0089017F"/>
    <w:rsid w:val="0089030D"/>
    <w:rsid w:val="00890D21"/>
    <w:rsid w:val="008914CA"/>
    <w:rsid w:val="0089192F"/>
    <w:rsid w:val="00892895"/>
    <w:rsid w:val="008943E1"/>
    <w:rsid w:val="00897838"/>
    <w:rsid w:val="00897C36"/>
    <w:rsid w:val="008A0453"/>
    <w:rsid w:val="008A4840"/>
    <w:rsid w:val="008A4A8E"/>
    <w:rsid w:val="008A4B1C"/>
    <w:rsid w:val="008B19B8"/>
    <w:rsid w:val="008B3670"/>
    <w:rsid w:val="008B4405"/>
    <w:rsid w:val="008B5173"/>
    <w:rsid w:val="008B696E"/>
    <w:rsid w:val="008B7B5A"/>
    <w:rsid w:val="008C2C48"/>
    <w:rsid w:val="008C4080"/>
    <w:rsid w:val="008C5BB1"/>
    <w:rsid w:val="008C68C4"/>
    <w:rsid w:val="008C6B16"/>
    <w:rsid w:val="008C78CB"/>
    <w:rsid w:val="008D3E6F"/>
    <w:rsid w:val="008D684B"/>
    <w:rsid w:val="008E06F8"/>
    <w:rsid w:val="008E3C25"/>
    <w:rsid w:val="008E46F9"/>
    <w:rsid w:val="008E4B41"/>
    <w:rsid w:val="008E4E3A"/>
    <w:rsid w:val="008E5520"/>
    <w:rsid w:val="008E67D4"/>
    <w:rsid w:val="008E6AC3"/>
    <w:rsid w:val="008E7939"/>
    <w:rsid w:val="008F1128"/>
    <w:rsid w:val="008F2302"/>
    <w:rsid w:val="008F251A"/>
    <w:rsid w:val="008F27C0"/>
    <w:rsid w:val="008F5497"/>
    <w:rsid w:val="009033D1"/>
    <w:rsid w:val="009046A0"/>
    <w:rsid w:val="00906167"/>
    <w:rsid w:val="0090771C"/>
    <w:rsid w:val="009103D4"/>
    <w:rsid w:val="00911079"/>
    <w:rsid w:val="009114DD"/>
    <w:rsid w:val="00911753"/>
    <w:rsid w:val="00911F93"/>
    <w:rsid w:val="00914415"/>
    <w:rsid w:val="0091668C"/>
    <w:rsid w:val="0092046B"/>
    <w:rsid w:val="00923839"/>
    <w:rsid w:val="00925066"/>
    <w:rsid w:val="0092527B"/>
    <w:rsid w:val="00927D5A"/>
    <w:rsid w:val="00931D86"/>
    <w:rsid w:val="00932BA8"/>
    <w:rsid w:val="00932E79"/>
    <w:rsid w:val="009331C3"/>
    <w:rsid w:val="00933C02"/>
    <w:rsid w:val="0093616B"/>
    <w:rsid w:val="00940261"/>
    <w:rsid w:val="0094058F"/>
    <w:rsid w:val="00940B3D"/>
    <w:rsid w:val="00941F48"/>
    <w:rsid w:val="00942440"/>
    <w:rsid w:val="009426C9"/>
    <w:rsid w:val="0094599B"/>
    <w:rsid w:val="00947382"/>
    <w:rsid w:val="00950A47"/>
    <w:rsid w:val="00953652"/>
    <w:rsid w:val="00955882"/>
    <w:rsid w:val="00960D72"/>
    <w:rsid w:val="00962E36"/>
    <w:rsid w:val="00964776"/>
    <w:rsid w:val="00965CD1"/>
    <w:rsid w:val="009668FC"/>
    <w:rsid w:val="00966B48"/>
    <w:rsid w:val="00966DA6"/>
    <w:rsid w:val="0096778B"/>
    <w:rsid w:val="009713A8"/>
    <w:rsid w:val="0097224A"/>
    <w:rsid w:val="009726CC"/>
    <w:rsid w:val="00973D45"/>
    <w:rsid w:val="00973FBF"/>
    <w:rsid w:val="00974602"/>
    <w:rsid w:val="00974FDB"/>
    <w:rsid w:val="009815BE"/>
    <w:rsid w:val="00982E4D"/>
    <w:rsid w:val="009838AE"/>
    <w:rsid w:val="00983DF3"/>
    <w:rsid w:val="00985FD6"/>
    <w:rsid w:val="009862FE"/>
    <w:rsid w:val="009873D2"/>
    <w:rsid w:val="009903CB"/>
    <w:rsid w:val="00990F55"/>
    <w:rsid w:val="00992013"/>
    <w:rsid w:val="00995C08"/>
    <w:rsid w:val="00996F51"/>
    <w:rsid w:val="009A13F2"/>
    <w:rsid w:val="009A1AA3"/>
    <w:rsid w:val="009A2977"/>
    <w:rsid w:val="009A58CD"/>
    <w:rsid w:val="009A6B2C"/>
    <w:rsid w:val="009A6F00"/>
    <w:rsid w:val="009A76E4"/>
    <w:rsid w:val="009A7D10"/>
    <w:rsid w:val="009B049D"/>
    <w:rsid w:val="009B54CE"/>
    <w:rsid w:val="009B7877"/>
    <w:rsid w:val="009B7A84"/>
    <w:rsid w:val="009C0C6B"/>
    <w:rsid w:val="009C104C"/>
    <w:rsid w:val="009C34BF"/>
    <w:rsid w:val="009C4627"/>
    <w:rsid w:val="009C46FF"/>
    <w:rsid w:val="009C522B"/>
    <w:rsid w:val="009D01AE"/>
    <w:rsid w:val="009D0DC5"/>
    <w:rsid w:val="009D111E"/>
    <w:rsid w:val="009D130C"/>
    <w:rsid w:val="009D1730"/>
    <w:rsid w:val="009D4214"/>
    <w:rsid w:val="009D436F"/>
    <w:rsid w:val="009D5169"/>
    <w:rsid w:val="009D61A3"/>
    <w:rsid w:val="009E0E01"/>
    <w:rsid w:val="009E1C3C"/>
    <w:rsid w:val="009E1EFE"/>
    <w:rsid w:val="009E542C"/>
    <w:rsid w:val="009E5BAB"/>
    <w:rsid w:val="009F2EE6"/>
    <w:rsid w:val="009F4840"/>
    <w:rsid w:val="009F5AF1"/>
    <w:rsid w:val="009F6C3A"/>
    <w:rsid w:val="00A00218"/>
    <w:rsid w:val="00A00EAF"/>
    <w:rsid w:val="00A01108"/>
    <w:rsid w:val="00A01110"/>
    <w:rsid w:val="00A02745"/>
    <w:rsid w:val="00A03113"/>
    <w:rsid w:val="00A049D4"/>
    <w:rsid w:val="00A075CA"/>
    <w:rsid w:val="00A17291"/>
    <w:rsid w:val="00A21BB1"/>
    <w:rsid w:val="00A22B3F"/>
    <w:rsid w:val="00A236D7"/>
    <w:rsid w:val="00A23CC8"/>
    <w:rsid w:val="00A24238"/>
    <w:rsid w:val="00A24791"/>
    <w:rsid w:val="00A25757"/>
    <w:rsid w:val="00A26114"/>
    <w:rsid w:val="00A268D2"/>
    <w:rsid w:val="00A33675"/>
    <w:rsid w:val="00A34CF2"/>
    <w:rsid w:val="00A36528"/>
    <w:rsid w:val="00A373DB"/>
    <w:rsid w:val="00A3755C"/>
    <w:rsid w:val="00A41D12"/>
    <w:rsid w:val="00A44C97"/>
    <w:rsid w:val="00A454C9"/>
    <w:rsid w:val="00A46711"/>
    <w:rsid w:val="00A53666"/>
    <w:rsid w:val="00A53A9D"/>
    <w:rsid w:val="00A53F00"/>
    <w:rsid w:val="00A5538F"/>
    <w:rsid w:val="00A561D4"/>
    <w:rsid w:val="00A566BA"/>
    <w:rsid w:val="00A569E8"/>
    <w:rsid w:val="00A56A6A"/>
    <w:rsid w:val="00A56B90"/>
    <w:rsid w:val="00A63A8F"/>
    <w:rsid w:val="00A63D45"/>
    <w:rsid w:val="00A6466B"/>
    <w:rsid w:val="00A65E1D"/>
    <w:rsid w:val="00A676F9"/>
    <w:rsid w:val="00A71009"/>
    <w:rsid w:val="00A773B9"/>
    <w:rsid w:val="00A80D32"/>
    <w:rsid w:val="00A81C17"/>
    <w:rsid w:val="00A83176"/>
    <w:rsid w:val="00A844C4"/>
    <w:rsid w:val="00A86604"/>
    <w:rsid w:val="00A87AA3"/>
    <w:rsid w:val="00A9013B"/>
    <w:rsid w:val="00A911B6"/>
    <w:rsid w:val="00A92141"/>
    <w:rsid w:val="00A92524"/>
    <w:rsid w:val="00A92B24"/>
    <w:rsid w:val="00A95042"/>
    <w:rsid w:val="00A95DC4"/>
    <w:rsid w:val="00A96720"/>
    <w:rsid w:val="00A973D3"/>
    <w:rsid w:val="00AA3CC6"/>
    <w:rsid w:val="00AA542C"/>
    <w:rsid w:val="00AA565A"/>
    <w:rsid w:val="00AA6370"/>
    <w:rsid w:val="00AA6ADA"/>
    <w:rsid w:val="00AB1E2E"/>
    <w:rsid w:val="00AB76AC"/>
    <w:rsid w:val="00AC16DE"/>
    <w:rsid w:val="00AC4D5A"/>
    <w:rsid w:val="00AC537B"/>
    <w:rsid w:val="00AC579D"/>
    <w:rsid w:val="00AC60B9"/>
    <w:rsid w:val="00AC6978"/>
    <w:rsid w:val="00AC7EAC"/>
    <w:rsid w:val="00AD07D8"/>
    <w:rsid w:val="00AD1DC0"/>
    <w:rsid w:val="00AD2080"/>
    <w:rsid w:val="00AD2284"/>
    <w:rsid w:val="00AD3075"/>
    <w:rsid w:val="00AD32E6"/>
    <w:rsid w:val="00AD3B0A"/>
    <w:rsid w:val="00AD68B3"/>
    <w:rsid w:val="00AD721D"/>
    <w:rsid w:val="00AD7F0A"/>
    <w:rsid w:val="00AE1DDF"/>
    <w:rsid w:val="00AE2275"/>
    <w:rsid w:val="00AE2559"/>
    <w:rsid w:val="00AE3E28"/>
    <w:rsid w:val="00AE5722"/>
    <w:rsid w:val="00AE6978"/>
    <w:rsid w:val="00AE6B06"/>
    <w:rsid w:val="00AE6E90"/>
    <w:rsid w:val="00AF2D83"/>
    <w:rsid w:val="00AF3030"/>
    <w:rsid w:val="00AF4648"/>
    <w:rsid w:val="00AF5FCB"/>
    <w:rsid w:val="00AF67C7"/>
    <w:rsid w:val="00AF77B4"/>
    <w:rsid w:val="00B00B2B"/>
    <w:rsid w:val="00B00C0C"/>
    <w:rsid w:val="00B04BE5"/>
    <w:rsid w:val="00B05F02"/>
    <w:rsid w:val="00B06CB5"/>
    <w:rsid w:val="00B10329"/>
    <w:rsid w:val="00B12603"/>
    <w:rsid w:val="00B20523"/>
    <w:rsid w:val="00B24B7C"/>
    <w:rsid w:val="00B301BD"/>
    <w:rsid w:val="00B313AF"/>
    <w:rsid w:val="00B3554C"/>
    <w:rsid w:val="00B40549"/>
    <w:rsid w:val="00B4152E"/>
    <w:rsid w:val="00B426BF"/>
    <w:rsid w:val="00B451C0"/>
    <w:rsid w:val="00B4737A"/>
    <w:rsid w:val="00B50BA1"/>
    <w:rsid w:val="00B51EDE"/>
    <w:rsid w:val="00B52DC0"/>
    <w:rsid w:val="00B53F43"/>
    <w:rsid w:val="00B546B2"/>
    <w:rsid w:val="00B60ADF"/>
    <w:rsid w:val="00B61C4A"/>
    <w:rsid w:val="00B62AB0"/>
    <w:rsid w:val="00B62F6C"/>
    <w:rsid w:val="00B64065"/>
    <w:rsid w:val="00B644FB"/>
    <w:rsid w:val="00B64A32"/>
    <w:rsid w:val="00B65F5D"/>
    <w:rsid w:val="00B667AF"/>
    <w:rsid w:val="00B66BA8"/>
    <w:rsid w:val="00B66CD0"/>
    <w:rsid w:val="00B67119"/>
    <w:rsid w:val="00B72BCE"/>
    <w:rsid w:val="00B7663D"/>
    <w:rsid w:val="00B8068D"/>
    <w:rsid w:val="00B80EAD"/>
    <w:rsid w:val="00B8187D"/>
    <w:rsid w:val="00B818D0"/>
    <w:rsid w:val="00B829AA"/>
    <w:rsid w:val="00B82D8B"/>
    <w:rsid w:val="00B831B2"/>
    <w:rsid w:val="00B842CC"/>
    <w:rsid w:val="00B84ABD"/>
    <w:rsid w:val="00B855A9"/>
    <w:rsid w:val="00B8770F"/>
    <w:rsid w:val="00B91D8C"/>
    <w:rsid w:val="00B93960"/>
    <w:rsid w:val="00B946D2"/>
    <w:rsid w:val="00B94BC1"/>
    <w:rsid w:val="00B97147"/>
    <w:rsid w:val="00B979BC"/>
    <w:rsid w:val="00BA38CE"/>
    <w:rsid w:val="00BA3B9A"/>
    <w:rsid w:val="00BA4E0E"/>
    <w:rsid w:val="00BA5868"/>
    <w:rsid w:val="00BB55F8"/>
    <w:rsid w:val="00BB6307"/>
    <w:rsid w:val="00BB63FA"/>
    <w:rsid w:val="00BC0560"/>
    <w:rsid w:val="00BC2B37"/>
    <w:rsid w:val="00BC2D48"/>
    <w:rsid w:val="00BC3707"/>
    <w:rsid w:val="00BC38A2"/>
    <w:rsid w:val="00BC458D"/>
    <w:rsid w:val="00BC637D"/>
    <w:rsid w:val="00BD066B"/>
    <w:rsid w:val="00BD11B4"/>
    <w:rsid w:val="00BD1B4A"/>
    <w:rsid w:val="00BD2249"/>
    <w:rsid w:val="00BD4640"/>
    <w:rsid w:val="00BD48FE"/>
    <w:rsid w:val="00BD685A"/>
    <w:rsid w:val="00BE11D4"/>
    <w:rsid w:val="00BE1736"/>
    <w:rsid w:val="00BE2056"/>
    <w:rsid w:val="00BE2A7A"/>
    <w:rsid w:val="00BE2CEA"/>
    <w:rsid w:val="00BE4002"/>
    <w:rsid w:val="00BE4186"/>
    <w:rsid w:val="00BE4D72"/>
    <w:rsid w:val="00BE7DCF"/>
    <w:rsid w:val="00BF283A"/>
    <w:rsid w:val="00BF354B"/>
    <w:rsid w:val="00BF3666"/>
    <w:rsid w:val="00BF374B"/>
    <w:rsid w:val="00BF3A38"/>
    <w:rsid w:val="00BF6966"/>
    <w:rsid w:val="00BF7D16"/>
    <w:rsid w:val="00BF7DE3"/>
    <w:rsid w:val="00C0257C"/>
    <w:rsid w:val="00C0605A"/>
    <w:rsid w:val="00C06E50"/>
    <w:rsid w:val="00C102C9"/>
    <w:rsid w:val="00C124CB"/>
    <w:rsid w:val="00C125B4"/>
    <w:rsid w:val="00C1350C"/>
    <w:rsid w:val="00C14D88"/>
    <w:rsid w:val="00C1769B"/>
    <w:rsid w:val="00C2493F"/>
    <w:rsid w:val="00C25947"/>
    <w:rsid w:val="00C276F2"/>
    <w:rsid w:val="00C3038E"/>
    <w:rsid w:val="00C30396"/>
    <w:rsid w:val="00C3135C"/>
    <w:rsid w:val="00C33ABB"/>
    <w:rsid w:val="00C33D4E"/>
    <w:rsid w:val="00C424E8"/>
    <w:rsid w:val="00C43B0E"/>
    <w:rsid w:val="00C447B7"/>
    <w:rsid w:val="00C45758"/>
    <w:rsid w:val="00C458F1"/>
    <w:rsid w:val="00C53AA7"/>
    <w:rsid w:val="00C544A9"/>
    <w:rsid w:val="00C5473B"/>
    <w:rsid w:val="00C55181"/>
    <w:rsid w:val="00C563E4"/>
    <w:rsid w:val="00C56BDD"/>
    <w:rsid w:val="00C574E0"/>
    <w:rsid w:val="00C57694"/>
    <w:rsid w:val="00C60D66"/>
    <w:rsid w:val="00C6280E"/>
    <w:rsid w:val="00C64D3A"/>
    <w:rsid w:val="00C662D4"/>
    <w:rsid w:val="00C67672"/>
    <w:rsid w:val="00C67AEC"/>
    <w:rsid w:val="00C67E86"/>
    <w:rsid w:val="00C73C5F"/>
    <w:rsid w:val="00C74B2F"/>
    <w:rsid w:val="00C74D47"/>
    <w:rsid w:val="00C74D89"/>
    <w:rsid w:val="00C76B1E"/>
    <w:rsid w:val="00C77D3F"/>
    <w:rsid w:val="00C80802"/>
    <w:rsid w:val="00C821FD"/>
    <w:rsid w:val="00C8390D"/>
    <w:rsid w:val="00C840AF"/>
    <w:rsid w:val="00C908CB"/>
    <w:rsid w:val="00C90A99"/>
    <w:rsid w:val="00C927E4"/>
    <w:rsid w:val="00C9460D"/>
    <w:rsid w:val="00C95096"/>
    <w:rsid w:val="00C95BC3"/>
    <w:rsid w:val="00CA2148"/>
    <w:rsid w:val="00CA4B06"/>
    <w:rsid w:val="00CA5744"/>
    <w:rsid w:val="00CA5826"/>
    <w:rsid w:val="00CA7595"/>
    <w:rsid w:val="00CA79A3"/>
    <w:rsid w:val="00CB059B"/>
    <w:rsid w:val="00CB152B"/>
    <w:rsid w:val="00CB3120"/>
    <w:rsid w:val="00CB55C2"/>
    <w:rsid w:val="00CB7F63"/>
    <w:rsid w:val="00CC4322"/>
    <w:rsid w:val="00CC4362"/>
    <w:rsid w:val="00CC50BC"/>
    <w:rsid w:val="00CC5824"/>
    <w:rsid w:val="00CC641F"/>
    <w:rsid w:val="00CC7BDB"/>
    <w:rsid w:val="00CD1245"/>
    <w:rsid w:val="00CD1999"/>
    <w:rsid w:val="00CD2706"/>
    <w:rsid w:val="00CD5C67"/>
    <w:rsid w:val="00CD69AF"/>
    <w:rsid w:val="00CD7245"/>
    <w:rsid w:val="00CD7413"/>
    <w:rsid w:val="00CD7F91"/>
    <w:rsid w:val="00CE1722"/>
    <w:rsid w:val="00CE23EC"/>
    <w:rsid w:val="00CE620A"/>
    <w:rsid w:val="00CE737C"/>
    <w:rsid w:val="00CE792D"/>
    <w:rsid w:val="00CF09EF"/>
    <w:rsid w:val="00CF0AAF"/>
    <w:rsid w:val="00CF1760"/>
    <w:rsid w:val="00CF202B"/>
    <w:rsid w:val="00CF21BA"/>
    <w:rsid w:val="00CF46CF"/>
    <w:rsid w:val="00CF617D"/>
    <w:rsid w:val="00D01354"/>
    <w:rsid w:val="00D06BF5"/>
    <w:rsid w:val="00D12627"/>
    <w:rsid w:val="00D14CA0"/>
    <w:rsid w:val="00D14E41"/>
    <w:rsid w:val="00D1546B"/>
    <w:rsid w:val="00D15927"/>
    <w:rsid w:val="00D1595E"/>
    <w:rsid w:val="00D16C52"/>
    <w:rsid w:val="00D16FEA"/>
    <w:rsid w:val="00D2003D"/>
    <w:rsid w:val="00D201AC"/>
    <w:rsid w:val="00D219B5"/>
    <w:rsid w:val="00D23BEC"/>
    <w:rsid w:val="00D24A74"/>
    <w:rsid w:val="00D34943"/>
    <w:rsid w:val="00D3505E"/>
    <w:rsid w:val="00D364D7"/>
    <w:rsid w:val="00D37F5D"/>
    <w:rsid w:val="00D40009"/>
    <w:rsid w:val="00D40D6E"/>
    <w:rsid w:val="00D42CF2"/>
    <w:rsid w:val="00D43334"/>
    <w:rsid w:val="00D440A3"/>
    <w:rsid w:val="00D4429E"/>
    <w:rsid w:val="00D4549B"/>
    <w:rsid w:val="00D46788"/>
    <w:rsid w:val="00D467F6"/>
    <w:rsid w:val="00D502AD"/>
    <w:rsid w:val="00D51449"/>
    <w:rsid w:val="00D52B48"/>
    <w:rsid w:val="00D53A19"/>
    <w:rsid w:val="00D54236"/>
    <w:rsid w:val="00D54BA8"/>
    <w:rsid w:val="00D54C08"/>
    <w:rsid w:val="00D55B81"/>
    <w:rsid w:val="00D5739A"/>
    <w:rsid w:val="00D57A95"/>
    <w:rsid w:val="00D611C1"/>
    <w:rsid w:val="00D62721"/>
    <w:rsid w:val="00D6451F"/>
    <w:rsid w:val="00D65CC2"/>
    <w:rsid w:val="00D71B97"/>
    <w:rsid w:val="00D7401B"/>
    <w:rsid w:val="00D74F58"/>
    <w:rsid w:val="00D7539F"/>
    <w:rsid w:val="00D81033"/>
    <w:rsid w:val="00D86E82"/>
    <w:rsid w:val="00D901EA"/>
    <w:rsid w:val="00D92957"/>
    <w:rsid w:val="00D97382"/>
    <w:rsid w:val="00DA221A"/>
    <w:rsid w:val="00DA4B36"/>
    <w:rsid w:val="00DA68DA"/>
    <w:rsid w:val="00DA6E91"/>
    <w:rsid w:val="00DA7CF1"/>
    <w:rsid w:val="00DB1C02"/>
    <w:rsid w:val="00DB1E30"/>
    <w:rsid w:val="00DB79AB"/>
    <w:rsid w:val="00DC000A"/>
    <w:rsid w:val="00DC0624"/>
    <w:rsid w:val="00DC0741"/>
    <w:rsid w:val="00DC1329"/>
    <w:rsid w:val="00DC343B"/>
    <w:rsid w:val="00DC3D29"/>
    <w:rsid w:val="00DC4875"/>
    <w:rsid w:val="00DC4F95"/>
    <w:rsid w:val="00DC62D5"/>
    <w:rsid w:val="00DC68FE"/>
    <w:rsid w:val="00DC6AEF"/>
    <w:rsid w:val="00DC6E07"/>
    <w:rsid w:val="00DD0284"/>
    <w:rsid w:val="00DD4BC5"/>
    <w:rsid w:val="00DD4D2C"/>
    <w:rsid w:val="00DD603C"/>
    <w:rsid w:val="00DD7213"/>
    <w:rsid w:val="00DD7E0B"/>
    <w:rsid w:val="00DE061A"/>
    <w:rsid w:val="00DE21C9"/>
    <w:rsid w:val="00DE2517"/>
    <w:rsid w:val="00DE2EE8"/>
    <w:rsid w:val="00DE48A9"/>
    <w:rsid w:val="00DE4A36"/>
    <w:rsid w:val="00DE7DD7"/>
    <w:rsid w:val="00DF01BF"/>
    <w:rsid w:val="00DF1459"/>
    <w:rsid w:val="00DF1FC3"/>
    <w:rsid w:val="00DF238E"/>
    <w:rsid w:val="00E00AB9"/>
    <w:rsid w:val="00E00B18"/>
    <w:rsid w:val="00E02CB0"/>
    <w:rsid w:val="00E0374D"/>
    <w:rsid w:val="00E04156"/>
    <w:rsid w:val="00E05721"/>
    <w:rsid w:val="00E07F4E"/>
    <w:rsid w:val="00E10203"/>
    <w:rsid w:val="00E10C06"/>
    <w:rsid w:val="00E13620"/>
    <w:rsid w:val="00E1418E"/>
    <w:rsid w:val="00E14A37"/>
    <w:rsid w:val="00E16884"/>
    <w:rsid w:val="00E204E8"/>
    <w:rsid w:val="00E223F1"/>
    <w:rsid w:val="00E234FC"/>
    <w:rsid w:val="00E2395C"/>
    <w:rsid w:val="00E23AA2"/>
    <w:rsid w:val="00E24E96"/>
    <w:rsid w:val="00E24FDE"/>
    <w:rsid w:val="00E30321"/>
    <w:rsid w:val="00E31F53"/>
    <w:rsid w:val="00E33B33"/>
    <w:rsid w:val="00E37825"/>
    <w:rsid w:val="00E418A1"/>
    <w:rsid w:val="00E435F9"/>
    <w:rsid w:val="00E45B76"/>
    <w:rsid w:val="00E46685"/>
    <w:rsid w:val="00E46AE6"/>
    <w:rsid w:val="00E47041"/>
    <w:rsid w:val="00E5027F"/>
    <w:rsid w:val="00E515CA"/>
    <w:rsid w:val="00E519B5"/>
    <w:rsid w:val="00E52521"/>
    <w:rsid w:val="00E53318"/>
    <w:rsid w:val="00E53E62"/>
    <w:rsid w:val="00E57997"/>
    <w:rsid w:val="00E57D5E"/>
    <w:rsid w:val="00E6138F"/>
    <w:rsid w:val="00E62904"/>
    <w:rsid w:val="00E6317D"/>
    <w:rsid w:val="00E65179"/>
    <w:rsid w:val="00E738A0"/>
    <w:rsid w:val="00E743EA"/>
    <w:rsid w:val="00E7560F"/>
    <w:rsid w:val="00E75C6A"/>
    <w:rsid w:val="00E77D55"/>
    <w:rsid w:val="00E802DD"/>
    <w:rsid w:val="00E8072A"/>
    <w:rsid w:val="00E815C0"/>
    <w:rsid w:val="00E82DAC"/>
    <w:rsid w:val="00E84DDB"/>
    <w:rsid w:val="00E85D14"/>
    <w:rsid w:val="00E8683C"/>
    <w:rsid w:val="00E876B8"/>
    <w:rsid w:val="00E958C5"/>
    <w:rsid w:val="00E97B6F"/>
    <w:rsid w:val="00E97F9D"/>
    <w:rsid w:val="00EA0ED1"/>
    <w:rsid w:val="00EA2212"/>
    <w:rsid w:val="00EA3ACF"/>
    <w:rsid w:val="00EA3C59"/>
    <w:rsid w:val="00EA6373"/>
    <w:rsid w:val="00EB235B"/>
    <w:rsid w:val="00EB372F"/>
    <w:rsid w:val="00EB5126"/>
    <w:rsid w:val="00EB521F"/>
    <w:rsid w:val="00EB585E"/>
    <w:rsid w:val="00EB5932"/>
    <w:rsid w:val="00EB5D7F"/>
    <w:rsid w:val="00EC0154"/>
    <w:rsid w:val="00EC07C8"/>
    <w:rsid w:val="00EC26DD"/>
    <w:rsid w:val="00EC352A"/>
    <w:rsid w:val="00EC4299"/>
    <w:rsid w:val="00ED0A1B"/>
    <w:rsid w:val="00ED0B04"/>
    <w:rsid w:val="00ED23B1"/>
    <w:rsid w:val="00ED6E97"/>
    <w:rsid w:val="00EE05B9"/>
    <w:rsid w:val="00EE4654"/>
    <w:rsid w:val="00EE49A0"/>
    <w:rsid w:val="00EE6154"/>
    <w:rsid w:val="00EE69CA"/>
    <w:rsid w:val="00EE6CDF"/>
    <w:rsid w:val="00EF17BB"/>
    <w:rsid w:val="00EF40E6"/>
    <w:rsid w:val="00EF43A1"/>
    <w:rsid w:val="00EF529A"/>
    <w:rsid w:val="00EF6DE5"/>
    <w:rsid w:val="00EF7A98"/>
    <w:rsid w:val="00F01A52"/>
    <w:rsid w:val="00F02CC8"/>
    <w:rsid w:val="00F03E96"/>
    <w:rsid w:val="00F04603"/>
    <w:rsid w:val="00F04D11"/>
    <w:rsid w:val="00F04E14"/>
    <w:rsid w:val="00F04F1E"/>
    <w:rsid w:val="00F075E8"/>
    <w:rsid w:val="00F07B62"/>
    <w:rsid w:val="00F07DE2"/>
    <w:rsid w:val="00F13D27"/>
    <w:rsid w:val="00F1582A"/>
    <w:rsid w:val="00F15849"/>
    <w:rsid w:val="00F16532"/>
    <w:rsid w:val="00F17011"/>
    <w:rsid w:val="00F20E05"/>
    <w:rsid w:val="00F21C18"/>
    <w:rsid w:val="00F22CE8"/>
    <w:rsid w:val="00F235C2"/>
    <w:rsid w:val="00F24433"/>
    <w:rsid w:val="00F24B53"/>
    <w:rsid w:val="00F2526C"/>
    <w:rsid w:val="00F264CC"/>
    <w:rsid w:val="00F2667F"/>
    <w:rsid w:val="00F31D93"/>
    <w:rsid w:val="00F33163"/>
    <w:rsid w:val="00F337AB"/>
    <w:rsid w:val="00F343E2"/>
    <w:rsid w:val="00F3502F"/>
    <w:rsid w:val="00F36207"/>
    <w:rsid w:val="00F3666A"/>
    <w:rsid w:val="00F37F6B"/>
    <w:rsid w:val="00F429F9"/>
    <w:rsid w:val="00F42DF3"/>
    <w:rsid w:val="00F46BDD"/>
    <w:rsid w:val="00F53F99"/>
    <w:rsid w:val="00F569F2"/>
    <w:rsid w:val="00F5730E"/>
    <w:rsid w:val="00F6077C"/>
    <w:rsid w:val="00F620DE"/>
    <w:rsid w:val="00F627B1"/>
    <w:rsid w:val="00F64081"/>
    <w:rsid w:val="00F646BC"/>
    <w:rsid w:val="00F66657"/>
    <w:rsid w:val="00F677EB"/>
    <w:rsid w:val="00F70715"/>
    <w:rsid w:val="00F709A3"/>
    <w:rsid w:val="00F72833"/>
    <w:rsid w:val="00F73BAA"/>
    <w:rsid w:val="00F740EF"/>
    <w:rsid w:val="00F74134"/>
    <w:rsid w:val="00F747D7"/>
    <w:rsid w:val="00F7780E"/>
    <w:rsid w:val="00F80CEC"/>
    <w:rsid w:val="00F81A9B"/>
    <w:rsid w:val="00F823F5"/>
    <w:rsid w:val="00F82EAF"/>
    <w:rsid w:val="00F8428E"/>
    <w:rsid w:val="00F8576A"/>
    <w:rsid w:val="00F87AA0"/>
    <w:rsid w:val="00F95CD1"/>
    <w:rsid w:val="00FA211B"/>
    <w:rsid w:val="00FA271E"/>
    <w:rsid w:val="00FA31C1"/>
    <w:rsid w:val="00FA339D"/>
    <w:rsid w:val="00FA50F2"/>
    <w:rsid w:val="00FB096E"/>
    <w:rsid w:val="00FB310B"/>
    <w:rsid w:val="00FB360C"/>
    <w:rsid w:val="00FB60B6"/>
    <w:rsid w:val="00FB67FF"/>
    <w:rsid w:val="00FC0A56"/>
    <w:rsid w:val="00FC1993"/>
    <w:rsid w:val="00FC29B0"/>
    <w:rsid w:val="00FC2C9D"/>
    <w:rsid w:val="00FC37B8"/>
    <w:rsid w:val="00FC3CE9"/>
    <w:rsid w:val="00FC4285"/>
    <w:rsid w:val="00FC45E8"/>
    <w:rsid w:val="00FD058D"/>
    <w:rsid w:val="00FD33E5"/>
    <w:rsid w:val="00FD4622"/>
    <w:rsid w:val="00FD4C31"/>
    <w:rsid w:val="00FD5675"/>
    <w:rsid w:val="00FD7011"/>
    <w:rsid w:val="00FE1282"/>
    <w:rsid w:val="00FE2F80"/>
    <w:rsid w:val="00FE3257"/>
    <w:rsid w:val="00FE51B5"/>
    <w:rsid w:val="00FE652B"/>
    <w:rsid w:val="00FF3D0F"/>
    <w:rsid w:val="00FF5062"/>
    <w:rsid w:val="00FF597C"/>
    <w:rsid w:val="00FF752B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D5675"/>
    <w:rPr>
      <w:rFonts w:ascii="Times New Roman" w:eastAsia="Times New Roman" w:hAnsi="Times New Roman" w:cs="Times New Roman"/>
      <w:sz w:val="24"/>
    </w:rPr>
  </w:style>
  <w:style w:type="paragraph" w:styleId="12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,1,h1,ITT t1,I"/>
    <w:next w:val="20"/>
    <w:link w:val="19"/>
    <w:uiPriority w:val="9"/>
    <w:qFormat/>
    <w:rsid w:val="00B12603"/>
    <w:pPr>
      <w:keepNext/>
      <w:pageBreakBefore/>
      <w:numPr>
        <w:numId w:val="29"/>
      </w:numPr>
      <w:suppressAutoHyphens/>
      <w:spacing w:after="240" w:line="360" w:lineRule="auto"/>
      <w:ind w:right="624"/>
      <w:contextualSpacing/>
      <w:outlineLvl w:val="0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20">
    <w:name w:val="heading 2"/>
    <w:aliases w:val="H2,h2,2,Heading 2 Hidden,CHS,H2-Heading 2,l2,Header2,heading2,list2,A,A.B.C.,list 2,Heading2,Heading Indent No L2,UNDERRUBRIK 1-2,Fonctionnalité,Titre 21,t2.T2,Table2,ITT t2,H2-Heading 21,Header 21,l21,Header21,h21,221,heading21"/>
    <w:next w:val="3"/>
    <w:link w:val="23"/>
    <w:uiPriority w:val="9"/>
    <w:qFormat/>
    <w:rsid w:val="00B12603"/>
    <w:pPr>
      <w:keepNext/>
      <w:keepLines/>
      <w:numPr>
        <w:ilvl w:val="1"/>
        <w:numId w:val="29"/>
      </w:numPr>
      <w:tabs>
        <w:tab w:val="left" w:pos="720"/>
      </w:tabs>
      <w:spacing w:before="240" w:line="360" w:lineRule="auto"/>
      <w:outlineLvl w:val="1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3">
    <w:name w:val="heading 3"/>
    <w:aliases w:val="H3,h3,3,Level 1 - 1,h31,h32,h33,h34,h35,h36,h37,h38,h39,h310,h311,h321,h331,h341,h351,h361,h371,h381,h312,h322,h332,h342,h352,h362,h372,h382,h313,h323,h333,h343,h353,h363,h373,h383,h314,h324,h334,h344,h354,h364,h374,h384,h315,h325,h335,h345"/>
    <w:link w:val="31"/>
    <w:qFormat/>
    <w:rsid w:val="00B12603"/>
    <w:pPr>
      <w:keepNext/>
      <w:numPr>
        <w:ilvl w:val="2"/>
        <w:numId w:val="29"/>
      </w:numPr>
      <w:spacing w:before="240" w:line="360" w:lineRule="auto"/>
      <w:outlineLvl w:val="2"/>
    </w:pPr>
    <w:rPr>
      <w:rFonts w:ascii="Times New Roman" w:eastAsia="Times New Roman" w:hAnsi="Times New Roman" w:cs="Times New Roman"/>
      <w:i/>
      <w:snapToGrid w:val="0"/>
      <w:sz w:val="24"/>
      <w:szCs w:val="24"/>
    </w:rPr>
  </w:style>
  <w:style w:type="paragraph" w:styleId="40">
    <w:name w:val="heading 4"/>
    <w:aliases w:val="(подпункт),H4,4,I4,l4,heading4,I41,41,l41,heading41,(Shift Ctrl 4),Titre 41,t4.T4,4heading,h4,a.,4 dash,d,4 dash1,d1,31,h41,a.1,4 dash2,d2,32,h42,a.2,4 dash3,d3,33,h43,a.3,4 dash4,d4,34,h44,a.4,Sub sub heading,4 dash5,d5,35,h45,a.5"/>
    <w:basedOn w:val="20"/>
    <w:next w:val="a8"/>
    <w:link w:val="41"/>
    <w:uiPriority w:val="9"/>
    <w:qFormat/>
    <w:rsid w:val="00B12603"/>
    <w:pPr>
      <w:numPr>
        <w:ilvl w:val="3"/>
      </w:numPr>
      <w:outlineLvl w:val="3"/>
    </w:pPr>
  </w:style>
  <w:style w:type="paragraph" w:styleId="5">
    <w:name w:val="heading 5"/>
    <w:aliases w:val="H5,_Подпункт,PIM 5,5,ITT t5,PA Pico Section"/>
    <w:basedOn w:val="20"/>
    <w:next w:val="a8"/>
    <w:link w:val="50"/>
    <w:qFormat/>
    <w:rsid w:val="00B12603"/>
    <w:pPr>
      <w:numPr>
        <w:ilvl w:val="4"/>
      </w:numPr>
      <w:spacing w:after="60"/>
      <w:outlineLvl w:val="4"/>
    </w:pPr>
  </w:style>
  <w:style w:type="paragraph" w:styleId="6">
    <w:name w:val="heading 6"/>
    <w:aliases w:val="H6,__Подпункт,PIM 6"/>
    <w:basedOn w:val="1a"/>
    <w:next w:val="1a"/>
    <w:link w:val="60"/>
    <w:uiPriority w:val="9"/>
    <w:qFormat/>
    <w:rsid w:val="004E1B63"/>
    <w:pPr>
      <w:numPr>
        <w:ilvl w:val="5"/>
        <w:numId w:val="8"/>
      </w:numPr>
      <w:outlineLvl w:val="5"/>
    </w:pPr>
  </w:style>
  <w:style w:type="paragraph" w:styleId="7">
    <w:name w:val="heading 7"/>
    <w:aliases w:val="PIM 7,H7"/>
    <w:basedOn w:val="a8"/>
    <w:next w:val="a8"/>
    <w:link w:val="70"/>
    <w:uiPriority w:val="99"/>
    <w:qFormat/>
    <w:rsid w:val="004E1B63"/>
    <w:pPr>
      <w:keepNext/>
      <w:keepLines/>
      <w:numPr>
        <w:ilvl w:val="6"/>
        <w:numId w:val="8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aliases w:val="H8"/>
    <w:basedOn w:val="a8"/>
    <w:next w:val="a8"/>
    <w:link w:val="80"/>
    <w:uiPriority w:val="99"/>
    <w:qFormat/>
    <w:rsid w:val="004E1B63"/>
    <w:pPr>
      <w:keepNext/>
      <w:keepLines/>
      <w:numPr>
        <w:ilvl w:val="7"/>
        <w:numId w:val="8"/>
      </w:numPr>
      <w:spacing w:before="200"/>
      <w:outlineLvl w:val="7"/>
    </w:pPr>
    <w:rPr>
      <w:rFonts w:ascii="Cambria" w:hAnsi="Cambria"/>
      <w:color w:val="404040"/>
    </w:rPr>
  </w:style>
  <w:style w:type="paragraph" w:styleId="9">
    <w:name w:val="heading 9"/>
    <w:aliases w:val="H9"/>
    <w:basedOn w:val="a8"/>
    <w:next w:val="a8"/>
    <w:link w:val="90"/>
    <w:uiPriority w:val="99"/>
    <w:qFormat/>
    <w:rsid w:val="004E1B63"/>
    <w:pPr>
      <w:keepNext/>
      <w:keepLines/>
      <w:numPr>
        <w:ilvl w:val="8"/>
        <w:numId w:val="8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9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1 Знак,h1 Знак,ITT t1 Знак"/>
    <w:link w:val="12"/>
    <w:uiPriority w:val="9"/>
    <w:rsid w:val="00B12603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23">
    <w:name w:val="Заголовок 2 Знак"/>
    <w:aliases w:val="H2 Знак,h2 Знак,2 Знак,Heading 2 Hidden Знак,CHS Знак,H2-Heading 2 Знак,l2 Знак,Header2 Знак,heading2 Знак,list2 Знак,A Знак,A.B.C. Знак,list 2 Знак,Heading2 Знак,Heading Indent No L2 Знак,UNDERRUBRIK 1-2 Знак,Fonctionnalité Знак"/>
    <w:link w:val="20"/>
    <w:uiPriority w:val="9"/>
    <w:rsid w:val="00B12603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character" w:customStyle="1" w:styleId="31">
    <w:name w:val="Заголовок 3 Знак"/>
    <w:aliases w:val="H3 Знак,h3 Знак,3 Знак,Level 1 - 1 Знак,h31 Знак,h32 Знак,h33 Знак,h34 Знак,h35 Знак,h36 Знак,h37 Знак,h38 Знак,h39 Знак,h310 Знак,h311 Знак,h321 Знак,h331 Знак,h341 Знак,h351 Знак,h361 Знак,h371 Знак,h381 Знак,h312 Знак,h322 Знак"/>
    <w:link w:val="3"/>
    <w:rsid w:val="00B12603"/>
    <w:rPr>
      <w:rFonts w:ascii="Times New Roman" w:eastAsia="Times New Roman" w:hAnsi="Times New Roman" w:cs="Times New Roman"/>
      <w:i/>
      <w:snapToGrid w:val="0"/>
      <w:sz w:val="24"/>
      <w:szCs w:val="24"/>
    </w:rPr>
  </w:style>
  <w:style w:type="character" w:customStyle="1" w:styleId="41">
    <w:name w:val="Заголовок 4 Знак"/>
    <w:aliases w:val="(подпункт) Знак,H4 Знак,4 Знак,I4 Знак,l4 Знак,heading4 Знак,I41 Знак,41 Знак,l41 Знак,heading41 Знак,(Shift Ctrl 4) Знак,Titre 41 Знак,t4.T4 Знак,4heading Знак,h4 Знак,a. Знак,4 dash Знак,d Знак,4 dash1 Знак,d1 Знак,31 Знак,h41 Знак"/>
    <w:link w:val="40"/>
    <w:uiPriority w:val="9"/>
    <w:rsid w:val="00B12603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character" w:customStyle="1" w:styleId="50">
    <w:name w:val="Заголовок 5 Знак"/>
    <w:aliases w:val="H5 Знак,_Подпункт Знак,PIM 5 Знак,5 Знак,ITT t5 Знак,PA Pico Section Знак"/>
    <w:link w:val="5"/>
    <w:rsid w:val="00B12603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character" w:customStyle="1" w:styleId="60">
    <w:name w:val="Заголовок 6 Знак"/>
    <w:aliases w:val="H6 Знак,__Подпункт Знак,PIM 6 Знак"/>
    <w:link w:val="6"/>
    <w:uiPriority w:val="9"/>
    <w:rsid w:val="004E1B63"/>
    <w:rPr>
      <w:rFonts w:ascii="Times New Roman" w:eastAsia="Times New Roman" w:hAnsi="Times New Roman" w:cs="Times New Roman"/>
      <w:sz w:val="24"/>
      <w:szCs w:val="28"/>
    </w:rPr>
  </w:style>
  <w:style w:type="character" w:customStyle="1" w:styleId="70">
    <w:name w:val="Заголовок 7 Знак"/>
    <w:aliases w:val="PIM 7 Знак,H7 Знак1"/>
    <w:link w:val="7"/>
    <w:uiPriority w:val="99"/>
    <w:rsid w:val="004E1B63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80">
    <w:name w:val="Заголовок 8 Знак"/>
    <w:aliases w:val="H8 Знак1"/>
    <w:link w:val="8"/>
    <w:uiPriority w:val="99"/>
    <w:rsid w:val="004E1B63"/>
    <w:rPr>
      <w:rFonts w:ascii="Cambria" w:eastAsia="Times New Roman" w:hAnsi="Cambria" w:cs="Times New Roman"/>
      <w:color w:val="404040"/>
      <w:sz w:val="24"/>
    </w:rPr>
  </w:style>
  <w:style w:type="character" w:customStyle="1" w:styleId="90">
    <w:name w:val="Заголовок 9 Знак"/>
    <w:aliases w:val="H9 Знак1"/>
    <w:link w:val="9"/>
    <w:uiPriority w:val="99"/>
    <w:rsid w:val="004E1B63"/>
    <w:rPr>
      <w:rFonts w:ascii="Cambria" w:eastAsia="Times New Roman" w:hAnsi="Cambria" w:cs="Times New Roman"/>
      <w:i/>
      <w:iCs/>
      <w:color w:val="404040"/>
      <w:sz w:val="24"/>
    </w:rPr>
  </w:style>
  <w:style w:type="paragraph" w:customStyle="1" w:styleId="1a">
    <w:name w:val="Основной шрифт1"/>
    <w:basedOn w:val="ac"/>
    <w:link w:val="ad"/>
    <w:uiPriority w:val="99"/>
    <w:rsid w:val="004E1B63"/>
  </w:style>
  <w:style w:type="paragraph" w:styleId="ac">
    <w:name w:val="Body Text Indent"/>
    <w:aliases w:val="Нумерованный список !!,Основной текст 1,Надин стиль"/>
    <w:basedOn w:val="ae"/>
    <w:link w:val="af"/>
    <w:uiPriority w:val="99"/>
    <w:rsid w:val="004E1B63"/>
    <w:pPr>
      <w:ind w:firstLine="709"/>
      <w:contextualSpacing/>
      <w:jc w:val="both"/>
    </w:pPr>
    <w:rPr>
      <w:szCs w:val="28"/>
    </w:rPr>
  </w:style>
  <w:style w:type="character" w:customStyle="1" w:styleId="af">
    <w:name w:val="Основной текст с отступом Знак"/>
    <w:aliases w:val="Нумерованный список !! Знак,Основной текст 1 Знак,Надин стиль Знак"/>
    <w:link w:val="ac"/>
    <w:uiPriority w:val="99"/>
    <w:rsid w:val="004E1B63"/>
    <w:rPr>
      <w:rFonts w:ascii="Times New Roman" w:eastAsia="Calibri" w:hAnsi="Times New Roman" w:cs="Times New Roman"/>
      <w:bCs/>
      <w:kern w:val="0"/>
      <w:sz w:val="28"/>
      <w:szCs w:val="28"/>
      <w:u w:val="none"/>
      <w:lang w:eastAsia="ru-RU"/>
    </w:rPr>
  </w:style>
  <w:style w:type="paragraph" w:styleId="ae">
    <w:name w:val="Body Text"/>
    <w:basedOn w:val="a8"/>
    <w:link w:val="af0"/>
    <w:uiPriority w:val="99"/>
    <w:rsid w:val="004E1B63"/>
    <w:pPr>
      <w:spacing w:before="120"/>
    </w:pPr>
    <w:rPr>
      <w:szCs w:val="24"/>
    </w:rPr>
  </w:style>
  <w:style w:type="character" w:customStyle="1" w:styleId="af0">
    <w:name w:val="Основной текст Знак"/>
    <w:link w:val="ae"/>
    <w:uiPriority w:val="99"/>
    <w:rsid w:val="004E1B63"/>
    <w:rPr>
      <w:rFonts w:ascii="Times New Roman" w:eastAsia="Calibri" w:hAnsi="Times New Roman" w:cs="Times New Roman"/>
      <w:bCs/>
      <w:kern w:val="0"/>
      <w:sz w:val="28"/>
      <w:u w:val="none"/>
      <w:lang w:eastAsia="ru-RU"/>
    </w:rPr>
  </w:style>
  <w:style w:type="character" w:customStyle="1" w:styleId="ad">
    <w:name w:val="Основной шрифт Знак"/>
    <w:link w:val="1a"/>
    <w:uiPriority w:val="99"/>
    <w:locked/>
    <w:rsid w:val="004E1B63"/>
    <w:rPr>
      <w:rFonts w:ascii="Times New Roman" w:eastAsia="Calibri" w:hAnsi="Times New Roman" w:cs="Times New Roman"/>
      <w:bCs/>
      <w:kern w:val="0"/>
      <w:sz w:val="28"/>
      <w:szCs w:val="28"/>
      <w:u w:val="none"/>
      <w:lang w:eastAsia="ru-RU"/>
    </w:rPr>
  </w:style>
  <w:style w:type="paragraph" w:customStyle="1" w:styleId="af1">
    <w:name w:val="Название Модуля/Подсистемы"/>
    <w:basedOn w:val="1a"/>
    <w:next w:val="1a"/>
    <w:link w:val="af2"/>
    <w:uiPriority w:val="99"/>
    <w:rsid w:val="004E1B63"/>
    <w:pPr>
      <w:ind w:firstLine="0"/>
      <w:jc w:val="center"/>
    </w:pPr>
    <w:rPr>
      <w:caps/>
      <w:sz w:val="52"/>
      <w:szCs w:val="52"/>
    </w:rPr>
  </w:style>
  <w:style w:type="character" w:customStyle="1" w:styleId="af2">
    <w:name w:val="Название Модуля/Подсистемы Знак Знак"/>
    <w:link w:val="af1"/>
    <w:uiPriority w:val="99"/>
    <w:locked/>
    <w:rsid w:val="004E1B63"/>
    <w:rPr>
      <w:rFonts w:ascii="Times New Roman" w:eastAsia="Calibri" w:hAnsi="Times New Roman" w:cs="Times New Roman"/>
      <w:bCs/>
      <w:caps/>
      <w:kern w:val="0"/>
      <w:sz w:val="52"/>
      <w:szCs w:val="52"/>
      <w:u w:val="none"/>
      <w:lang w:eastAsia="ru-RU"/>
    </w:rPr>
  </w:style>
  <w:style w:type="paragraph" w:customStyle="1" w:styleId="1b">
    <w:name w:val="Заголовок 1  не нумерованный"/>
    <w:basedOn w:val="12"/>
    <w:next w:val="1a"/>
    <w:uiPriority w:val="99"/>
    <w:rsid w:val="004E1B63"/>
    <w:pPr>
      <w:numPr>
        <w:numId w:val="0"/>
      </w:numPr>
      <w:tabs>
        <w:tab w:val="right" w:pos="9356"/>
      </w:tabs>
      <w:ind w:left="709" w:right="709"/>
    </w:pPr>
  </w:style>
  <w:style w:type="paragraph" w:customStyle="1" w:styleId="14">
    <w:name w:val="Маркированный 1 уровень"/>
    <w:basedOn w:val="1a"/>
    <w:next w:val="1a"/>
    <w:link w:val="1c"/>
    <w:uiPriority w:val="99"/>
    <w:rsid w:val="004E1B63"/>
    <w:pPr>
      <w:numPr>
        <w:numId w:val="1"/>
      </w:numPr>
      <w:spacing w:before="0" w:after="120"/>
    </w:pPr>
  </w:style>
  <w:style w:type="character" w:customStyle="1" w:styleId="1c">
    <w:name w:val="Маркированный 1 уровень Знак"/>
    <w:link w:val="14"/>
    <w:uiPriority w:val="99"/>
    <w:locked/>
    <w:rsid w:val="004E1B63"/>
    <w:rPr>
      <w:rFonts w:ascii="Times New Roman" w:eastAsia="Times New Roman" w:hAnsi="Times New Roman" w:cs="Times New Roman"/>
      <w:sz w:val="24"/>
      <w:szCs w:val="28"/>
    </w:rPr>
  </w:style>
  <w:style w:type="paragraph" w:styleId="af3">
    <w:name w:val="header"/>
    <w:basedOn w:val="1a"/>
    <w:link w:val="af4"/>
    <w:uiPriority w:val="99"/>
    <w:rsid w:val="004E1B63"/>
    <w:pPr>
      <w:tabs>
        <w:tab w:val="center" w:pos="4677"/>
        <w:tab w:val="right" w:pos="9355"/>
      </w:tabs>
      <w:ind w:firstLine="0"/>
      <w:contextualSpacing w:val="0"/>
      <w:jc w:val="center"/>
    </w:pPr>
    <w:rPr>
      <w:sz w:val="20"/>
      <w:szCs w:val="20"/>
    </w:rPr>
  </w:style>
  <w:style w:type="character" w:customStyle="1" w:styleId="af4">
    <w:name w:val="Верхний колонтитул Знак"/>
    <w:link w:val="af3"/>
    <w:uiPriority w:val="99"/>
    <w:rsid w:val="004E1B63"/>
    <w:rPr>
      <w:rFonts w:ascii="Times New Roman" w:eastAsia="Calibri" w:hAnsi="Times New Roman" w:cs="Times New Roman"/>
      <w:bCs/>
      <w:kern w:val="0"/>
      <w:sz w:val="20"/>
      <w:szCs w:val="20"/>
      <w:u w:val="none"/>
      <w:lang w:eastAsia="ru-RU"/>
    </w:rPr>
  </w:style>
  <w:style w:type="paragraph" w:customStyle="1" w:styleId="af5">
    <w:name w:val="Наименование строк таблицы"/>
    <w:basedOn w:val="1a"/>
    <w:next w:val="1a"/>
    <w:uiPriority w:val="99"/>
    <w:rsid w:val="004E1B63"/>
    <w:pPr>
      <w:ind w:left="57" w:right="57" w:firstLine="0"/>
      <w:jc w:val="left"/>
    </w:pPr>
    <w:rPr>
      <w:b/>
      <w:bCs/>
      <w:sz w:val="20"/>
      <w:szCs w:val="20"/>
    </w:rPr>
  </w:style>
  <w:style w:type="paragraph" w:styleId="1d">
    <w:name w:val="toc 1"/>
    <w:basedOn w:val="a8"/>
    <w:next w:val="a8"/>
    <w:autoRedefine/>
    <w:uiPriority w:val="39"/>
    <w:unhideWhenUsed/>
    <w:rsid w:val="00B12603"/>
    <w:pPr>
      <w:spacing w:after="100"/>
    </w:pPr>
  </w:style>
  <w:style w:type="paragraph" w:styleId="24">
    <w:name w:val="toc 2"/>
    <w:basedOn w:val="a8"/>
    <w:next w:val="a8"/>
    <w:autoRedefine/>
    <w:uiPriority w:val="39"/>
    <w:unhideWhenUsed/>
    <w:rsid w:val="00B12603"/>
    <w:pPr>
      <w:spacing w:after="100"/>
      <w:ind w:left="240"/>
    </w:pPr>
  </w:style>
  <w:style w:type="paragraph" w:customStyle="1" w:styleId="25">
    <w:name w:val="Маркированный 2 уровень"/>
    <w:basedOn w:val="1a"/>
    <w:next w:val="1a"/>
    <w:uiPriority w:val="99"/>
    <w:rsid w:val="004E1B63"/>
    <w:pPr>
      <w:tabs>
        <w:tab w:val="num" w:pos="1020"/>
      </w:tabs>
      <w:ind w:left="1020" w:hanging="340"/>
    </w:pPr>
  </w:style>
  <w:style w:type="paragraph" w:styleId="32">
    <w:name w:val="toc 3"/>
    <w:basedOn w:val="a8"/>
    <w:next w:val="a8"/>
    <w:autoRedefine/>
    <w:uiPriority w:val="39"/>
    <w:unhideWhenUsed/>
    <w:rsid w:val="000709AE"/>
    <w:pPr>
      <w:tabs>
        <w:tab w:val="left" w:pos="709"/>
        <w:tab w:val="right" w:leader="dot" w:pos="9345"/>
      </w:tabs>
      <w:spacing w:after="100"/>
      <w:ind w:left="480"/>
    </w:pPr>
  </w:style>
  <w:style w:type="paragraph" w:customStyle="1" w:styleId="-11">
    <w:name w:val="Цветной список - Акцент 11"/>
    <w:basedOn w:val="a8"/>
    <w:link w:val="-10"/>
    <w:uiPriority w:val="34"/>
    <w:qFormat/>
    <w:rsid w:val="004E1B63"/>
    <w:pPr>
      <w:ind w:left="720"/>
      <w:contextualSpacing/>
    </w:pPr>
  </w:style>
  <w:style w:type="table" w:styleId="af6">
    <w:name w:val="Table Grid"/>
    <w:basedOn w:val="aa"/>
    <w:uiPriority w:val="39"/>
    <w:rsid w:val="00B12603"/>
    <w:pPr>
      <w:keepNext/>
      <w:ind w:firstLine="454"/>
    </w:pPr>
    <w:rPr>
      <w:rFonts w:ascii="Times New Roman" w:eastAsia="Times New Roman" w:hAnsi="Times New Roman" w:cs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Нумерованный 1 уровень"/>
    <w:basedOn w:val="1a"/>
    <w:next w:val="1a"/>
    <w:uiPriority w:val="99"/>
    <w:rsid w:val="004E1B63"/>
    <w:pPr>
      <w:tabs>
        <w:tab w:val="num" w:pos="360"/>
      </w:tabs>
      <w:ind w:firstLine="340"/>
    </w:pPr>
  </w:style>
  <w:style w:type="paragraph" w:customStyle="1" w:styleId="af7">
    <w:name w:val="ПРИЛОЖЕНИЕ"/>
    <w:basedOn w:val="12"/>
    <w:next w:val="1a"/>
    <w:uiPriority w:val="99"/>
    <w:rsid w:val="004E1B63"/>
    <w:pPr>
      <w:numPr>
        <w:numId w:val="0"/>
      </w:numPr>
      <w:jc w:val="right"/>
    </w:pPr>
  </w:style>
  <w:style w:type="paragraph" w:styleId="af8">
    <w:name w:val="Document Map"/>
    <w:basedOn w:val="a8"/>
    <w:link w:val="af9"/>
    <w:uiPriority w:val="99"/>
    <w:semiHidden/>
    <w:rsid w:val="004E1B63"/>
    <w:pPr>
      <w:shd w:val="clear" w:color="auto" w:fill="000080"/>
    </w:pPr>
    <w:rPr>
      <w:rFonts w:ascii="Tahoma" w:hAnsi="Tahoma"/>
      <w:sz w:val="20"/>
    </w:rPr>
  </w:style>
  <w:style w:type="character" w:customStyle="1" w:styleId="af9">
    <w:name w:val="Схема документа Знак"/>
    <w:link w:val="af8"/>
    <w:uiPriority w:val="99"/>
    <w:semiHidden/>
    <w:rsid w:val="004E1B63"/>
    <w:rPr>
      <w:rFonts w:ascii="Tahoma" w:eastAsia="Calibri" w:hAnsi="Tahoma" w:cs="Times New Roman"/>
      <w:bCs/>
      <w:kern w:val="0"/>
      <w:sz w:val="20"/>
      <w:szCs w:val="20"/>
      <w:u w:val="none"/>
      <w:shd w:val="clear" w:color="auto" w:fill="000080"/>
      <w:lang w:eastAsia="ru-RU"/>
    </w:rPr>
  </w:style>
  <w:style w:type="paragraph" w:styleId="afa">
    <w:name w:val="footer"/>
    <w:basedOn w:val="1a"/>
    <w:link w:val="afb"/>
    <w:uiPriority w:val="99"/>
    <w:rsid w:val="004E1B63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4E1B63"/>
    <w:rPr>
      <w:rFonts w:ascii="Times New Roman" w:eastAsia="Calibri" w:hAnsi="Times New Roman" w:cs="Times New Roman"/>
      <w:bCs/>
      <w:kern w:val="0"/>
      <w:sz w:val="28"/>
      <w:szCs w:val="28"/>
      <w:u w:val="none"/>
      <w:lang w:eastAsia="ru-RU"/>
    </w:rPr>
  </w:style>
  <w:style w:type="character" w:styleId="afc">
    <w:name w:val="page number"/>
    <w:uiPriority w:val="99"/>
    <w:rsid w:val="004E1B63"/>
    <w:rPr>
      <w:rFonts w:cs="Times New Roman"/>
      <w:sz w:val="20"/>
      <w:szCs w:val="20"/>
    </w:rPr>
  </w:style>
  <w:style w:type="paragraph" w:customStyle="1" w:styleId="afd">
    <w:name w:val="Название таблицы"/>
    <w:basedOn w:val="a8"/>
    <w:qFormat/>
    <w:rsid w:val="00B12603"/>
    <w:pPr>
      <w:keepNext/>
      <w:keepLines/>
      <w:spacing w:before="120" w:line="360" w:lineRule="auto"/>
      <w:ind w:right="284" w:firstLine="624"/>
      <w:contextualSpacing/>
    </w:pPr>
    <w:rPr>
      <w:szCs w:val="24"/>
    </w:rPr>
  </w:style>
  <w:style w:type="paragraph" w:styleId="afe">
    <w:name w:val="caption"/>
    <w:basedOn w:val="a8"/>
    <w:next w:val="a8"/>
    <w:link w:val="aff"/>
    <w:qFormat/>
    <w:rsid w:val="004E1B63"/>
    <w:pPr>
      <w:keepNext/>
      <w:keepLines/>
      <w:tabs>
        <w:tab w:val="right" w:pos="9356"/>
      </w:tabs>
      <w:spacing w:before="360" w:after="240"/>
      <w:ind w:left="1134" w:right="1134"/>
      <w:jc w:val="center"/>
    </w:pPr>
    <w:rPr>
      <w:b/>
      <w:szCs w:val="24"/>
    </w:rPr>
  </w:style>
  <w:style w:type="paragraph" w:customStyle="1" w:styleId="26">
    <w:name w:val="Нумерованный 2 уровень"/>
    <w:basedOn w:val="1a"/>
    <w:next w:val="1a"/>
    <w:uiPriority w:val="99"/>
    <w:rsid w:val="004E1B63"/>
    <w:pPr>
      <w:tabs>
        <w:tab w:val="num" w:pos="360"/>
      </w:tabs>
      <w:ind w:firstLine="340"/>
    </w:pPr>
  </w:style>
  <w:style w:type="paragraph" w:customStyle="1" w:styleId="aff0">
    <w:name w:val="Наименование столбцов таблицы"/>
    <w:basedOn w:val="1a"/>
    <w:next w:val="1a"/>
    <w:uiPriority w:val="99"/>
    <w:rsid w:val="004E1B63"/>
    <w:pPr>
      <w:ind w:left="-57" w:right="-57" w:firstLine="0"/>
      <w:jc w:val="center"/>
    </w:pPr>
    <w:rPr>
      <w:b/>
      <w:bCs/>
      <w:sz w:val="20"/>
      <w:szCs w:val="20"/>
    </w:rPr>
  </w:style>
  <w:style w:type="paragraph" w:customStyle="1" w:styleId="aff1">
    <w:name w:val="Примечание (текст)"/>
    <w:basedOn w:val="a8"/>
    <w:link w:val="aff2"/>
    <w:rsid w:val="00B12603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120" w:after="120"/>
      <w:ind w:left="567" w:right="567"/>
      <w:jc w:val="both"/>
    </w:pPr>
    <w:rPr>
      <w:rFonts w:ascii="Tahoma" w:eastAsia="Calibri" w:hAnsi="Tahoma"/>
      <w:sz w:val="16"/>
      <w:szCs w:val="24"/>
    </w:rPr>
  </w:style>
  <w:style w:type="character" w:customStyle="1" w:styleId="aff2">
    <w:name w:val="Примечание (текст) Знак"/>
    <w:link w:val="aff1"/>
    <w:locked/>
    <w:rsid w:val="00B12603"/>
    <w:rPr>
      <w:rFonts w:ascii="Tahoma" w:eastAsia="Calibri" w:hAnsi="Tahoma" w:cs="Times New Roman"/>
      <w:bCs/>
      <w:kern w:val="0"/>
      <w:sz w:val="16"/>
      <w:u w:val="none"/>
      <w:lang w:eastAsia="ru-RU"/>
    </w:rPr>
  </w:style>
  <w:style w:type="paragraph" w:customStyle="1" w:styleId="1f">
    <w:name w:val="Примечание (маркированный 1 уровень)"/>
    <w:basedOn w:val="aff3"/>
    <w:next w:val="1a"/>
    <w:uiPriority w:val="99"/>
    <w:rsid w:val="004E1B63"/>
    <w:pPr>
      <w:tabs>
        <w:tab w:val="num" w:pos="907"/>
      </w:tabs>
      <w:spacing w:before="120"/>
      <w:ind w:left="907" w:hanging="340"/>
    </w:pPr>
    <w:rPr>
      <w:b w:val="0"/>
      <w:bCs/>
    </w:rPr>
  </w:style>
  <w:style w:type="paragraph" w:customStyle="1" w:styleId="aff3">
    <w:name w:val="Примечание"/>
    <w:basedOn w:val="a8"/>
    <w:link w:val="aff4"/>
    <w:rsid w:val="00B12603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/>
      <w:ind w:left="567" w:right="567"/>
      <w:jc w:val="both"/>
    </w:pPr>
    <w:rPr>
      <w:rFonts w:ascii="Tahoma" w:eastAsia="Calibri" w:hAnsi="Tahoma"/>
      <w:b/>
      <w:sz w:val="16"/>
      <w:szCs w:val="24"/>
    </w:rPr>
  </w:style>
  <w:style w:type="character" w:customStyle="1" w:styleId="aff4">
    <w:name w:val="Примечание Знак"/>
    <w:link w:val="aff3"/>
    <w:locked/>
    <w:rsid w:val="00B12603"/>
    <w:rPr>
      <w:rFonts w:ascii="Tahoma" w:eastAsia="Calibri" w:hAnsi="Tahoma" w:cs="Times New Roman"/>
      <w:b/>
      <w:bCs/>
      <w:kern w:val="0"/>
      <w:sz w:val="16"/>
      <w:u w:val="none"/>
      <w:lang w:eastAsia="ru-RU"/>
    </w:rPr>
  </w:style>
  <w:style w:type="paragraph" w:customStyle="1" w:styleId="aff5">
    <w:name w:val="Текст таблицы (Маркированный список)"/>
    <w:basedOn w:val="aff6"/>
    <w:uiPriority w:val="99"/>
    <w:rsid w:val="004E1B63"/>
    <w:pPr>
      <w:tabs>
        <w:tab w:val="num" w:pos="397"/>
      </w:tabs>
      <w:ind w:left="397" w:hanging="340"/>
    </w:pPr>
  </w:style>
  <w:style w:type="paragraph" w:customStyle="1" w:styleId="aff6">
    <w:name w:val="Текст таблицы (по ширине)"/>
    <w:basedOn w:val="1a"/>
    <w:uiPriority w:val="99"/>
    <w:rsid w:val="004E1B63"/>
    <w:pPr>
      <w:spacing w:before="60" w:after="60"/>
      <w:ind w:left="57" w:right="57" w:firstLine="0"/>
      <w:jc w:val="left"/>
    </w:pPr>
  </w:style>
  <w:style w:type="paragraph" w:customStyle="1" w:styleId="aff7">
    <w:name w:val="К сведению"/>
    <w:basedOn w:val="aff3"/>
    <w:next w:val="aff1"/>
    <w:uiPriority w:val="99"/>
    <w:rsid w:val="004E1B63"/>
  </w:style>
  <w:style w:type="paragraph" w:customStyle="1" w:styleId="aff8">
    <w:name w:val="Пример"/>
    <w:basedOn w:val="a8"/>
    <w:link w:val="aff9"/>
    <w:rsid w:val="00B12603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/>
      <w:ind w:left="567" w:right="567"/>
      <w:jc w:val="both"/>
    </w:pPr>
    <w:rPr>
      <w:rFonts w:ascii="Tahoma" w:eastAsia="Calibri" w:hAnsi="Tahoma"/>
      <w:b/>
      <w:color w:val="1E5C3D"/>
      <w:sz w:val="16"/>
    </w:rPr>
  </w:style>
  <w:style w:type="character" w:customStyle="1" w:styleId="aff9">
    <w:name w:val="Пример Знак"/>
    <w:link w:val="aff8"/>
    <w:locked/>
    <w:rsid w:val="00B12603"/>
    <w:rPr>
      <w:rFonts w:ascii="Tahoma" w:eastAsia="Calibri" w:hAnsi="Tahoma" w:cs="Times New Roman"/>
      <w:b/>
      <w:bCs/>
      <w:color w:val="1E5C3D"/>
      <w:kern w:val="0"/>
      <w:sz w:val="16"/>
      <w:szCs w:val="20"/>
      <w:u w:val="none"/>
      <w:lang w:eastAsia="ru-RU"/>
    </w:rPr>
  </w:style>
  <w:style w:type="paragraph" w:customStyle="1" w:styleId="affa">
    <w:name w:val="Указания"/>
    <w:basedOn w:val="aff3"/>
    <w:next w:val="1a"/>
    <w:link w:val="affb"/>
    <w:uiPriority w:val="99"/>
    <w:rsid w:val="004E1B63"/>
    <w:rPr>
      <w:color w:val="272B73"/>
    </w:rPr>
  </w:style>
  <w:style w:type="character" w:customStyle="1" w:styleId="affb">
    <w:name w:val="Указания Знак"/>
    <w:link w:val="affa"/>
    <w:uiPriority w:val="99"/>
    <w:locked/>
    <w:rsid w:val="004E1B63"/>
    <w:rPr>
      <w:rFonts w:ascii="Times New Roman" w:eastAsia="Calibri" w:hAnsi="Times New Roman" w:cs="Times New Roman"/>
      <w:b/>
      <w:color w:val="272B73"/>
      <w:kern w:val="0"/>
      <w:sz w:val="28"/>
      <w:szCs w:val="28"/>
      <w:u w:val="none"/>
      <w:lang w:eastAsia="ru-RU"/>
    </w:rPr>
  </w:style>
  <w:style w:type="paragraph" w:customStyle="1" w:styleId="affc">
    <w:name w:val="Горячая клавиша (пункт меню)"/>
    <w:basedOn w:val="1a"/>
    <w:next w:val="1a"/>
    <w:link w:val="affd"/>
    <w:uiPriority w:val="99"/>
    <w:rsid w:val="004E1B63"/>
    <w:rPr>
      <w:i/>
      <w:iCs/>
    </w:rPr>
  </w:style>
  <w:style w:type="character" w:customStyle="1" w:styleId="affd">
    <w:name w:val="Горячая клавиша (пункт меню) Знак Знак"/>
    <w:link w:val="affc"/>
    <w:uiPriority w:val="99"/>
    <w:locked/>
    <w:rsid w:val="004E1B63"/>
    <w:rPr>
      <w:rFonts w:ascii="Times New Roman" w:eastAsia="Calibri" w:hAnsi="Times New Roman" w:cs="Times New Roman"/>
      <w:bCs/>
      <w:i/>
      <w:iCs/>
      <w:kern w:val="0"/>
      <w:sz w:val="28"/>
      <w:szCs w:val="28"/>
      <w:u w:val="none"/>
      <w:lang w:eastAsia="ru-RU"/>
    </w:rPr>
  </w:style>
  <w:style w:type="paragraph" w:customStyle="1" w:styleId="affe">
    <w:name w:val="Наименование документа"/>
    <w:basedOn w:val="1a"/>
    <w:next w:val="1a"/>
    <w:link w:val="afff"/>
    <w:uiPriority w:val="99"/>
    <w:qFormat/>
    <w:rsid w:val="004E1B63"/>
    <w:pPr>
      <w:spacing w:before="240"/>
      <w:ind w:firstLine="0"/>
      <w:jc w:val="center"/>
    </w:pPr>
    <w:rPr>
      <w:caps/>
      <w:sz w:val="32"/>
      <w:szCs w:val="32"/>
    </w:rPr>
  </w:style>
  <w:style w:type="paragraph" w:styleId="42">
    <w:name w:val="toc 4"/>
    <w:basedOn w:val="1a"/>
    <w:next w:val="1a"/>
    <w:autoRedefine/>
    <w:uiPriority w:val="39"/>
    <w:rsid w:val="004E1B63"/>
    <w:pPr>
      <w:tabs>
        <w:tab w:val="left" w:pos="2835"/>
        <w:tab w:val="right" w:leader="dot" w:pos="10206"/>
      </w:tabs>
      <w:ind w:left="2835" w:right="509" w:hanging="1134"/>
      <w:jc w:val="left"/>
    </w:pPr>
  </w:style>
  <w:style w:type="paragraph" w:customStyle="1" w:styleId="afff0">
    <w:name w:val="Термин"/>
    <w:basedOn w:val="1a"/>
    <w:next w:val="1a"/>
    <w:link w:val="afff1"/>
    <w:uiPriority w:val="99"/>
    <w:rsid w:val="004E1B63"/>
    <w:pPr>
      <w:ind w:firstLine="0"/>
    </w:pPr>
    <w:rPr>
      <w:b/>
      <w:bCs/>
      <w:i/>
      <w:iCs/>
    </w:rPr>
  </w:style>
  <w:style w:type="character" w:customStyle="1" w:styleId="afff1">
    <w:name w:val="Термин Знак"/>
    <w:link w:val="afff0"/>
    <w:uiPriority w:val="99"/>
    <w:locked/>
    <w:rsid w:val="004E1B63"/>
    <w:rPr>
      <w:rFonts w:ascii="Times New Roman" w:eastAsia="Calibri" w:hAnsi="Times New Roman" w:cs="Times New Roman"/>
      <w:b/>
      <w:i/>
      <w:iCs/>
      <w:kern w:val="0"/>
      <w:sz w:val="28"/>
      <w:szCs w:val="28"/>
      <w:u w:val="none"/>
      <w:lang w:eastAsia="ru-RU"/>
    </w:rPr>
  </w:style>
  <w:style w:type="character" w:styleId="afff2">
    <w:name w:val="Hyperlink"/>
    <w:uiPriority w:val="99"/>
    <w:rsid w:val="00B12603"/>
    <w:rPr>
      <w:color w:val="0000FF"/>
      <w:sz w:val="24"/>
      <w:u w:val="single"/>
    </w:rPr>
  </w:style>
  <w:style w:type="paragraph" w:customStyle="1" w:styleId="33">
    <w:name w:val="Маркированный 3 уровень"/>
    <w:basedOn w:val="1a"/>
    <w:next w:val="1a"/>
    <w:uiPriority w:val="99"/>
    <w:rsid w:val="004E1B63"/>
    <w:pPr>
      <w:tabs>
        <w:tab w:val="num" w:pos="1361"/>
      </w:tabs>
      <w:ind w:left="1361" w:hanging="340"/>
    </w:pPr>
  </w:style>
  <w:style w:type="paragraph" w:customStyle="1" w:styleId="43">
    <w:name w:val="Маркированный 4 уровень"/>
    <w:basedOn w:val="1a"/>
    <w:next w:val="1a"/>
    <w:uiPriority w:val="99"/>
    <w:rsid w:val="004E1B63"/>
    <w:pPr>
      <w:tabs>
        <w:tab w:val="num" w:pos="1701"/>
      </w:tabs>
      <w:ind w:left="1701" w:hanging="340"/>
    </w:pPr>
  </w:style>
  <w:style w:type="paragraph" w:customStyle="1" w:styleId="27">
    <w:name w:val="Примечание (нумерованный 2 уровень)"/>
    <w:basedOn w:val="aff3"/>
    <w:next w:val="1a"/>
    <w:uiPriority w:val="99"/>
    <w:rsid w:val="004E1B63"/>
    <w:pPr>
      <w:tabs>
        <w:tab w:val="num" w:pos="907"/>
      </w:tabs>
      <w:spacing w:before="120" w:after="120"/>
      <w:ind w:left="907" w:hanging="340"/>
    </w:pPr>
    <w:rPr>
      <w:b w:val="0"/>
      <w:bCs/>
    </w:rPr>
  </w:style>
  <w:style w:type="paragraph" w:customStyle="1" w:styleId="afff3">
    <w:name w:val="Название Системы"/>
    <w:basedOn w:val="af1"/>
    <w:next w:val="1a"/>
    <w:link w:val="afff4"/>
    <w:uiPriority w:val="99"/>
    <w:rsid w:val="004E1B63"/>
    <w:pPr>
      <w:ind w:left="284" w:right="284"/>
    </w:pPr>
    <w:rPr>
      <w:sz w:val="32"/>
      <w:szCs w:val="40"/>
    </w:rPr>
  </w:style>
  <w:style w:type="character" w:customStyle="1" w:styleId="afff4">
    <w:name w:val="Название Системы Знак Знак"/>
    <w:link w:val="afff3"/>
    <w:uiPriority w:val="99"/>
    <w:locked/>
    <w:rsid w:val="004E1B63"/>
    <w:rPr>
      <w:rFonts w:ascii="Times New Roman" w:eastAsia="Calibri" w:hAnsi="Times New Roman" w:cs="Times New Roman"/>
      <w:bCs/>
      <w:caps/>
      <w:kern w:val="0"/>
      <w:sz w:val="32"/>
      <w:szCs w:val="40"/>
      <w:u w:val="none"/>
      <w:lang w:eastAsia="ru-RU"/>
    </w:rPr>
  </w:style>
  <w:style w:type="paragraph" w:customStyle="1" w:styleId="afff5">
    <w:name w:val="Текст таблицы (по центру)"/>
    <w:basedOn w:val="aff6"/>
    <w:next w:val="1a"/>
    <w:uiPriority w:val="99"/>
    <w:rsid w:val="004E1B63"/>
    <w:pPr>
      <w:jc w:val="center"/>
    </w:pPr>
  </w:style>
  <w:style w:type="paragraph" w:customStyle="1" w:styleId="afff6">
    <w:name w:val="Название схемы"/>
    <w:basedOn w:val="1a"/>
    <w:uiPriority w:val="99"/>
    <w:rsid w:val="004E1B63"/>
    <w:pPr>
      <w:spacing w:before="160" w:after="160"/>
      <w:ind w:firstLine="0"/>
      <w:jc w:val="center"/>
    </w:pPr>
    <w:rPr>
      <w:i/>
      <w:iCs/>
    </w:rPr>
  </w:style>
  <w:style w:type="paragraph" w:customStyle="1" w:styleId="afff7">
    <w:name w:val="Положение рисунка"/>
    <w:basedOn w:val="1a"/>
    <w:next w:val="1a"/>
    <w:uiPriority w:val="99"/>
    <w:rsid w:val="004E1B63"/>
    <w:pPr>
      <w:spacing w:before="240"/>
      <w:ind w:firstLine="0"/>
      <w:jc w:val="center"/>
    </w:pPr>
  </w:style>
  <w:style w:type="paragraph" w:customStyle="1" w:styleId="afff8">
    <w:name w:val="Название рисунка"/>
    <w:basedOn w:val="1a"/>
    <w:uiPriority w:val="99"/>
    <w:rsid w:val="004E1B63"/>
    <w:pPr>
      <w:spacing w:before="160" w:after="160"/>
      <w:ind w:firstLine="0"/>
      <w:jc w:val="center"/>
    </w:pPr>
    <w:rPr>
      <w:i/>
      <w:iCs/>
    </w:rPr>
  </w:style>
  <w:style w:type="paragraph" w:customStyle="1" w:styleId="afff9">
    <w:name w:val="Горячая клавиша (по центру)"/>
    <w:basedOn w:val="affc"/>
    <w:next w:val="1a"/>
    <w:uiPriority w:val="99"/>
    <w:rsid w:val="004E1B63"/>
    <w:pPr>
      <w:jc w:val="center"/>
    </w:pPr>
  </w:style>
  <w:style w:type="paragraph" w:styleId="51">
    <w:name w:val="toc 5"/>
    <w:basedOn w:val="1a"/>
    <w:next w:val="1a"/>
    <w:autoRedefine/>
    <w:uiPriority w:val="39"/>
    <w:rsid w:val="004E1B63"/>
    <w:pPr>
      <w:tabs>
        <w:tab w:val="left" w:pos="1259"/>
        <w:tab w:val="right" w:leader="dot" w:pos="10138"/>
      </w:tabs>
      <w:ind w:left="799" w:firstLine="0"/>
    </w:pPr>
  </w:style>
  <w:style w:type="paragraph" w:styleId="61">
    <w:name w:val="toc 6"/>
    <w:basedOn w:val="a8"/>
    <w:next w:val="a8"/>
    <w:autoRedefine/>
    <w:uiPriority w:val="39"/>
    <w:rsid w:val="004E1B63"/>
    <w:pPr>
      <w:tabs>
        <w:tab w:val="left" w:pos="1259"/>
        <w:tab w:val="right" w:leader="dot" w:pos="10138"/>
      </w:tabs>
      <w:ind w:left="998"/>
    </w:pPr>
  </w:style>
  <w:style w:type="paragraph" w:customStyle="1" w:styleId="afffa">
    <w:name w:val="Пометка о конфиденциальности"/>
    <w:basedOn w:val="1a"/>
    <w:next w:val="1a"/>
    <w:uiPriority w:val="99"/>
    <w:rsid w:val="004E1B63"/>
    <w:pPr>
      <w:ind w:firstLine="0"/>
      <w:jc w:val="center"/>
    </w:pPr>
    <w:rPr>
      <w:b/>
      <w:bCs/>
    </w:rPr>
  </w:style>
  <w:style w:type="paragraph" w:styleId="71">
    <w:name w:val="toc 7"/>
    <w:basedOn w:val="a8"/>
    <w:next w:val="a8"/>
    <w:autoRedefine/>
    <w:uiPriority w:val="39"/>
    <w:rsid w:val="004E1B63"/>
    <w:pPr>
      <w:tabs>
        <w:tab w:val="left" w:pos="1080"/>
        <w:tab w:val="right" w:leader="dot" w:pos="10138"/>
      </w:tabs>
      <w:ind w:left="340"/>
    </w:pPr>
    <w:rPr>
      <w:sz w:val="22"/>
      <w:szCs w:val="22"/>
    </w:rPr>
  </w:style>
  <w:style w:type="paragraph" w:customStyle="1" w:styleId="1f0">
    <w:name w:val="Примечание (нумерованный 1 уровень)"/>
    <w:basedOn w:val="aff3"/>
    <w:next w:val="1a"/>
    <w:uiPriority w:val="99"/>
    <w:rsid w:val="004E1B63"/>
    <w:pPr>
      <w:tabs>
        <w:tab w:val="num" w:pos="907"/>
      </w:tabs>
      <w:spacing w:before="120" w:after="120"/>
      <w:ind w:left="907" w:hanging="340"/>
    </w:pPr>
    <w:rPr>
      <w:b w:val="0"/>
      <w:bCs/>
    </w:rPr>
  </w:style>
  <w:style w:type="paragraph" w:customStyle="1" w:styleId="afffb">
    <w:name w:val="Обозначение документа"/>
    <w:basedOn w:val="a8"/>
    <w:uiPriority w:val="99"/>
    <w:rsid w:val="004E1B63"/>
    <w:pPr>
      <w:spacing w:before="120"/>
      <w:contextualSpacing/>
      <w:jc w:val="center"/>
    </w:pPr>
    <w:rPr>
      <w:caps/>
      <w:szCs w:val="28"/>
      <w:lang w:val="en-US"/>
    </w:rPr>
  </w:style>
  <w:style w:type="paragraph" w:customStyle="1" w:styleId="afffc">
    <w:name w:val="Текст таблицы (по левому краю)"/>
    <w:basedOn w:val="aff6"/>
    <w:link w:val="afffd"/>
    <w:uiPriority w:val="99"/>
    <w:rsid w:val="004E1B63"/>
    <w:rPr>
      <w:rFonts w:ascii="Verdana" w:hAnsi="Verdana"/>
      <w:sz w:val="20"/>
      <w:szCs w:val="20"/>
    </w:rPr>
  </w:style>
  <w:style w:type="character" w:customStyle="1" w:styleId="afffd">
    <w:name w:val="Текст таблицы (по левому краю) Знак"/>
    <w:link w:val="afffc"/>
    <w:uiPriority w:val="99"/>
    <w:locked/>
    <w:rsid w:val="004E1B63"/>
    <w:rPr>
      <w:rFonts w:ascii="Verdana" w:eastAsia="Calibri" w:hAnsi="Verdana" w:cs="Times New Roman"/>
      <w:bCs/>
      <w:kern w:val="0"/>
      <w:sz w:val="20"/>
      <w:szCs w:val="20"/>
      <w:u w:val="none"/>
      <w:lang w:eastAsia="ru-RU"/>
    </w:rPr>
  </w:style>
  <w:style w:type="paragraph" w:customStyle="1" w:styleId="afffe">
    <w:name w:val="Примечание (по центру)"/>
    <w:basedOn w:val="aff3"/>
    <w:next w:val="1a"/>
    <w:uiPriority w:val="99"/>
    <w:rsid w:val="004E1B63"/>
    <w:pPr>
      <w:spacing w:before="120" w:after="120"/>
      <w:jc w:val="center"/>
    </w:pPr>
    <w:rPr>
      <w:b w:val="0"/>
      <w:bCs/>
    </w:rPr>
  </w:style>
  <w:style w:type="paragraph" w:customStyle="1" w:styleId="affff">
    <w:name w:val="Номер таблицы"/>
    <w:basedOn w:val="1a"/>
    <w:uiPriority w:val="99"/>
    <w:rsid w:val="004E1B63"/>
    <w:pPr>
      <w:ind w:firstLine="0"/>
      <w:jc w:val="right"/>
    </w:pPr>
  </w:style>
  <w:style w:type="paragraph" w:customStyle="1" w:styleId="affff0">
    <w:name w:val="Лист"/>
    <w:basedOn w:val="1a"/>
    <w:next w:val="1a"/>
    <w:uiPriority w:val="99"/>
    <w:rsid w:val="004E1B63"/>
    <w:pPr>
      <w:spacing w:before="360" w:after="120"/>
      <w:ind w:firstLine="0"/>
      <w:contextualSpacing w:val="0"/>
      <w:jc w:val="center"/>
    </w:pPr>
    <w:rPr>
      <w:caps/>
      <w:sz w:val="32"/>
      <w:szCs w:val="32"/>
    </w:rPr>
  </w:style>
  <w:style w:type="paragraph" w:customStyle="1" w:styleId="affff1">
    <w:name w:val="Название Подсистемы"/>
    <w:basedOn w:val="1a"/>
    <w:next w:val="1a"/>
    <w:link w:val="affff2"/>
    <w:uiPriority w:val="99"/>
    <w:rsid w:val="004E1B63"/>
    <w:pPr>
      <w:ind w:firstLine="0"/>
      <w:jc w:val="center"/>
    </w:pPr>
    <w:rPr>
      <w:caps/>
      <w:sz w:val="52"/>
      <w:szCs w:val="52"/>
    </w:rPr>
  </w:style>
  <w:style w:type="character" w:customStyle="1" w:styleId="affff2">
    <w:name w:val="Название Подсистемы Знак Знак"/>
    <w:link w:val="affff1"/>
    <w:uiPriority w:val="99"/>
    <w:locked/>
    <w:rsid w:val="004E1B63"/>
    <w:rPr>
      <w:rFonts w:ascii="Times New Roman" w:eastAsia="Calibri" w:hAnsi="Times New Roman" w:cs="Times New Roman"/>
      <w:bCs/>
      <w:caps/>
      <w:kern w:val="0"/>
      <w:sz w:val="52"/>
      <w:szCs w:val="52"/>
      <w:u w:val="none"/>
      <w:lang w:eastAsia="ru-RU"/>
    </w:rPr>
  </w:style>
  <w:style w:type="paragraph" w:customStyle="1" w:styleId="affff3">
    <w:name w:val="Памятка:"/>
    <w:basedOn w:val="ae"/>
    <w:next w:val="ae"/>
    <w:uiPriority w:val="99"/>
    <w:rsid w:val="004E1B63"/>
    <w:rPr>
      <w:b/>
      <w:bCs/>
      <w:caps/>
      <w:color w:val="FF0000"/>
    </w:rPr>
  </w:style>
  <w:style w:type="paragraph" w:customStyle="1" w:styleId="affff4">
    <w:name w:val="Основной шрифт по центру"/>
    <w:basedOn w:val="affff5"/>
    <w:next w:val="1a"/>
    <w:uiPriority w:val="99"/>
    <w:rsid w:val="004E1B63"/>
    <w:pPr>
      <w:jc w:val="center"/>
    </w:pPr>
  </w:style>
  <w:style w:type="paragraph" w:customStyle="1" w:styleId="affff5">
    <w:name w:val="Основной шрифт без отступа"/>
    <w:basedOn w:val="1a"/>
    <w:uiPriority w:val="99"/>
    <w:rsid w:val="004E1B63"/>
    <w:pPr>
      <w:ind w:firstLine="0"/>
    </w:pPr>
  </w:style>
  <w:style w:type="paragraph" w:customStyle="1" w:styleId="affff6">
    <w:name w:val="Согласовано"/>
    <w:basedOn w:val="a8"/>
    <w:uiPriority w:val="99"/>
    <w:rsid w:val="004E1B63"/>
    <w:rPr>
      <w:caps/>
      <w:szCs w:val="28"/>
    </w:rPr>
  </w:style>
  <w:style w:type="paragraph" w:customStyle="1" w:styleId="affff7">
    <w:name w:val="Текст Согласовано"/>
    <w:basedOn w:val="a8"/>
    <w:uiPriority w:val="99"/>
    <w:rsid w:val="004E1B63"/>
    <w:pPr>
      <w:spacing w:before="120"/>
    </w:pPr>
    <w:rPr>
      <w:szCs w:val="28"/>
    </w:rPr>
  </w:style>
  <w:style w:type="paragraph" w:customStyle="1" w:styleId="a7">
    <w:name w:val="Маркированный"/>
    <w:basedOn w:val="14"/>
    <w:link w:val="affff8"/>
    <w:uiPriority w:val="99"/>
    <w:rsid w:val="004E1B63"/>
    <w:pPr>
      <w:numPr>
        <w:numId w:val="6"/>
      </w:numPr>
      <w:spacing w:line="276" w:lineRule="auto"/>
      <w:ind w:left="391"/>
    </w:pPr>
  </w:style>
  <w:style w:type="character" w:customStyle="1" w:styleId="affff8">
    <w:name w:val="Маркированный Знак"/>
    <w:link w:val="a7"/>
    <w:uiPriority w:val="99"/>
    <w:locked/>
    <w:rsid w:val="004E1B63"/>
    <w:rPr>
      <w:rFonts w:ascii="Times New Roman" w:eastAsia="Times New Roman" w:hAnsi="Times New Roman" w:cs="Times New Roman"/>
      <w:sz w:val="24"/>
      <w:szCs w:val="28"/>
    </w:rPr>
  </w:style>
  <w:style w:type="character" w:styleId="affff9">
    <w:name w:val="annotation reference"/>
    <w:uiPriority w:val="99"/>
    <w:rsid w:val="004E1B63"/>
    <w:rPr>
      <w:rFonts w:cs="Times New Roman"/>
      <w:sz w:val="16"/>
      <w:szCs w:val="16"/>
    </w:rPr>
  </w:style>
  <w:style w:type="paragraph" w:styleId="affffa">
    <w:name w:val="annotation text"/>
    <w:basedOn w:val="a8"/>
    <w:link w:val="affffb"/>
    <w:uiPriority w:val="99"/>
    <w:rsid w:val="004E1B63"/>
    <w:rPr>
      <w:sz w:val="20"/>
    </w:rPr>
  </w:style>
  <w:style w:type="character" w:customStyle="1" w:styleId="affffb">
    <w:name w:val="Текст примечания Знак"/>
    <w:link w:val="affffa"/>
    <w:uiPriority w:val="99"/>
    <w:rsid w:val="004E1B63"/>
    <w:rPr>
      <w:rFonts w:ascii="Times New Roman" w:eastAsia="Calibri" w:hAnsi="Times New Roman" w:cs="Times New Roman"/>
      <w:bCs/>
      <w:kern w:val="0"/>
      <w:sz w:val="20"/>
      <w:szCs w:val="20"/>
      <w:u w:val="none"/>
      <w:lang w:eastAsia="ru-RU"/>
    </w:rPr>
  </w:style>
  <w:style w:type="paragraph" w:styleId="affffc">
    <w:name w:val="Balloon Text"/>
    <w:basedOn w:val="a8"/>
    <w:link w:val="affffd"/>
    <w:uiPriority w:val="99"/>
    <w:semiHidden/>
    <w:unhideWhenUsed/>
    <w:rsid w:val="00B12603"/>
    <w:rPr>
      <w:rFonts w:ascii="Tahoma" w:hAnsi="Tahoma" w:cs="Tahoma"/>
      <w:sz w:val="16"/>
      <w:szCs w:val="16"/>
    </w:rPr>
  </w:style>
  <w:style w:type="character" w:customStyle="1" w:styleId="affffd">
    <w:name w:val="Текст выноски Знак"/>
    <w:link w:val="affffc"/>
    <w:uiPriority w:val="99"/>
    <w:semiHidden/>
    <w:rsid w:val="00B12603"/>
    <w:rPr>
      <w:rFonts w:ascii="Tahoma" w:eastAsia="Times New Roman" w:hAnsi="Tahoma" w:cs="Tahoma"/>
      <w:bCs/>
      <w:kern w:val="0"/>
      <w:sz w:val="16"/>
      <w:szCs w:val="16"/>
      <w:u w:val="none"/>
      <w:lang w:eastAsia="ru-RU"/>
    </w:rPr>
  </w:style>
  <w:style w:type="paragraph" w:styleId="affffe">
    <w:name w:val="footnote text"/>
    <w:aliases w:val="Знак Знак Знак Знак Знак Знак,Знак Знак Знак Знак1,Знак Знак Знак Знак Знак1,Знак Знак Знак Знак Знак,Знак Знак Знак Знак"/>
    <w:basedOn w:val="a8"/>
    <w:link w:val="afffff"/>
    <w:uiPriority w:val="99"/>
    <w:rsid w:val="004E1B63"/>
    <w:pPr>
      <w:ind w:left="142" w:hanging="142"/>
    </w:pPr>
    <w:rPr>
      <w:sz w:val="20"/>
    </w:rPr>
  </w:style>
  <w:style w:type="character" w:customStyle="1" w:styleId="afffff">
    <w:name w:val="Текст сноски Знак"/>
    <w:aliases w:val="Знак Знак Знак Знак Знак Знак Знак,Знак Знак Знак Знак1 Знак,Знак Знак Знак Знак Знак1 Знак,Знак Знак Знак Знак Знак Знак1,Знак Знак Знак Знак Знак2"/>
    <w:link w:val="affffe"/>
    <w:uiPriority w:val="99"/>
    <w:rsid w:val="004E1B63"/>
    <w:rPr>
      <w:rFonts w:ascii="Times New Roman" w:eastAsia="Calibri" w:hAnsi="Times New Roman" w:cs="Times New Roman"/>
      <w:bCs/>
      <w:kern w:val="0"/>
      <w:sz w:val="20"/>
      <w:szCs w:val="20"/>
      <w:u w:val="none"/>
      <w:lang w:eastAsia="ru-RU"/>
    </w:rPr>
  </w:style>
  <w:style w:type="character" w:styleId="afffff0">
    <w:name w:val="footnote reference"/>
    <w:uiPriority w:val="99"/>
    <w:rsid w:val="004E1B63"/>
    <w:rPr>
      <w:rFonts w:cs="Times New Roman"/>
      <w:vertAlign w:val="superscript"/>
    </w:rPr>
  </w:style>
  <w:style w:type="paragraph" w:styleId="afffff1">
    <w:name w:val="annotation subject"/>
    <w:basedOn w:val="affffa"/>
    <w:next w:val="affffa"/>
    <w:link w:val="afffff2"/>
    <w:uiPriority w:val="99"/>
    <w:semiHidden/>
    <w:rsid w:val="004E1B63"/>
    <w:rPr>
      <w:rFonts w:ascii="Verdana" w:hAnsi="Verdana"/>
      <w:b/>
      <w:bCs/>
    </w:rPr>
  </w:style>
  <w:style w:type="character" w:customStyle="1" w:styleId="afffff2">
    <w:name w:val="Тема примечания Знак"/>
    <w:link w:val="afffff1"/>
    <w:uiPriority w:val="99"/>
    <w:semiHidden/>
    <w:rsid w:val="004E1B63"/>
    <w:rPr>
      <w:rFonts w:ascii="Verdana" w:eastAsia="Calibri" w:hAnsi="Verdana" w:cs="Times New Roman"/>
      <w:b/>
      <w:bCs w:val="0"/>
      <w:kern w:val="0"/>
      <w:sz w:val="20"/>
      <w:szCs w:val="20"/>
      <w:u w:val="none"/>
      <w:lang w:eastAsia="ru-RU"/>
    </w:rPr>
  </w:style>
  <w:style w:type="character" w:styleId="afffff3">
    <w:name w:val="Strong"/>
    <w:uiPriority w:val="22"/>
    <w:qFormat/>
    <w:rsid w:val="004E1B63"/>
    <w:rPr>
      <w:rFonts w:cs="Times New Roman"/>
      <w:b/>
      <w:bCs/>
    </w:rPr>
  </w:style>
  <w:style w:type="paragraph" w:customStyle="1" w:styleId="10">
    <w:name w:val="Маркированный список 1"/>
    <w:basedOn w:val="a4"/>
    <w:uiPriority w:val="99"/>
    <w:rsid w:val="004E1B63"/>
    <w:pPr>
      <w:numPr>
        <w:numId w:val="2"/>
      </w:numPr>
      <w:tabs>
        <w:tab w:val="left" w:pos="426"/>
      </w:tabs>
      <w:spacing w:after="0"/>
      <w:ind w:left="0" w:firstLine="0"/>
      <w:jc w:val="left"/>
    </w:pPr>
  </w:style>
  <w:style w:type="paragraph" w:styleId="a4">
    <w:name w:val="List Bullet"/>
    <w:aliases w:val="List Bullet 1,UL"/>
    <w:basedOn w:val="ac"/>
    <w:link w:val="afffff4"/>
    <w:uiPriority w:val="99"/>
    <w:qFormat/>
    <w:rsid w:val="004E1B63"/>
    <w:pPr>
      <w:numPr>
        <w:numId w:val="4"/>
      </w:numPr>
      <w:tabs>
        <w:tab w:val="left" w:pos="993"/>
      </w:tabs>
      <w:spacing w:before="0" w:after="120"/>
      <w:ind w:left="0" w:firstLine="709"/>
    </w:pPr>
    <w:rPr>
      <w:lang w:eastAsia="en-US"/>
    </w:rPr>
  </w:style>
  <w:style w:type="character" w:customStyle="1" w:styleId="afffff4">
    <w:name w:val="Маркированный список Знак"/>
    <w:aliases w:val="List Bullet 1 Знак,UL Знак"/>
    <w:link w:val="a4"/>
    <w:uiPriority w:val="99"/>
    <w:locked/>
    <w:rsid w:val="004E1B63"/>
    <w:rPr>
      <w:rFonts w:ascii="Times New Roman" w:eastAsia="Times New Roman" w:hAnsi="Times New Roman" w:cs="Times New Roman"/>
      <w:sz w:val="24"/>
      <w:szCs w:val="28"/>
      <w:lang w:eastAsia="en-US"/>
    </w:rPr>
  </w:style>
  <w:style w:type="paragraph" w:styleId="28">
    <w:name w:val="Body Text Indent 2"/>
    <w:basedOn w:val="a8"/>
    <w:link w:val="29"/>
    <w:uiPriority w:val="99"/>
    <w:rsid w:val="004E1B63"/>
    <w:pPr>
      <w:spacing w:after="120" w:line="480" w:lineRule="auto"/>
      <w:ind w:left="283"/>
    </w:pPr>
    <w:rPr>
      <w:sz w:val="20"/>
    </w:rPr>
  </w:style>
  <w:style w:type="character" w:customStyle="1" w:styleId="29">
    <w:name w:val="Основной текст с отступом 2 Знак"/>
    <w:link w:val="28"/>
    <w:uiPriority w:val="99"/>
    <w:rsid w:val="004E1B63"/>
    <w:rPr>
      <w:rFonts w:ascii="Times New Roman" w:eastAsia="Calibri" w:hAnsi="Times New Roman" w:cs="Times New Roman"/>
      <w:bCs/>
      <w:kern w:val="0"/>
      <w:sz w:val="20"/>
      <w:szCs w:val="20"/>
      <w:u w:val="none"/>
      <w:lang w:eastAsia="ru-RU"/>
    </w:rPr>
  </w:style>
  <w:style w:type="paragraph" w:styleId="34">
    <w:name w:val="Body Text Indent 3"/>
    <w:basedOn w:val="a8"/>
    <w:link w:val="35"/>
    <w:uiPriority w:val="99"/>
    <w:rsid w:val="004E1B63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rsid w:val="004E1B63"/>
    <w:rPr>
      <w:rFonts w:ascii="Times New Roman" w:eastAsia="Calibri" w:hAnsi="Times New Roman" w:cs="Times New Roman"/>
      <w:bCs/>
      <w:kern w:val="0"/>
      <w:sz w:val="16"/>
      <w:szCs w:val="16"/>
      <w:u w:val="none"/>
      <w:lang w:eastAsia="ru-RU"/>
    </w:rPr>
  </w:style>
  <w:style w:type="paragraph" w:styleId="21">
    <w:name w:val="List Number 2"/>
    <w:basedOn w:val="a8"/>
    <w:uiPriority w:val="99"/>
    <w:rsid w:val="004E1B63"/>
    <w:pPr>
      <w:numPr>
        <w:numId w:val="9"/>
      </w:numPr>
      <w:spacing w:before="120"/>
      <w:ind w:left="357" w:hanging="357"/>
    </w:pPr>
    <w:rPr>
      <w:szCs w:val="22"/>
      <w:lang w:eastAsia="en-US"/>
    </w:rPr>
  </w:style>
  <w:style w:type="paragraph" w:styleId="30">
    <w:name w:val="List Number 3"/>
    <w:basedOn w:val="a8"/>
    <w:rsid w:val="004E1B63"/>
    <w:pPr>
      <w:numPr>
        <w:ilvl w:val="1"/>
        <w:numId w:val="5"/>
      </w:numPr>
      <w:spacing w:before="120"/>
    </w:pPr>
  </w:style>
  <w:style w:type="paragraph" w:styleId="4">
    <w:name w:val="List Number 4"/>
    <w:basedOn w:val="a8"/>
    <w:uiPriority w:val="99"/>
    <w:rsid w:val="004E1B63"/>
    <w:pPr>
      <w:numPr>
        <w:numId w:val="11"/>
      </w:numPr>
      <w:tabs>
        <w:tab w:val="clear" w:pos="1209"/>
      </w:tabs>
      <w:spacing w:before="120"/>
      <w:ind w:left="864" w:hanging="864"/>
    </w:pPr>
  </w:style>
  <w:style w:type="paragraph" w:customStyle="1" w:styleId="afffff5">
    <w:name w:val="Название"/>
    <w:basedOn w:val="a8"/>
    <w:link w:val="afffff6"/>
    <w:uiPriority w:val="99"/>
    <w:qFormat/>
    <w:rsid w:val="004E1B63"/>
    <w:pPr>
      <w:spacing w:before="360" w:after="240"/>
      <w:ind w:left="1134" w:right="1134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afffff6">
    <w:name w:val="Название Знак"/>
    <w:link w:val="afffff5"/>
    <w:uiPriority w:val="99"/>
    <w:rsid w:val="004E1B63"/>
    <w:rPr>
      <w:rFonts w:ascii="Times New Roman" w:eastAsia="Calibri" w:hAnsi="Times New Roman" w:cs="Times New Roman"/>
      <w:b/>
      <w:kern w:val="28"/>
      <w:sz w:val="32"/>
      <w:szCs w:val="32"/>
      <w:u w:val="none"/>
      <w:lang w:eastAsia="ru-RU"/>
    </w:rPr>
  </w:style>
  <w:style w:type="paragraph" w:styleId="36">
    <w:name w:val="Body Text 3"/>
    <w:basedOn w:val="ae"/>
    <w:link w:val="37"/>
    <w:uiPriority w:val="99"/>
    <w:rsid w:val="004E1B63"/>
    <w:pPr>
      <w:ind w:left="340" w:hanging="34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rsid w:val="004E1B63"/>
    <w:rPr>
      <w:rFonts w:ascii="Times New Roman" w:eastAsia="Calibri" w:hAnsi="Times New Roman" w:cs="Times New Roman"/>
      <w:bCs/>
      <w:kern w:val="0"/>
      <w:sz w:val="16"/>
      <w:szCs w:val="16"/>
      <w:u w:val="none"/>
      <w:lang w:eastAsia="ru-RU"/>
    </w:rPr>
  </w:style>
  <w:style w:type="paragraph" w:customStyle="1" w:styleId="afffff7">
    <w:name w:val="Заголовок таблицы"/>
    <w:basedOn w:val="afd"/>
    <w:next w:val="a8"/>
    <w:autoRedefine/>
    <w:uiPriority w:val="99"/>
    <w:rsid w:val="004E1B63"/>
  </w:style>
  <w:style w:type="paragraph" w:styleId="81">
    <w:name w:val="toc 8"/>
    <w:basedOn w:val="a8"/>
    <w:next w:val="a8"/>
    <w:autoRedefine/>
    <w:uiPriority w:val="39"/>
    <w:rsid w:val="004E1B63"/>
    <w:pPr>
      <w:ind w:left="1680"/>
    </w:pPr>
    <w:rPr>
      <w:szCs w:val="24"/>
    </w:rPr>
  </w:style>
  <w:style w:type="paragraph" w:styleId="91">
    <w:name w:val="toc 9"/>
    <w:basedOn w:val="a8"/>
    <w:next w:val="a8"/>
    <w:autoRedefine/>
    <w:uiPriority w:val="39"/>
    <w:rsid w:val="004E1B63"/>
    <w:pPr>
      <w:ind w:left="1920"/>
    </w:pPr>
    <w:rPr>
      <w:szCs w:val="24"/>
    </w:rPr>
  </w:style>
  <w:style w:type="paragraph" w:customStyle="1" w:styleId="afffff8">
    <w:name w:val="Заголовок колонки"/>
    <w:basedOn w:val="ae"/>
    <w:uiPriority w:val="99"/>
    <w:qFormat/>
    <w:rsid w:val="004E1B63"/>
    <w:pPr>
      <w:keepNext/>
      <w:jc w:val="center"/>
    </w:pPr>
  </w:style>
  <w:style w:type="paragraph" w:customStyle="1" w:styleId="afffff9">
    <w:name w:val="Основной"/>
    <w:basedOn w:val="a8"/>
    <w:uiPriority w:val="99"/>
    <w:rsid w:val="004E1B63"/>
    <w:pPr>
      <w:spacing w:before="120"/>
      <w:ind w:firstLine="720"/>
    </w:pPr>
  </w:style>
  <w:style w:type="paragraph" w:customStyle="1" w:styleId="a0">
    <w:name w:val="Нумерованный список ссылок"/>
    <w:basedOn w:val="a8"/>
    <w:qFormat/>
    <w:rsid w:val="004E1B63"/>
    <w:pPr>
      <w:numPr>
        <w:numId w:val="3"/>
      </w:numPr>
      <w:tabs>
        <w:tab w:val="left" w:pos="1134"/>
      </w:tabs>
      <w:spacing w:before="120"/>
      <w:ind w:left="0" w:firstLine="709"/>
      <w:contextualSpacing/>
      <w:jc w:val="both"/>
    </w:pPr>
  </w:style>
  <w:style w:type="paragraph" w:styleId="afffffa">
    <w:name w:val="Subtitle"/>
    <w:basedOn w:val="a8"/>
    <w:next w:val="a8"/>
    <w:link w:val="afffffb"/>
    <w:uiPriority w:val="11"/>
    <w:qFormat/>
    <w:rsid w:val="004E1B63"/>
    <w:pPr>
      <w:keepNext/>
      <w:spacing w:before="360" w:after="120"/>
      <w:ind w:left="1134" w:right="1134"/>
      <w:jc w:val="center"/>
      <w:outlineLvl w:val="1"/>
    </w:pPr>
    <w:rPr>
      <w:i/>
      <w:szCs w:val="24"/>
    </w:rPr>
  </w:style>
  <w:style w:type="character" w:customStyle="1" w:styleId="afffffb">
    <w:name w:val="Подзаголовок Знак"/>
    <w:link w:val="afffffa"/>
    <w:uiPriority w:val="11"/>
    <w:rsid w:val="004E1B63"/>
    <w:rPr>
      <w:rFonts w:ascii="Times New Roman" w:eastAsia="Calibri" w:hAnsi="Times New Roman" w:cs="Times New Roman"/>
      <w:bCs/>
      <w:i/>
      <w:kern w:val="0"/>
      <w:sz w:val="28"/>
      <w:u w:val="none"/>
      <w:lang w:eastAsia="ru-RU"/>
    </w:rPr>
  </w:style>
  <w:style w:type="paragraph" w:customStyle="1" w:styleId="0">
    <w:name w:val="Стиль Маркированный список + Перед:  0 пт"/>
    <w:basedOn w:val="a4"/>
    <w:uiPriority w:val="99"/>
    <w:rsid w:val="004E1B63"/>
    <w:pPr>
      <w:ind w:left="1929"/>
    </w:pPr>
    <w:rPr>
      <w:rFonts w:eastAsia="Calibri"/>
      <w:szCs w:val="20"/>
    </w:rPr>
  </w:style>
  <w:style w:type="paragraph" w:customStyle="1" w:styleId="62">
    <w:name w:val="Стиль Маркированный список + По ширине Перед:  6 пт"/>
    <w:basedOn w:val="a4"/>
    <w:uiPriority w:val="99"/>
    <w:rsid w:val="004E1B63"/>
    <w:rPr>
      <w:rFonts w:eastAsia="Calibri"/>
      <w:szCs w:val="20"/>
    </w:rPr>
  </w:style>
  <w:style w:type="paragraph" w:customStyle="1" w:styleId="00">
    <w:name w:val="Стиль Маркированный список + Слева:  0 см Первая строка:  0 см"/>
    <w:basedOn w:val="a4"/>
    <w:uiPriority w:val="99"/>
    <w:rsid w:val="004E1B63"/>
    <w:rPr>
      <w:rFonts w:eastAsia="Calibri"/>
      <w:szCs w:val="20"/>
    </w:rPr>
  </w:style>
  <w:style w:type="paragraph" w:customStyle="1" w:styleId="0630">
    <w:name w:val="Стиль Маркированный список + Слева:  063 см Первая строка:  0 см"/>
    <w:basedOn w:val="a4"/>
    <w:uiPriority w:val="99"/>
    <w:rsid w:val="004E1B63"/>
    <w:pPr>
      <w:ind w:left="1003"/>
    </w:pPr>
    <w:rPr>
      <w:rFonts w:eastAsia="Calibri"/>
      <w:szCs w:val="20"/>
    </w:rPr>
  </w:style>
  <w:style w:type="paragraph" w:customStyle="1" w:styleId="2130">
    <w:name w:val="Стиль Маркированный список + Слева:  213 см Первая строка:  0 см"/>
    <w:basedOn w:val="a4"/>
    <w:uiPriority w:val="99"/>
    <w:rsid w:val="004E1B63"/>
    <w:pPr>
      <w:ind w:firstLine="0"/>
    </w:pPr>
    <w:rPr>
      <w:rFonts w:eastAsia="Calibri"/>
      <w:szCs w:val="20"/>
    </w:rPr>
  </w:style>
  <w:style w:type="paragraph" w:customStyle="1" w:styleId="afffffc">
    <w:name w:val="Стиль Маркированный список + Черный"/>
    <w:basedOn w:val="a8"/>
    <w:uiPriority w:val="99"/>
    <w:rsid w:val="004E1B63"/>
    <w:pPr>
      <w:ind w:left="680" w:hanging="680"/>
    </w:pPr>
    <w:rPr>
      <w:color w:val="000000"/>
    </w:rPr>
  </w:style>
  <w:style w:type="paragraph" w:customStyle="1" w:styleId="afffffd">
    <w:name w:val="Цифры"/>
    <w:basedOn w:val="a8"/>
    <w:uiPriority w:val="99"/>
    <w:rsid w:val="004E1B63"/>
    <w:pPr>
      <w:spacing w:before="40" w:after="40" w:line="180" w:lineRule="atLeast"/>
      <w:jc w:val="right"/>
    </w:pPr>
    <w:rPr>
      <w:rFonts w:ascii="ACSRS" w:hAnsi="ACSRS"/>
      <w:sz w:val="14"/>
      <w:szCs w:val="14"/>
    </w:rPr>
  </w:style>
  <w:style w:type="paragraph" w:customStyle="1" w:styleId="120">
    <w:name w:val="Стиль Основной текст с отступом + 12 пт"/>
    <w:basedOn w:val="ac"/>
    <w:uiPriority w:val="99"/>
    <w:rsid w:val="004E1B63"/>
    <w:rPr>
      <w:i/>
    </w:rPr>
  </w:style>
  <w:style w:type="paragraph" w:customStyle="1" w:styleId="38">
    <w:name w:val="Стиль По левому краю После:  3 пт"/>
    <w:basedOn w:val="ae"/>
    <w:uiPriority w:val="99"/>
    <w:rsid w:val="004E1B63"/>
    <w:pPr>
      <w:spacing w:after="60"/>
    </w:pPr>
  </w:style>
  <w:style w:type="paragraph" w:customStyle="1" w:styleId="afffffe">
    <w:name w:val="Таблица буллет"/>
    <w:basedOn w:val="a4"/>
    <w:uiPriority w:val="99"/>
    <w:rsid w:val="004E1B63"/>
    <w:pPr>
      <w:numPr>
        <w:numId w:val="0"/>
      </w:numPr>
      <w:tabs>
        <w:tab w:val="num" w:pos="360"/>
      </w:tabs>
      <w:spacing w:before="60" w:after="60"/>
      <w:ind w:left="360" w:hanging="360"/>
    </w:pPr>
    <w:rPr>
      <w:rFonts w:eastAsia="Arial Unicode MS"/>
      <w:sz w:val="26"/>
      <w:lang w:eastAsia="ru-RU"/>
    </w:rPr>
  </w:style>
  <w:style w:type="paragraph" w:customStyle="1" w:styleId="affffff">
    <w:name w:val="Таблица слева"/>
    <w:basedOn w:val="a8"/>
    <w:next w:val="a8"/>
    <w:uiPriority w:val="99"/>
    <w:rsid w:val="004E1B63"/>
    <w:pPr>
      <w:suppressLineNumbers/>
      <w:spacing w:before="60" w:after="60"/>
    </w:pPr>
    <w:rPr>
      <w:bCs/>
      <w:sz w:val="26"/>
      <w:szCs w:val="28"/>
      <w:lang w:eastAsia="en-US"/>
    </w:rPr>
  </w:style>
  <w:style w:type="paragraph" w:customStyle="1" w:styleId="affffff0">
    <w:name w:val="Таблицы заголовок"/>
    <w:basedOn w:val="a8"/>
    <w:uiPriority w:val="99"/>
    <w:rsid w:val="004E1B63"/>
    <w:pPr>
      <w:suppressLineNumbers/>
      <w:jc w:val="center"/>
    </w:pPr>
    <w:rPr>
      <w:b/>
      <w:bCs/>
      <w:sz w:val="26"/>
      <w:szCs w:val="28"/>
      <w:lang w:eastAsia="en-US"/>
    </w:rPr>
  </w:style>
  <w:style w:type="paragraph" w:styleId="affffff1">
    <w:name w:val="List Number"/>
    <w:basedOn w:val="a8"/>
    <w:uiPriority w:val="99"/>
    <w:rsid w:val="004E1B63"/>
    <w:pPr>
      <w:contextualSpacing/>
    </w:pPr>
  </w:style>
  <w:style w:type="paragraph" w:styleId="2a">
    <w:name w:val="Body Text 2"/>
    <w:basedOn w:val="a8"/>
    <w:link w:val="2b"/>
    <w:uiPriority w:val="99"/>
    <w:unhideWhenUsed/>
    <w:rsid w:val="004E1B63"/>
    <w:pPr>
      <w:spacing w:before="120"/>
    </w:pPr>
  </w:style>
  <w:style w:type="character" w:customStyle="1" w:styleId="2b">
    <w:name w:val="Основной текст 2 Знак"/>
    <w:link w:val="2a"/>
    <w:uiPriority w:val="99"/>
    <w:rsid w:val="004E1B63"/>
    <w:rPr>
      <w:rFonts w:ascii="Times New Roman" w:eastAsia="Calibri" w:hAnsi="Times New Roman" w:cs="Verdana"/>
      <w:bCs/>
      <w:kern w:val="0"/>
      <w:sz w:val="28"/>
      <w:szCs w:val="20"/>
      <w:u w:val="none"/>
      <w:lang w:eastAsia="ru-RU"/>
    </w:rPr>
  </w:style>
  <w:style w:type="table" w:customStyle="1" w:styleId="1f1">
    <w:name w:val="Сетка таблицы1"/>
    <w:basedOn w:val="aa"/>
    <w:next w:val="af6"/>
    <w:uiPriority w:val="59"/>
    <w:rsid w:val="004E1B63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table" w:customStyle="1" w:styleId="2c">
    <w:name w:val="Сетка таблицы2"/>
    <w:basedOn w:val="aa"/>
    <w:next w:val="af6"/>
    <w:uiPriority w:val="59"/>
    <w:rsid w:val="004E1B63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character" w:customStyle="1" w:styleId="aff">
    <w:name w:val="Название объекта Знак"/>
    <w:link w:val="afe"/>
    <w:locked/>
    <w:rsid w:val="004E1B63"/>
    <w:rPr>
      <w:rFonts w:ascii="Times New Roman" w:eastAsia="Calibri" w:hAnsi="Times New Roman" w:cs="Verdana"/>
      <w:b/>
      <w:bCs/>
      <w:kern w:val="0"/>
      <w:sz w:val="28"/>
      <w:u w:val="none"/>
      <w:lang w:eastAsia="ru-RU"/>
    </w:rPr>
  </w:style>
  <w:style w:type="paragraph" w:customStyle="1" w:styleId="LDTableHead">
    <w:name w:val="LD_Table_Head"/>
    <w:basedOn w:val="a8"/>
    <w:next w:val="a8"/>
    <w:rsid w:val="004E1B63"/>
    <w:pPr>
      <w:keepNext/>
      <w:spacing w:before="120" w:after="120"/>
      <w:jc w:val="center"/>
    </w:pPr>
    <w:rPr>
      <w:rFonts w:ascii="Arial" w:hAnsi="Arial"/>
      <w:b/>
      <w:sz w:val="20"/>
      <w:szCs w:val="24"/>
      <w:lang w:eastAsia="en-US"/>
    </w:rPr>
  </w:style>
  <w:style w:type="paragraph" w:styleId="affffff2">
    <w:name w:val="Normal (Web)"/>
    <w:basedOn w:val="a8"/>
    <w:uiPriority w:val="99"/>
    <w:unhideWhenUsed/>
    <w:rsid w:val="004E1B63"/>
    <w:pPr>
      <w:spacing w:before="100" w:beforeAutospacing="1" w:after="100" w:afterAutospacing="1"/>
    </w:pPr>
    <w:rPr>
      <w:szCs w:val="24"/>
    </w:rPr>
  </w:style>
  <w:style w:type="paragraph" w:customStyle="1" w:styleId="a5">
    <w:name w:val="маркированный в таблице"/>
    <w:basedOn w:val="a7"/>
    <w:qFormat/>
    <w:rsid w:val="004E1B63"/>
    <w:pPr>
      <w:numPr>
        <w:numId w:val="7"/>
      </w:numPr>
      <w:spacing w:line="360" w:lineRule="auto"/>
    </w:pPr>
  </w:style>
  <w:style w:type="paragraph" w:customStyle="1" w:styleId="affffff3">
    <w:name w:val="текст кода"/>
    <w:basedOn w:val="2a"/>
    <w:qFormat/>
    <w:rsid w:val="004E1B63"/>
    <w:pPr>
      <w:spacing w:before="0"/>
    </w:pPr>
    <w:rPr>
      <w:rFonts w:ascii="Courier New" w:hAnsi="Courier New" w:cs="Courier New"/>
      <w:sz w:val="22"/>
      <w:lang w:val="en-US"/>
    </w:rPr>
  </w:style>
  <w:style w:type="paragraph" w:styleId="affffff4">
    <w:name w:val="Plain Text"/>
    <w:basedOn w:val="a8"/>
    <w:link w:val="affffff5"/>
    <w:rsid w:val="004E1B63"/>
    <w:pPr>
      <w:spacing w:before="120"/>
    </w:pPr>
    <w:rPr>
      <w:rFonts w:eastAsia="Arial" w:cs="Consolas"/>
      <w:color w:val="000000"/>
      <w:szCs w:val="21"/>
    </w:rPr>
  </w:style>
  <w:style w:type="character" w:customStyle="1" w:styleId="affffff5">
    <w:name w:val="Текст Знак"/>
    <w:link w:val="affffff4"/>
    <w:rsid w:val="004E1B63"/>
    <w:rPr>
      <w:rFonts w:ascii="Times New Roman" w:eastAsia="Arial" w:hAnsi="Times New Roman" w:cs="Consolas"/>
      <w:bCs/>
      <w:color w:val="000000"/>
      <w:kern w:val="0"/>
      <w:szCs w:val="21"/>
      <w:u w:val="none"/>
      <w:lang w:eastAsia="ru-RU"/>
    </w:rPr>
  </w:style>
  <w:style w:type="character" w:styleId="affffff6">
    <w:name w:val="FollowedHyperlink"/>
    <w:uiPriority w:val="99"/>
    <w:semiHidden/>
    <w:unhideWhenUsed/>
    <w:rsid w:val="004E1B63"/>
    <w:rPr>
      <w:color w:val="800080"/>
      <w:u w:val="single"/>
    </w:rPr>
  </w:style>
  <w:style w:type="paragraph" w:customStyle="1" w:styleId="-110">
    <w:name w:val="Цветная заливка - Акцент 11"/>
    <w:hidden/>
    <w:uiPriority w:val="99"/>
    <w:semiHidden/>
    <w:rsid w:val="004E1B63"/>
    <w:rPr>
      <w:rFonts w:ascii="Times New Roman" w:hAnsi="Times New Roman" w:cs="Verdana"/>
      <w:sz w:val="28"/>
    </w:rPr>
  </w:style>
  <w:style w:type="paragraph" w:customStyle="1" w:styleId="phList">
    <w:name w:val="ph_List"/>
    <w:basedOn w:val="a8"/>
    <w:rsid w:val="004E1B63"/>
    <w:pPr>
      <w:spacing w:line="360" w:lineRule="exact"/>
      <w:jc w:val="both"/>
    </w:pPr>
    <w:rPr>
      <w:szCs w:val="24"/>
      <w:lang w:val="en-US" w:eastAsia="en-US"/>
    </w:rPr>
  </w:style>
  <w:style w:type="paragraph" w:customStyle="1" w:styleId="44">
    <w:name w:val="Нумерованный список 4П"/>
    <w:basedOn w:val="affffff1"/>
    <w:qFormat/>
    <w:rsid w:val="004E1B63"/>
    <w:pPr>
      <w:spacing w:before="120"/>
      <w:ind w:left="357" w:hanging="357"/>
      <w:contextualSpacing w:val="0"/>
    </w:pPr>
  </w:style>
  <w:style w:type="paragraph" w:styleId="2">
    <w:name w:val="List Bullet 2"/>
    <w:basedOn w:val="a8"/>
    <w:uiPriority w:val="99"/>
    <w:rsid w:val="004E1B63"/>
    <w:pPr>
      <w:numPr>
        <w:numId w:val="10"/>
      </w:numPr>
      <w:tabs>
        <w:tab w:val="clear" w:pos="643"/>
        <w:tab w:val="num" w:pos="1276"/>
      </w:tabs>
      <w:ind w:left="709" w:firstLine="284"/>
      <w:contextualSpacing/>
      <w:jc w:val="both"/>
    </w:pPr>
  </w:style>
  <w:style w:type="paragraph" w:styleId="affffff7">
    <w:name w:val="Body Text First Indent"/>
    <w:basedOn w:val="a8"/>
    <w:link w:val="affffff8"/>
    <w:uiPriority w:val="99"/>
    <w:unhideWhenUsed/>
    <w:rsid w:val="004E1B63"/>
    <w:pPr>
      <w:keepNext/>
      <w:tabs>
        <w:tab w:val="right" w:pos="9356"/>
      </w:tabs>
      <w:spacing w:before="480" w:after="120"/>
      <w:ind w:left="709" w:right="709"/>
      <w:contextualSpacing/>
      <w:outlineLvl w:val="0"/>
    </w:pPr>
    <w:rPr>
      <w:b/>
      <w:caps/>
      <w:kern w:val="32"/>
      <w:sz w:val="32"/>
      <w:szCs w:val="32"/>
    </w:rPr>
  </w:style>
  <w:style w:type="character" w:customStyle="1" w:styleId="affffff8">
    <w:name w:val="Красная строка Знак"/>
    <w:link w:val="affffff7"/>
    <w:uiPriority w:val="99"/>
    <w:rsid w:val="004E1B63"/>
    <w:rPr>
      <w:rFonts w:ascii="Times New Roman" w:eastAsia="Calibri" w:hAnsi="Times New Roman" w:cs="Times New Roman"/>
      <w:b/>
      <w:bCs/>
      <w:caps/>
      <w:kern w:val="32"/>
      <w:sz w:val="32"/>
      <w:szCs w:val="32"/>
      <w:u w:val="none"/>
      <w:lang w:eastAsia="ru-RU"/>
    </w:rPr>
  </w:style>
  <w:style w:type="character" w:styleId="affffff9">
    <w:name w:val="Book Title"/>
    <w:basedOn w:val="a9"/>
    <w:uiPriority w:val="33"/>
    <w:qFormat/>
    <w:rsid w:val="004E1B63"/>
  </w:style>
  <w:style w:type="table" w:customStyle="1" w:styleId="39">
    <w:name w:val="Сетка таблицы3"/>
    <w:basedOn w:val="aa"/>
    <w:next w:val="af6"/>
    <w:rsid w:val="004E1B63"/>
    <w:pPr>
      <w:spacing w:before="60" w:after="60"/>
    </w:pPr>
    <w:rPr>
      <w:rFonts w:ascii="Verdana" w:hAnsi="Verdana" w:cs="Verdana"/>
      <w:bCs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customStyle="1" w:styleId="a">
    <w:name w:val="Нум спис ссылок"/>
    <w:basedOn w:val="a4"/>
    <w:qFormat/>
    <w:rsid w:val="00BF283A"/>
    <w:pPr>
      <w:numPr>
        <w:numId w:val="12"/>
      </w:numPr>
      <w:tabs>
        <w:tab w:val="clear" w:pos="993"/>
      </w:tabs>
    </w:pPr>
    <w:rPr>
      <w:szCs w:val="24"/>
    </w:rPr>
  </w:style>
  <w:style w:type="character" w:customStyle="1" w:styleId="apple-tab-span">
    <w:name w:val="apple-tab-span"/>
    <w:basedOn w:val="a9"/>
    <w:rsid w:val="007A52B9"/>
  </w:style>
  <w:style w:type="numbering" w:customStyle="1" w:styleId="1f2">
    <w:name w:val="Нет списка1"/>
    <w:next w:val="ab"/>
    <w:uiPriority w:val="99"/>
    <w:semiHidden/>
    <w:unhideWhenUsed/>
    <w:rsid w:val="00DC4F95"/>
  </w:style>
  <w:style w:type="character" w:customStyle="1" w:styleId="-10">
    <w:name w:val="Цветной список - Акцент 1 Знак"/>
    <w:link w:val="-11"/>
    <w:uiPriority w:val="34"/>
    <w:rsid w:val="00DC4F95"/>
    <w:rPr>
      <w:rFonts w:ascii="Times New Roman" w:eastAsia="Times New Roman" w:hAnsi="Times New Roman" w:cs="Verdana"/>
      <w:bCs/>
      <w:kern w:val="0"/>
      <w:szCs w:val="20"/>
      <w:u w:val="none"/>
      <w:lang w:eastAsia="ru-RU"/>
    </w:rPr>
  </w:style>
  <w:style w:type="paragraph" w:customStyle="1" w:styleId="affffffa">
    <w:name w:val="Шапка таблицы"/>
    <w:basedOn w:val="a8"/>
    <w:rsid w:val="00B12603"/>
    <w:pPr>
      <w:spacing w:before="60" w:after="60"/>
      <w:contextualSpacing/>
      <w:jc w:val="center"/>
    </w:pPr>
    <w:rPr>
      <w:b/>
      <w:sz w:val="20"/>
      <w:szCs w:val="24"/>
    </w:rPr>
  </w:style>
  <w:style w:type="paragraph" w:customStyle="1" w:styleId="affffffb">
    <w:name w:val="Текст внутри таблицы"/>
    <w:basedOn w:val="a8"/>
    <w:link w:val="affffffc"/>
    <w:rsid w:val="00B12603"/>
    <w:pPr>
      <w:spacing w:before="60" w:after="60"/>
      <w:contextualSpacing/>
    </w:pPr>
    <w:rPr>
      <w:sz w:val="20"/>
      <w:szCs w:val="24"/>
    </w:rPr>
  </w:style>
  <w:style w:type="character" w:customStyle="1" w:styleId="affffffc">
    <w:name w:val="Текст внутри таблицы Знак"/>
    <w:link w:val="affffffb"/>
    <w:rsid w:val="00B12603"/>
    <w:rPr>
      <w:rFonts w:ascii="Times New Roman" w:eastAsia="Times New Roman" w:hAnsi="Times New Roman" w:cs="Times New Roman"/>
      <w:bCs/>
      <w:kern w:val="0"/>
      <w:sz w:val="20"/>
      <w:u w:val="none"/>
      <w:lang w:eastAsia="ru-RU"/>
    </w:rPr>
  </w:style>
  <w:style w:type="paragraph" w:customStyle="1" w:styleId="affffffd">
    <w:name w:val="Важно!"/>
    <w:basedOn w:val="a8"/>
    <w:link w:val="affffffe"/>
    <w:rsid w:val="00B12603"/>
    <w:pPr>
      <w:pBdr>
        <w:top w:val="dashed" w:sz="4" w:space="6" w:color="auto"/>
        <w:left w:val="dashed" w:sz="4" w:space="6" w:color="auto"/>
        <w:bottom w:val="dashed" w:sz="4" w:space="6" w:color="auto"/>
        <w:right w:val="dashed" w:sz="4" w:space="6" w:color="auto"/>
      </w:pBdr>
      <w:spacing w:before="240" w:after="120"/>
      <w:ind w:left="567" w:right="567"/>
      <w:jc w:val="both"/>
    </w:pPr>
    <w:rPr>
      <w:rFonts w:ascii="Tahoma" w:eastAsia="Calibri" w:hAnsi="Tahoma"/>
      <w:b/>
      <w:color w:val="E02020"/>
      <w:sz w:val="16"/>
      <w:szCs w:val="24"/>
    </w:rPr>
  </w:style>
  <w:style w:type="character" w:customStyle="1" w:styleId="affffffe">
    <w:name w:val="Важно! Знак"/>
    <w:link w:val="affffffd"/>
    <w:rsid w:val="00B12603"/>
    <w:rPr>
      <w:rFonts w:ascii="Tahoma" w:eastAsia="Calibri" w:hAnsi="Tahoma" w:cs="Times New Roman"/>
      <w:b/>
      <w:bCs/>
      <w:color w:val="E02020"/>
      <w:kern w:val="0"/>
      <w:sz w:val="16"/>
      <w:u w:val="none"/>
      <w:lang w:eastAsia="ru-RU"/>
    </w:rPr>
  </w:style>
  <w:style w:type="paragraph" w:customStyle="1" w:styleId="afffffff">
    <w:name w:val="Приложение"/>
    <w:basedOn w:val="a8"/>
    <w:next w:val="a8"/>
    <w:rsid w:val="00B12603"/>
    <w:pPr>
      <w:pageBreakBefore/>
      <w:spacing w:before="120" w:after="360" w:line="360" w:lineRule="auto"/>
      <w:ind w:left="624" w:right="624"/>
      <w:contextualSpacing/>
      <w:jc w:val="right"/>
    </w:pPr>
    <w:rPr>
      <w:b/>
      <w:caps/>
      <w:szCs w:val="24"/>
    </w:rPr>
  </w:style>
  <w:style w:type="paragraph" w:customStyle="1" w:styleId="afffffff0">
    <w:name w:val="Раздел документа"/>
    <w:basedOn w:val="a8"/>
    <w:next w:val="a8"/>
    <w:rsid w:val="00B12603"/>
    <w:pPr>
      <w:keepNext/>
      <w:pageBreakBefore/>
      <w:suppressAutoHyphens/>
      <w:spacing w:before="120" w:after="360" w:line="360" w:lineRule="auto"/>
      <w:ind w:left="851" w:right="851"/>
      <w:contextualSpacing/>
      <w:jc w:val="center"/>
    </w:pPr>
    <w:rPr>
      <w:b/>
      <w:caps/>
      <w:szCs w:val="24"/>
    </w:rPr>
  </w:style>
  <w:style w:type="paragraph" w:customStyle="1" w:styleId="afffffff1">
    <w:name w:val="Рис"/>
    <w:next w:val="a8"/>
    <w:link w:val="afffffff2"/>
    <w:rsid w:val="00B12603"/>
    <w:pPr>
      <w:keepNext/>
      <w:keepLines/>
      <w:spacing w:before="240"/>
      <w:jc w:val="center"/>
    </w:pPr>
    <w:rPr>
      <w:rFonts w:ascii="Times New Roman" w:eastAsia="Times New Roman" w:hAnsi="Times New Roman" w:cs="Times New Roman"/>
      <w:noProof/>
      <w:sz w:val="24"/>
    </w:rPr>
  </w:style>
  <w:style w:type="character" w:customStyle="1" w:styleId="afffffff2">
    <w:name w:val="Рис Знак"/>
    <w:link w:val="afffffff1"/>
    <w:locked/>
    <w:rsid w:val="00B12603"/>
    <w:rPr>
      <w:rFonts w:ascii="Times New Roman" w:eastAsia="Times New Roman" w:hAnsi="Times New Roman" w:cs="Times New Roman"/>
      <w:bCs/>
      <w:noProof/>
      <w:kern w:val="0"/>
      <w:szCs w:val="20"/>
      <w:u w:val="none"/>
      <w:lang w:eastAsia="ru-RU"/>
    </w:rPr>
  </w:style>
  <w:style w:type="paragraph" w:customStyle="1" w:styleId="afffffff3">
    <w:name w:val="Рис Имя"/>
    <w:basedOn w:val="a8"/>
    <w:next w:val="afffffff1"/>
    <w:link w:val="afffffff4"/>
    <w:rsid w:val="00B12603"/>
    <w:pPr>
      <w:spacing w:before="240" w:after="240" w:line="360" w:lineRule="auto"/>
      <w:contextualSpacing/>
      <w:jc w:val="center"/>
    </w:pPr>
    <w:rPr>
      <w:kern w:val="24"/>
      <w:szCs w:val="24"/>
    </w:rPr>
  </w:style>
  <w:style w:type="character" w:customStyle="1" w:styleId="afffffff4">
    <w:name w:val="Рис Имя Знак"/>
    <w:link w:val="afffffff3"/>
    <w:rsid w:val="00B12603"/>
    <w:rPr>
      <w:rFonts w:ascii="Times New Roman" w:eastAsia="Times New Roman" w:hAnsi="Times New Roman" w:cs="Times New Roman"/>
      <w:bCs/>
      <w:u w:val="none"/>
      <w:lang w:eastAsia="ru-RU"/>
    </w:rPr>
  </w:style>
  <w:style w:type="paragraph" w:customStyle="1" w:styleId="afffffff5">
    <w:name w:val="Содержание"/>
    <w:basedOn w:val="a8"/>
    <w:rsid w:val="00B12603"/>
    <w:pPr>
      <w:keepNext/>
      <w:pageBreakBefore/>
      <w:suppressAutoHyphens/>
      <w:spacing w:before="480" w:after="600" w:line="360" w:lineRule="auto"/>
      <w:contextualSpacing/>
    </w:pPr>
    <w:rPr>
      <w:b/>
      <w:caps/>
      <w:szCs w:val="24"/>
    </w:rPr>
  </w:style>
  <w:style w:type="paragraph" w:customStyle="1" w:styleId="-">
    <w:name w:val="Список-"/>
    <w:basedOn w:val="a8"/>
    <w:link w:val="-12"/>
    <w:rsid w:val="00B12603"/>
    <w:pPr>
      <w:numPr>
        <w:numId w:val="13"/>
      </w:numPr>
      <w:spacing w:before="120" w:line="360" w:lineRule="auto"/>
      <w:contextualSpacing/>
      <w:jc w:val="both"/>
    </w:pPr>
    <w:rPr>
      <w:szCs w:val="24"/>
    </w:rPr>
  </w:style>
  <w:style w:type="character" w:customStyle="1" w:styleId="-12">
    <w:name w:val="Список- Знак1"/>
    <w:link w:val="-"/>
    <w:locked/>
    <w:rsid w:val="00B12603"/>
    <w:rPr>
      <w:rFonts w:ascii="Times New Roman" w:eastAsia="Times New Roman" w:hAnsi="Times New Roman" w:cs="Times New Roman"/>
      <w:sz w:val="24"/>
      <w:szCs w:val="24"/>
    </w:rPr>
  </w:style>
  <w:style w:type="paragraph" w:customStyle="1" w:styleId="--">
    <w:name w:val="Список- -"/>
    <w:basedOn w:val="a8"/>
    <w:rsid w:val="00B12603"/>
    <w:pPr>
      <w:numPr>
        <w:numId w:val="14"/>
      </w:numPr>
      <w:tabs>
        <w:tab w:val="left" w:pos="0"/>
      </w:tabs>
      <w:spacing w:before="120" w:line="360" w:lineRule="auto"/>
      <w:contextualSpacing/>
    </w:pPr>
    <w:rPr>
      <w:snapToGrid w:val="0"/>
      <w:szCs w:val="24"/>
    </w:rPr>
  </w:style>
  <w:style w:type="paragraph" w:customStyle="1" w:styleId="17">
    <w:name w:val="Список_1"/>
    <w:basedOn w:val="a8"/>
    <w:rsid w:val="00B12603"/>
    <w:pPr>
      <w:numPr>
        <w:numId w:val="15"/>
      </w:numPr>
      <w:spacing w:before="120" w:line="360" w:lineRule="auto"/>
      <w:contextualSpacing/>
      <w:jc w:val="both"/>
    </w:pPr>
    <w:rPr>
      <w:szCs w:val="24"/>
    </w:rPr>
  </w:style>
  <w:style w:type="paragraph" w:customStyle="1" w:styleId="18">
    <w:name w:val="Список_1)"/>
    <w:basedOn w:val="a8"/>
    <w:rsid w:val="00B12603"/>
    <w:pPr>
      <w:numPr>
        <w:numId w:val="16"/>
      </w:numPr>
      <w:spacing w:after="120" w:line="288" w:lineRule="auto"/>
      <w:jc w:val="both"/>
    </w:pPr>
  </w:style>
  <w:style w:type="paragraph" w:customStyle="1" w:styleId="afffffff6">
    <w:name w:val="Текст программы"/>
    <w:basedOn w:val="a8"/>
    <w:link w:val="afffffff7"/>
    <w:rsid w:val="00B12603"/>
    <w:pPr>
      <w:spacing w:before="120" w:after="120"/>
      <w:ind w:firstLine="624"/>
      <w:jc w:val="both"/>
    </w:pPr>
    <w:rPr>
      <w:rFonts w:ascii="Courier New" w:hAnsi="Courier New"/>
    </w:rPr>
  </w:style>
  <w:style w:type="character" w:customStyle="1" w:styleId="afffffff7">
    <w:name w:val="Текст программы Знак"/>
    <w:link w:val="afffffff6"/>
    <w:rsid w:val="00B12603"/>
    <w:rPr>
      <w:rFonts w:ascii="Courier New" w:eastAsia="Times New Roman" w:hAnsi="Courier New" w:cs="Times New Roman"/>
      <w:bCs/>
      <w:kern w:val="0"/>
      <w:szCs w:val="20"/>
      <w:u w:val="none"/>
      <w:lang w:eastAsia="ru-RU"/>
    </w:rPr>
  </w:style>
  <w:style w:type="paragraph" w:customStyle="1" w:styleId="afffffff8">
    <w:name w:val="Текст пункта"/>
    <w:link w:val="1f3"/>
    <w:rsid w:val="00B12603"/>
    <w:pPr>
      <w:spacing w:before="120" w:line="360" w:lineRule="auto"/>
      <w:ind w:firstLine="624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f3">
    <w:name w:val="Текст пункта Знак1"/>
    <w:link w:val="afffffff8"/>
    <w:locked/>
    <w:rsid w:val="00B12603"/>
    <w:rPr>
      <w:rFonts w:ascii="Times New Roman" w:eastAsia="Times New Roman" w:hAnsi="Times New Roman" w:cs="Times New Roman"/>
      <w:bCs/>
      <w:kern w:val="0"/>
      <w:u w:val="none"/>
    </w:rPr>
  </w:style>
  <w:style w:type="paragraph" w:customStyle="1" w:styleId="1f4">
    <w:name w:val="ТИТ1"/>
    <w:basedOn w:val="a8"/>
    <w:link w:val="1f5"/>
    <w:rsid w:val="00B12603"/>
    <w:pPr>
      <w:suppressAutoHyphens/>
      <w:spacing w:before="120" w:line="360" w:lineRule="auto"/>
      <w:ind w:left="851" w:right="851"/>
      <w:contextualSpacing/>
      <w:jc w:val="center"/>
    </w:pPr>
    <w:rPr>
      <w:b/>
      <w:caps/>
      <w:szCs w:val="24"/>
    </w:rPr>
  </w:style>
  <w:style w:type="character" w:customStyle="1" w:styleId="1f5">
    <w:name w:val="ТИТ1 Знак"/>
    <w:link w:val="1f4"/>
    <w:rsid w:val="00B12603"/>
    <w:rPr>
      <w:rFonts w:ascii="Times New Roman" w:eastAsia="Times New Roman" w:hAnsi="Times New Roman" w:cs="Times New Roman"/>
      <w:b/>
      <w:bCs/>
      <w:caps/>
      <w:kern w:val="0"/>
      <w:u w:val="none"/>
      <w:lang w:eastAsia="ru-RU"/>
    </w:rPr>
  </w:style>
  <w:style w:type="paragraph" w:customStyle="1" w:styleId="2d">
    <w:name w:val="Тит2"/>
    <w:basedOn w:val="1f4"/>
    <w:link w:val="2e"/>
    <w:rsid w:val="00B12603"/>
    <w:pPr>
      <w:ind w:left="0" w:right="0"/>
    </w:pPr>
    <w:rPr>
      <w:b w:val="0"/>
      <w:caps w:val="0"/>
    </w:rPr>
  </w:style>
  <w:style w:type="character" w:customStyle="1" w:styleId="2e">
    <w:name w:val="Тит2 Знак"/>
    <w:link w:val="2d"/>
    <w:rsid w:val="00B12603"/>
    <w:rPr>
      <w:rFonts w:ascii="Times New Roman" w:eastAsia="Times New Roman" w:hAnsi="Times New Roman" w:cs="Times New Roman"/>
      <w:b w:val="0"/>
      <w:bCs/>
      <w:caps w:val="0"/>
      <w:kern w:val="0"/>
      <w:u w:val="none"/>
      <w:lang w:eastAsia="ru-RU"/>
    </w:rPr>
  </w:style>
  <w:style w:type="paragraph" w:customStyle="1" w:styleId="3a">
    <w:name w:val="Тит3"/>
    <w:basedOn w:val="2d"/>
    <w:rsid w:val="00B12603"/>
    <w:pPr>
      <w:spacing w:before="60" w:after="60" w:line="240" w:lineRule="auto"/>
    </w:pPr>
    <w:rPr>
      <w:b/>
    </w:rPr>
  </w:style>
  <w:style w:type="table" w:customStyle="1" w:styleId="45">
    <w:name w:val="Сетка таблицы4"/>
    <w:basedOn w:val="aa"/>
    <w:next w:val="af6"/>
    <w:rsid w:val="00DC4F95"/>
    <w:pPr>
      <w:keepNext/>
      <w:ind w:firstLine="454"/>
    </w:pPr>
    <w:rPr>
      <w:rFonts w:ascii="Times New Roman" w:eastAsia="Times New Roman" w:hAnsi="Times New Roman" w:cs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9">
    <w:name w:val="Титул_правая подпись"/>
    <w:link w:val="afffffffa"/>
    <w:qFormat/>
    <w:rsid w:val="00DC4F95"/>
    <w:pPr>
      <w:ind w:left="1167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a">
    <w:name w:val="Титул_правая подпись Знак"/>
    <w:link w:val="afffffff9"/>
    <w:rsid w:val="00DC4F95"/>
    <w:rPr>
      <w:rFonts w:ascii="Times New Roman" w:hAnsi="Times New Roman" w:cs="Times New Roman"/>
      <w:bCs/>
      <w:kern w:val="0"/>
      <w:u w:val="none"/>
    </w:rPr>
  </w:style>
  <w:style w:type="paragraph" w:customStyle="1" w:styleId="afffffffb">
    <w:name w:val="Титул_левая подпись"/>
    <w:link w:val="afffffffc"/>
    <w:qFormat/>
    <w:rsid w:val="00DC4F95"/>
    <w:pPr>
      <w:ind w:right="1172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c">
    <w:name w:val="Титул_левая подпись Знак"/>
    <w:link w:val="afffffffb"/>
    <w:rsid w:val="00DC4F95"/>
    <w:rPr>
      <w:rFonts w:ascii="Times New Roman" w:hAnsi="Times New Roman" w:cs="Times New Roman"/>
      <w:bCs/>
      <w:kern w:val="0"/>
      <w:u w:val="none"/>
    </w:rPr>
  </w:style>
  <w:style w:type="character" w:customStyle="1" w:styleId="afff">
    <w:name w:val="Наименование документа Знак"/>
    <w:link w:val="affe"/>
    <w:uiPriority w:val="99"/>
    <w:locked/>
    <w:rsid w:val="00DC4F95"/>
    <w:rPr>
      <w:rFonts w:ascii="Times New Roman" w:eastAsia="Calibri" w:hAnsi="Times New Roman" w:cs="Times New Roman"/>
      <w:bCs/>
      <w:caps/>
      <w:kern w:val="0"/>
      <w:sz w:val="32"/>
      <w:szCs w:val="32"/>
      <w:u w:val="none"/>
      <w:lang w:eastAsia="ru-RU"/>
    </w:rPr>
  </w:style>
  <w:style w:type="numbering" w:styleId="111111">
    <w:name w:val="Outline List 2"/>
    <w:basedOn w:val="ab"/>
    <w:uiPriority w:val="99"/>
    <w:unhideWhenUsed/>
    <w:rsid w:val="00DC4F95"/>
  </w:style>
  <w:style w:type="paragraph" w:customStyle="1" w:styleId="TableBody">
    <w:name w:val="Table_Body"/>
    <w:basedOn w:val="a8"/>
    <w:rsid w:val="00DC4F95"/>
    <w:pPr>
      <w:keepLines/>
      <w:spacing w:before="60" w:after="60"/>
      <w:jc w:val="both"/>
    </w:pPr>
    <w:rPr>
      <w:spacing w:val="-5"/>
      <w:sz w:val="20"/>
      <w:lang w:eastAsia="en-US"/>
    </w:rPr>
  </w:style>
  <w:style w:type="paragraph" w:customStyle="1" w:styleId="Tabletext">
    <w:name w:val="Table text"/>
    <w:basedOn w:val="a8"/>
    <w:rsid w:val="00DC4F95"/>
    <w:pPr>
      <w:ind w:firstLine="720"/>
      <w:jc w:val="both"/>
    </w:pPr>
    <w:rPr>
      <w:rFonts w:ascii="Arial" w:hAnsi="Arial"/>
      <w:szCs w:val="24"/>
    </w:rPr>
  </w:style>
  <w:style w:type="table" w:customStyle="1" w:styleId="afffffffd">
    <w:name w:val="Без границ"/>
    <w:basedOn w:val="aa"/>
    <w:uiPriority w:val="99"/>
    <w:qFormat/>
    <w:locked/>
    <w:rsid w:val="00DC4F95"/>
    <w:rPr>
      <w:rFonts w:ascii="Times New Roman" w:eastAsia="Times New Roman" w:hAnsi="Times New Roman" w:cs="Times New Roman"/>
      <w:bCs/>
    </w:rPr>
    <w:tblPr/>
  </w:style>
  <w:style w:type="table" w:customStyle="1" w:styleId="210">
    <w:name w:val="Сетка таблицы21"/>
    <w:basedOn w:val="aa"/>
    <w:next w:val="af6"/>
    <w:uiPriority w:val="59"/>
    <w:rsid w:val="00DC4F95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paragraph" w:customStyle="1" w:styleId="afffffffe">
    <w:name w:val="Основной шрифт"/>
    <w:basedOn w:val="ac"/>
    <w:uiPriority w:val="99"/>
    <w:rsid w:val="00DC4F95"/>
    <w:pPr>
      <w:spacing w:before="60"/>
    </w:pPr>
  </w:style>
  <w:style w:type="paragraph" w:customStyle="1" w:styleId="affffffff">
    <w:name w:val="Наименование таблицы"/>
    <w:basedOn w:val="afffffffe"/>
    <w:next w:val="afffffffe"/>
    <w:uiPriority w:val="99"/>
    <w:rsid w:val="00DC4F95"/>
    <w:pPr>
      <w:tabs>
        <w:tab w:val="right" w:pos="9356"/>
      </w:tabs>
      <w:spacing w:before="360" w:after="120"/>
      <w:ind w:left="1134" w:right="1134" w:firstLine="0"/>
      <w:jc w:val="center"/>
    </w:pPr>
    <w:rPr>
      <w:bCs/>
      <w:szCs w:val="24"/>
    </w:rPr>
  </w:style>
  <w:style w:type="table" w:customStyle="1" w:styleId="111">
    <w:name w:val="Сетка таблицы11"/>
    <w:basedOn w:val="aa"/>
    <w:next w:val="af6"/>
    <w:uiPriority w:val="59"/>
    <w:rsid w:val="00DC4F95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character" w:customStyle="1" w:styleId="portlet-section-header">
    <w:name w:val="portlet-section-header"/>
    <w:basedOn w:val="a9"/>
    <w:rsid w:val="00DC4F95"/>
  </w:style>
  <w:style w:type="paragraph" w:customStyle="1" w:styleId="1f6">
    <w:name w:val="Название объекта1"/>
    <w:basedOn w:val="a8"/>
    <w:rsid w:val="00DC4F95"/>
    <w:pPr>
      <w:keepNext/>
      <w:keepLines/>
      <w:widowControl w:val="0"/>
      <w:suppressAutoHyphens/>
      <w:spacing w:after="120" w:line="100" w:lineRule="atLeast"/>
    </w:pPr>
    <w:rPr>
      <w:rFonts w:ascii="Arial" w:eastAsia="SimSun" w:hAnsi="Arial" w:cs="Tahoma"/>
      <w:b/>
      <w:bCs/>
      <w:kern w:val="1"/>
      <w:sz w:val="21"/>
      <w:lang w:eastAsia="hi-IN" w:bidi="hi-IN"/>
    </w:rPr>
  </w:style>
  <w:style w:type="paragraph" w:customStyle="1" w:styleId="1f7">
    <w:name w:val="Абзац списка1"/>
    <w:basedOn w:val="a8"/>
    <w:rsid w:val="00DC4F95"/>
    <w:pPr>
      <w:ind w:left="720"/>
    </w:pPr>
  </w:style>
  <w:style w:type="paragraph" w:customStyle="1" w:styleId="2f">
    <w:name w:val="Абзац списка2"/>
    <w:basedOn w:val="a8"/>
    <w:rsid w:val="00DC4F95"/>
    <w:pPr>
      <w:suppressAutoHyphens/>
      <w:ind w:left="720"/>
    </w:pPr>
    <w:rPr>
      <w:lang w:eastAsia="ar-SA"/>
    </w:rPr>
  </w:style>
  <w:style w:type="paragraph" w:customStyle="1" w:styleId="Caption1">
    <w:name w:val="Caption1"/>
    <w:basedOn w:val="a8"/>
    <w:rsid w:val="00DC4F95"/>
    <w:pPr>
      <w:keepNext/>
      <w:keepLines/>
      <w:widowControl w:val="0"/>
      <w:suppressAutoHyphens/>
      <w:spacing w:after="120" w:line="100" w:lineRule="atLeast"/>
    </w:pPr>
    <w:rPr>
      <w:rFonts w:ascii="Arial" w:eastAsia="SimSun" w:hAnsi="Arial" w:cs="Tahoma"/>
      <w:b/>
      <w:bCs/>
      <w:kern w:val="1"/>
      <w:sz w:val="21"/>
      <w:lang w:eastAsia="hi-IN" w:bidi="hi-IN"/>
    </w:rPr>
  </w:style>
  <w:style w:type="character" w:customStyle="1" w:styleId="1f8">
    <w:name w:val="Марк 1 (ГКР) Знак Знак"/>
    <w:link w:val="1f9"/>
    <w:locked/>
    <w:rsid w:val="00DC4F95"/>
    <w:rPr>
      <w:rFonts w:ascii="Times New Roman" w:hAnsi="Times New Roman"/>
      <w:color w:val="000000"/>
      <w:sz w:val="28"/>
    </w:rPr>
  </w:style>
  <w:style w:type="paragraph" w:customStyle="1" w:styleId="1f9">
    <w:name w:val="Марк 1 (ГКР)"/>
    <w:basedOn w:val="a8"/>
    <w:link w:val="1f8"/>
    <w:autoRedefine/>
    <w:qFormat/>
    <w:rsid w:val="00DC4F95"/>
    <w:pPr>
      <w:tabs>
        <w:tab w:val="left" w:pos="1120"/>
      </w:tabs>
      <w:spacing w:before="60" w:after="60"/>
      <w:ind w:left="205" w:firstLine="305"/>
      <w:jc w:val="both"/>
    </w:pPr>
    <w:rPr>
      <w:rFonts w:eastAsia="Calibri" w:cs="Arial"/>
      <w:bCs/>
      <w:color w:val="000000"/>
      <w:kern w:val="24"/>
      <w:szCs w:val="24"/>
      <w:u w:val="single"/>
      <w:lang w:eastAsia="en-US"/>
    </w:rPr>
  </w:style>
  <w:style w:type="numbering" w:styleId="1ai">
    <w:name w:val="Outline List 1"/>
    <w:basedOn w:val="ab"/>
    <w:uiPriority w:val="99"/>
    <w:semiHidden/>
    <w:unhideWhenUsed/>
    <w:rsid w:val="00DC4F95"/>
  </w:style>
  <w:style w:type="paragraph" w:customStyle="1" w:styleId="affffffff0">
    <w:name w:val="название рисунке"/>
    <w:basedOn w:val="afe"/>
    <w:qFormat/>
    <w:rsid w:val="00DC4F95"/>
    <w:pPr>
      <w:keepLines w:val="0"/>
      <w:tabs>
        <w:tab w:val="clear" w:pos="9356"/>
        <w:tab w:val="right" w:pos="9639"/>
      </w:tabs>
      <w:spacing w:before="0"/>
    </w:pPr>
    <w:rPr>
      <w:b w:val="0"/>
      <w:szCs w:val="28"/>
    </w:rPr>
  </w:style>
  <w:style w:type="character" w:styleId="affffffff1">
    <w:name w:val="Emphasis"/>
    <w:uiPriority w:val="20"/>
    <w:qFormat/>
    <w:rsid w:val="00DC4F95"/>
    <w:rPr>
      <w:i/>
      <w:iCs/>
    </w:rPr>
  </w:style>
  <w:style w:type="paragraph" w:customStyle="1" w:styleId="affffffff2">
    <w:name w:val="Титул_шапка"/>
    <w:link w:val="affffffff3"/>
    <w:qFormat/>
    <w:rsid w:val="00DC4F95"/>
    <w:pPr>
      <w:spacing w:line="360" w:lineRule="auto"/>
      <w:jc w:val="center"/>
    </w:pPr>
    <w:rPr>
      <w:rFonts w:ascii="Times New Roman" w:hAnsi="Times New Roman" w:cs="Times New Roman"/>
      <w:b/>
      <w:caps/>
      <w:sz w:val="24"/>
      <w:szCs w:val="24"/>
      <w:lang w:eastAsia="en-US"/>
    </w:rPr>
  </w:style>
  <w:style w:type="character" w:customStyle="1" w:styleId="affffffff3">
    <w:name w:val="Титул_шапка Знак"/>
    <w:link w:val="affffffff2"/>
    <w:rsid w:val="00DC4F95"/>
    <w:rPr>
      <w:rFonts w:ascii="Times New Roman" w:hAnsi="Times New Roman" w:cs="Times New Roman"/>
      <w:b/>
      <w:bCs/>
      <w:caps/>
      <w:kern w:val="0"/>
      <w:u w:val="none"/>
    </w:rPr>
  </w:style>
  <w:style w:type="paragraph" w:customStyle="1" w:styleId="affffffff4">
    <w:name w:val="Титул_наименование системы"/>
    <w:link w:val="affffffff5"/>
    <w:qFormat/>
    <w:rsid w:val="00DC4F95"/>
    <w:pPr>
      <w:spacing w:line="360" w:lineRule="auto"/>
      <w:jc w:val="center"/>
    </w:pPr>
    <w:rPr>
      <w:rFonts w:ascii="Times New Roman" w:hAnsi="Times New Roman" w:cs="Times New Roman"/>
      <w:caps/>
      <w:sz w:val="36"/>
      <w:szCs w:val="36"/>
      <w:lang w:eastAsia="en-US"/>
    </w:rPr>
  </w:style>
  <w:style w:type="paragraph" w:customStyle="1" w:styleId="affffffff6">
    <w:name w:val="Титул_наименование документа"/>
    <w:link w:val="affffffff7"/>
    <w:qFormat/>
    <w:rsid w:val="00DC4F95"/>
    <w:pPr>
      <w:spacing w:line="360" w:lineRule="auto"/>
      <w:jc w:val="center"/>
    </w:pPr>
    <w:rPr>
      <w:rFonts w:ascii="Times New Roman" w:hAnsi="Times New Roman" w:cs="Times New Roman"/>
      <w:b/>
      <w:caps/>
      <w:sz w:val="36"/>
      <w:szCs w:val="36"/>
      <w:lang w:eastAsia="en-US"/>
    </w:rPr>
  </w:style>
  <w:style w:type="character" w:customStyle="1" w:styleId="affffffff5">
    <w:name w:val="Титул_наименование системы Знак"/>
    <w:link w:val="affffffff4"/>
    <w:rsid w:val="00DC4F95"/>
    <w:rPr>
      <w:rFonts w:ascii="Times New Roman" w:hAnsi="Times New Roman" w:cs="Times New Roman"/>
      <w:bCs/>
      <w:caps/>
      <w:kern w:val="0"/>
      <w:sz w:val="36"/>
      <w:szCs w:val="36"/>
      <w:u w:val="none"/>
    </w:rPr>
  </w:style>
  <w:style w:type="paragraph" w:customStyle="1" w:styleId="affffffff8">
    <w:name w:val="Титул_номер системы"/>
    <w:link w:val="affffffff9"/>
    <w:qFormat/>
    <w:rsid w:val="00DC4F95"/>
    <w:pPr>
      <w:spacing w:line="360" w:lineRule="auto"/>
      <w:jc w:val="center"/>
    </w:pPr>
    <w:rPr>
      <w:rFonts w:ascii="Times New Roman" w:hAnsi="Times New Roman" w:cs="Times New Roman"/>
      <w:caps/>
      <w:sz w:val="24"/>
      <w:szCs w:val="24"/>
      <w:lang w:eastAsia="en-US"/>
    </w:rPr>
  </w:style>
  <w:style w:type="character" w:customStyle="1" w:styleId="affffffff7">
    <w:name w:val="Титул_наименование документа Знак"/>
    <w:link w:val="affffffff6"/>
    <w:rsid w:val="00DC4F95"/>
    <w:rPr>
      <w:rFonts w:ascii="Times New Roman" w:hAnsi="Times New Roman" w:cs="Times New Roman"/>
      <w:b/>
      <w:bCs/>
      <w:caps/>
      <w:kern w:val="0"/>
      <w:sz w:val="36"/>
      <w:szCs w:val="36"/>
      <w:u w:val="none"/>
    </w:rPr>
  </w:style>
  <w:style w:type="paragraph" w:customStyle="1" w:styleId="-0">
    <w:name w:val="Титул_кол-во листов"/>
    <w:link w:val="-2"/>
    <w:qFormat/>
    <w:rsid w:val="00DC4F95"/>
    <w:pPr>
      <w:spacing w:line="360" w:lineRule="auto"/>
      <w:jc w:val="center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ffffffff9">
    <w:name w:val="Титул_номер системы Знак"/>
    <w:link w:val="affffffff8"/>
    <w:rsid w:val="00DC4F95"/>
    <w:rPr>
      <w:rFonts w:ascii="Times New Roman" w:hAnsi="Times New Roman" w:cs="Times New Roman"/>
      <w:bCs/>
      <w:caps/>
      <w:kern w:val="0"/>
      <w:u w:val="none"/>
    </w:rPr>
  </w:style>
  <w:style w:type="paragraph" w:customStyle="1" w:styleId="affffffffa">
    <w:name w:val="Титул_год"/>
    <w:basedOn w:val="HTML"/>
    <w:link w:val="affffffffb"/>
    <w:qFormat/>
    <w:rsid w:val="00DC4F95"/>
    <w:pPr>
      <w:jc w:val="center"/>
    </w:pPr>
    <w:rPr>
      <w:i w:val="0"/>
      <w:sz w:val="28"/>
    </w:rPr>
  </w:style>
  <w:style w:type="character" w:customStyle="1" w:styleId="-2">
    <w:name w:val="Титул_кол-во листов Знак"/>
    <w:link w:val="-0"/>
    <w:rsid w:val="00DC4F95"/>
    <w:rPr>
      <w:rFonts w:ascii="Times New Roman" w:hAnsi="Times New Roman" w:cs="Times New Roman"/>
      <w:bCs/>
      <w:kern w:val="0"/>
      <w:u w:val="none"/>
    </w:rPr>
  </w:style>
  <w:style w:type="character" w:customStyle="1" w:styleId="affffffffb">
    <w:name w:val="Титул_год Знак"/>
    <w:link w:val="affffffffa"/>
    <w:rsid w:val="00DC4F95"/>
    <w:rPr>
      <w:rFonts w:ascii="Times New Roman" w:eastAsia="Times New Roman" w:hAnsi="Times New Roman" w:cs="Times New Roman"/>
      <w:bCs/>
      <w:i w:val="0"/>
      <w:iCs/>
      <w:kern w:val="0"/>
      <w:szCs w:val="20"/>
      <w:u w:val="none"/>
      <w:lang w:eastAsia="ru-RU"/>
    </w:rPr>
  </w:style>
  <w:style w:type="paragraph" w:styleId="HTML">
    <w:name w:val="HTML Address"/>
    <w:basedOn w:val="a8"/>
    <w:link w:val="HTML0"/>
    <w:uiPriority w:val="99"/>
    <w:semiHidden/>
    <w:unhideWhenUsed/>
    <w:rsid w:val="00DC4F95"/>
    <w:rPr>
      <w:i/>
      <w:iCs/>
    </w:rPr>
  </w:style>
  <w:style w:type="character" w:customStyle="1" w:styleId="HTML0">
    <w:name w:val="Адрес HTML Знак"/>
    <w:link w:val="HTML"/>
    <w:uiPriority w:val="99"/>
    <w:semiHidden/>
    <w:rsid w:val="00DC4F95"/>
    <w:rPr>
      <w:rFonts w:ascii="Times New Roman" w:eastAsia="Times New Roman" w:hAnsi="Times New Roman" w:cs="Times New Roman"/>
      <w:bCs/>
      <w:i/>
      <w:iCs/>
      <w:kern w:val="0"/>
      <w:szCs w:val="20"/>
      <w:u w:val="none"/>
      <w:lang w:eastAsia="ru-RU"/>
    </w:rPr>
  </w:style>
  <w:style w:type="numbering" w:customStyle="1" w:styleId="affffffffc">
    <w:name w:val="Нумерация заголовков"/>
    <w:uiPriority w:val="99"/>
    <w:rsid w:val="00DC4F95"/>
  </w:style>
  <w:style w:type="paragraph" w:customStyle="1" w:styleId="affffffffd">
    <w:name w:val="Надпись ТЛ и ЛУ"/>
    <w:basedOn w:val="afffffffe"/>
    <w:next w:val="afffffffe"/>
    <w:link w:val="affffffffe"/>
    <w:rsid w:val="00DC4F95"/>
    <w:pPr>
      <w:spacing w:before="120"/>
      <w:ind w:firstLine="0"/>
      <w:jc w:val="center"/>
    </w:pPr>
    <w:rPr>
      <w:caps/>
      <w:sz w:val="32"/>
      <w:szCs w:val="32"/>
    </w:rPr>
  </w:style>
  <w:style w:type="character" w:customStyle="1" w:styleId="affffffffe">
    <w:name w:val="Надпись ТЛ и ЛУ Знак Знак"/>
    <w:link w:val="affffffffd"/>
    <w:locked/>
    <w:rsid w:val="00DC4F95"/>
    <w:rPr>
      <w:rFonts w:ascii="Times New Roman" w:eastAsia="Times New Roman" w:hAnsi="Times New Roman" w:cs="Times New Roman"/>
      <w:bCs/>
      <w:caps/>
      <w:kern w:val="0"/>
      <w:sz w:val="32"/>
      <w:szCs w:val="32"/>
      <w:u w:val="none"/>
      <w:lang w:eastAsia="ru-RU"/>
    </w:rPr>
  </w:style>
  <w:style w:type="paragraph" w:customStyle="1" w:styleId="TableColumnHeading">
    <w:name w:val="Table_Column_Heading"/>
    <w:basedOn w:val="a8"/>
    <w:rsid w:val="00DC4F95"/>
    <w:pPr>
      <w:keepNext/>
      <w:keepLines/>
      <w:spacing w:before="120" w:after="120"/>
      <w:ind w:left="-113" w:right="113"/>
      <w:jc w:val="center"/>
    </w:pPr>
    <w:rPr>
      <w:b/>
      <w:sz w:val="20"/>
      <w:szCs w:val="24"/>
    </w:rPr>
  </w:style>
  <w:style w:type="paragraph" w:customStyle="1" w:styleId="TableCaption">
    <w:name w:val="Table_Caption"/>
    <w:basedOn w:val="afe"/>
    <w:rsid w:val="00DC4F95"/>
    <w:pPr>
      <w:tabs>
        <w:tab w:val="clear" w:pos="9356"/>
      </w:tabs>
      <w:spacing w:before="120" w:after="0"/>
      <w:ind w:left="0" w:right="0"/>
      <w:jc w:val="left"/>
    </w:pPr>
    <w:rPr>
      <w:bCs/>
      <w:szCs w:val="20"/>
    </w:rPr>
  </w:style>
  <w:style w:type="paragraph" w:customStyle="1" w:styleId="TableBodyCentered">
    <w:name w:val="Table_Body_Centered"/>
    <w:basedOn w:val="a8"/>
    <w:rsid w:val="00DC4F95"/>
    <w:pPr>
      <w:keepLines/>
      <w:spacing w:before="60" w:after="60"/>
      <w:jc w:val="center"/>
    </w:pPr>
    <w:rPr>
      <w:spacing w:val="-5"/>
      <w:sz w:val="20"/>
      <w:lang w:eastAsia="en-US"/>
    </w:rPr>
  </w:style>
  <w:style w:type="paragraph" w:customStyle="1" w:styleId="TableRowNumber">
    <w:name w:val="Table_Row_Number"/>
    <w:basedOn w:val="a8"/>
    <w:rsid w:val="00DC4F95"/>
    <w:pPr>
      <w:keepLines/>
      <w:numPr>
        <w:numId w:val="21"/>
      </w:numPr>
      <w:spacing w:before="60" w:after="60"/>
    </w:pPr>
    <w:rPr>
      <w:spacing w:val="-5"/>
      <w:sz w:val="20"/>
      <w:lang w:eastAsia="en-US"/>
    </w:rPr>
  </w:style>
  <w:style w:type="numbering" w:customStyle="1" w:styleId="afffffffff">
    <w:name w:val="Нумерация перечисления"/>
    <w:rsid w:val="00DC4F95"/>
  </w:style>
  <w:style w:type="paragraph" w:styleId="afffffffff0">
    <w:name w:val="TOC Heading"/>
    <w:next w:val="a8"/>
    <w:uiPriority w:val="39"/>
    <w:unhideWhenUsed/>
    <w:qFormat/>
    <w:rsid w:val="00DC4F95"/>
    <w:pPr>
      <w:keepNext/>
      <w:keepLines/>
      <w:spacing w:after="200" w:line="360" w:lineRule="auto"/>
      <w:jc w:val="center"/>
    </w:pPr>
    <w:rPr>
      <w:rFonts w:ascii="Times New Roman" w:eastAsia="MS Gothic" w:hAnsi="Times New Roman" w:cs="Times New Roman"/>
      <w:b/>
      <w:bCs/>
      <w:caps/>
      <w:sz w:val="36"/>
      <w:szCs w:val="32"/>
    </w:rPr>
  </w:style>
  <w:style w:type="paragraph" w:styleId="1fa">
    <w:name w:val="index 1"/>
    <w:basedOn w:val="a8"/>
    <w:next w:val="a8"/>
    <w:autoRedefine/>
    <w:uiPriority w:val="99"/>
    <w:semiHidden/>
    <w:unhideWhenUsed/>
    <w:rsid w:val="00DC4F95"/>
    <w:pPr>
      <w:ind w:left="220" w:hanging="220"/>
    </w:pPr>
    <w:rPr>
      <w:rFonts w:eastAsia="Calibri"/>
      <w:szCs w:val="24"/>
      <w:lang w:eastAsia="en-US"/>
    </w:rPr>
  </w:style>
  <w:style w:type="paragraph" w:customStyle="1" w:styleId="a2">
    <w:name w:val="Список маркированный"/>
    <w:basedOn w:val="ac"/>
    <w:link w:val="afffffffff1"/>
    <w:rsid w:val="00DC4F95"/>
    <w:pPr>
      <w:numPr>
        <w:numId w:val="23"/>
      </w:numPr>
      <w:spacing w:before="0"/>
      <w:contextualSpacing w:val="0"/>
    </w:pPr>
    <w:rPr>
      <w:szCs w:val="24"/>
      <w:lang w:eastAsia="en-US"/>
    </w:rPr>
  </w:style>
  <w:style w:type="paragraph" w:customStyle="1" w:styleId="22">
    <w:name w:val="Список маркированный_2"/>
    <w:basedOn w:val="a2"/>
    <w:rsid w:val="00DC4F95"/>
    <w:pPr>
      <w:numPr>
        <w:ilvl w:val="1"/>
      </w:numPr>
      <w:tabs>
        <w:tab w:val="clear" w:pos="1800"/>
        <w:tab w:val="num" w:pos="1492"/>
      </w:tabs>
      <w:ind w:left="2149"/>
    </w:pPr>
  </w:style>
  <w:style w:type="character" w:customStyle="1" w:styleId="afffffffff1">
    <w:name w:val="Список маркированный Знак"/>
    <w:link w:val="a2"/>
    <w:rsid w:val="00DC4F9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ColumnHedLeft">
    <w:name w:val="Table_Column_Hed_Left"/>
    <w:basedOn w:val="TableColumnHeading"/>
    <w:rsid w:val="00DC4F95"/>
    <w:pPr>
      <w:tabs>
        <w:tab w:val="num" w:pos="567"/>
      </w:tabs>
      <w:ind w:left="113"/>
      <w:jc w:val="left"/>
    </w:pPr>
  </w:style>
  <w:style w:type="paragraph" w:customStyle="1" w:styleId="afffffffff2">
    <w:name w:val="Текст документа"/>
    <w:basedOn w:val="a8"/>
    <w:link w:val="afffffffff3"/>
    <w:rsid w:val="00DC4F95"/>
    <w:pPr>
      <w:ind w:firstLine="720"/>
      <w:jc w:val="both"/>
    </w:pPr>
    <w:rPr>
      <w:szCs w:val="24"/>
    </w:rPr>
  </w:style>
  <w:style w:type="character" w:customStyle="1" w:styleId="afffffffff3">
    <w:name w:val="Текст документа Знак"/>
    <w:link w:val="afffffffff2"/>
    <w:rsid w:val="00DC4F95"/>
    <w:rPr>
      <w:rFonts w:ascii="Times New Roman" w:eastAsia="Times New Roman" w:hAnsi="Times New Roman" w:cs="Times New Roman"/>
      <w:bCs/>
      <w:kern w:val="0"/>
      <w:u w:val="none"/>
      <w:lang w:eastAsia="ru-RU"/>
    </w:rPr>
  </w:style>
  <w:style w:type="paragraph" w:customStyle="1" w:styleId="1">
    <w:name w:val="маркированный список 1"/>
    <w:basedOn w:val="ac"/>
    <w:rsid w:val="00DC4F95"/>
    <w:pPr>
      <w:numPr>
        <w:numId w:val="22"/>
      </w:numPr>
      <w:spacing w:before="0"/>
      <w:ind w:left="283" w:firstLine="0"/>
      <w:contextualSpacing w:val="0"/>
    </w:pPr>
    <w:rPr>
      <w:szCs w:val="24"/>
    </w:rPr>
  </w:style>
  <w:style w:type="paragraph" w:customStyle="1" w:styleId="afffffffff4">
    <w:name w:val="Текст абзаца"/>
    <w:qFormat/>
    <w:rsid w:val="00DC4F95"/>
    <w:pPr>
      <w:keepNext/>
      <w:keepLines/>
      <w:spacing w:after="200" w:line="360" w:lineRule="auto"/>
      <w:ind w:firstLine="709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fffffffff5">
    <w:name w:val="Текст перечисления"/>
    <w:qFormat/>
    <w:rsid w:val="00DC4F95"/>
    <w:pPr>
      <w:spacing w:after="200" w:line="360" w:lineRule="auto"/>
      <w:ind w:left="709"/>
      <w:contextualSpacing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fffffffff6">
    <w:name w:val="Наименование системы"/>
    <w:qFormat/>
    <w:rsid w:val="00DC4F95"/>
    <w:pPr>
      <w:spacing w:after="80" w:line="360" w:lineRule="auto"/>
      <w:contextualSpacing/>
      <w:jc w:val="center"/>
    </w:pPr>
    <w:rPr>
      <w:rFonts w:ascii="Times New Roman" w:hAnsi="Times New Roman" w:cs="Times New Roman"/>
      <w:sz w:val="36"/>
      <w:szCs w:val="36"/>
      <w:lang w:eastAsia="en-US"/>
    </w:rPr>
  </w:style>
  <w:style w:type="character" w:customStyle="1" w:styleId="BodyTextIndentChar">
    <w:name w:val="Body Text Indent Char"/>
    <w:uiPriority w:val="99"/>
    <w:semiHidden/>
    <w:locked/>
    <w:rsid w:val="00DC4F95"/>
    <w:rPr>
      <w:sz w:val="24"/>
      <w:lang w:val="ru-RU" w:eastAsia="ru-RU"/>
    </w:rPr>
  </w:style>
  <w:style w:type="paragraph" w:styleId="afffffffff7">
    <w:name w:val="List"/>
    <w:basedOn w:val="a8"/>
    <w:uiPriority w:val="99"/>
    <w:semiHidden/>
    <w:unhideWhenUsed/>
    <w:rsid w:val="00DC4F95"/>
    <w:pPr>
      <w:spacing w:after="200" w:line="276" w:lineRule="auto"/>
      <w:ind w:left="283" w:hanging="283"/>
      <w:contextualSpacing/>
    </w:pPr>
    <w:rPr>
      <w:rFonts w:eastAsia="Calibri"/>
      <w:szCs w:val="24"/>
      <w:lang w:eastAsia="en-US"/>
    </w:rPr>
  </w:style>
  <w:style w:type="paragraph" w:customStyle="1" w:styleId="Default">
    <w:name w:val="Default"/>
    <w:rsid w:val="00DC4F95"/>
    <w:pPr>
      <w:numPr>
        <w:numId w:val="24"/>
      </w:numPr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TML1">
    <w:name w:val="HTML Cite"/>
    <w:uiPriority w:val="99"/>
    <w:semiHidden/>
    <w:rsid w:val="00DC4F95"/>
    <w:rPr>
      <w:rFonts w:cs="Times New Roman"/>
      <w:i/>
      <w:iCs/>
    </w:rPr>
  </w:style>
  <w:style w:type="paragraph" w:customStyle="1" w:styleId="a1">
    <w:name w:val="Список рисунков"/>
    <w:basedOn w:val="a8"/>
    <w:next w:val="a8"/>
    <w:uiPriority w:val="99"/>
    <w:qFormat/>
    <w:rsid w:val="00DC4F95"/>
    <w:pPr>
      <w:keepLines/>
      <w:numPr>
        <w:numId w:val="25"/>
      </w:numPr>
      <w:spacing w:before="120" w:after="240"/>
      <w:ind w:left="284" w:right="284"/>
      <w:jc w:val="center"/>
    </w:pPr>
    <w:rPr>
      <w:kern w:val="24"/>
      <w:szCs w:val="24"/>
    </w:rPr>
  </w:style>
  <w:style w:type="numbering" w:customStyle="1" w:styleId="afffffffff8">
    <w:name w:val="Нумерация рисунков"/>
    <w:basedOn w:val="ab"/>
    <w:uiPriority w:val="99"/>
    <w:rsid w:val="00DC4F95"/>
  </w:style>
  <w:style w:type="numbering" w:customStyle="1" w:styleId="afffffffff9">
    <w:name w:val="Список таблиц А()"/>
    <w:rsid w:val="00DC4F95"/>
  </w:style>
  <w:style w:type="numbering" w:customStyle="1" w:styleId="112">
    <w:name w:val="Нет списка11"/>
    <w:next w:val="ab"/>
    <w:uiPriority w:val="99"/>
    <w:semiHidden/>
    <w:unhideWhenUsed/>
    <w:rsid w:val="00DC4F95"/>
  </w:style>
  <w:style w:type="table" w:customStyle="1" w:styleId="310">
    <w:name w:val="Сетка таблицы31"/>
    <w:basedOn w:val="aa"/>
    <w:next w:val="af6"/>
    <w:rsid w:val="00DC4F95"/>
    <w:pPr>
      <w:keepNext/>
      <w:ind w:firstLine="454"/>
    </w:pPr>
    <w:rPr>
      <w:rFonts w:ascii="Times New Roman" w:eastAsia="Times New Roman" w:hAnsi="Times New Roman" w:cs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b">
    <w:name w:val="Без границ1"/>
    <w:basedOn w:val="aa"/>
    <w:uiPriority w:val="99"/>
    <w:qFormat/>
    <w:locked/>
    <w:rsid w:val="00DC4F95"/>
    <w:rPr>
      <w:rFonts w:ascii="Times New Roman" w:eastAsia="Times New Roman" w:hAnsi="Times New Roman" w:cs="Times New Roman"/>
      <w:bCs/>
    </w:rPr>
    <w:tblPr/>
  </w:style>
  <w:style w:type="numbering" w:customStyle="1" w:styleId="-3">
    <w:name w:val="Список перечисления-а)"/>
    <w:rsid w:val="00DC4F95"/>
  </w:style>
  <w:style w:type="table" w:styleId="3b">
    <w:name w:val="Table Colorful 3"/>
    <w:basedOn w:val="aa"/>
    <w:uiPriority w:val="99"/>
    <w:semiHidden/>
    <w:rsid w:val="00DC4F95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Cs/>
      <w:sz w:val="22"/>
      <w:szCs w:val="22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2">
    <w:name w:val="HTML Preformatted"/>
    <w:basedOn w:val="a8"/>
    <w:link w:val="HTML3"/>
    <w:uiPriority w:val="99"/>
    <w:unhideWhenUsed/>
    <w:rsid w:val="00DC4F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3">
    <w:name w:val="Стандартный HTML Знак"/>
    <w:link w:val="HTML2"/>
    <w:uiPriority w:val="99"/>
    <w:rsid w:val="00DC4F95"/>
    <w:rPr>
      <w:rFonts w:ascii="Courier New" w:eastAsia="Times New Roman" w:hAnsi="Courier New" w:cs="Courier New"/>
      <w:bCs/>
      <w:kern w:val="0"/>
      <w:sz w:val="20"/>
      <w:szCs w:val="20"/>
      <w:u w:val="none"/>
      <w:lang w:eastAsia="ru-RU"/>
    </w:rPr>
  </w:style>
  <w:style w:type="character" w:customStyle="1" w:styleId="apple-converted-space">
    <w:name w:val="apple-converted-space"/>
    <w:basedOn w:val="a9"/>
    <w:rsid w:val="00A41D12"/>
  </w:style>
  <w:style w:type="paragraph" w:customStyle="1" w:styleId="afffffffffa">
    <w:name w:val="Таблица_текст"/>
    <w:link w:val="afffffffffb"/>
    <w:qFormat/>
    <w:rsid w:val="00D54C08"/>
    <w:pPr>
      <w:ind w:left="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fffb">
    <w:name w:val="Таблица_текст Знак"/>
    <w:link w:val="afffffffffa"/>
    <w:rsid w:val="00D54C08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Таблица_нумерация"/>
    <w:link w:val="afffffffffc"/>
    <w:qFormat/>
    <w:rsid w:val="00D54C08"/>
    <w:pPr>
      <w:numPr>
        <w:numId w:val="30"/>
      </w:numPr>
      <w:tabs>
        <w:tab w:val="left" w:pos="284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fffc">
    <w:name w:val="Таблица_нумерация Знак"/>
    <w:link w:val="a3"/>
    <w:rsid w:val="00D54C08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ffd">
    <w:name w:val="Таблица_заголовок столбца"/>
    <w:link w:val="afffffffffe"/>
    <w:qFormat/>
    <w:rsid w:val="00D54C08"/>
    <w:pPr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fffffe">
    <w:name w:val="Таблица_заголовок столбца Знак"/>
    <w:link w:val="afffffffffd"/>
    <w:rsid w:val="00D54C08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ffff">
    <w:name w:val="Таблица_название"/>
    <w:next w:val="a8"/>
    <w:link w:val="affffffffff0"/>
    <w:qFormat/>
    <w:rsid w:val="00543C6A"/>
    <w:pPr>
      <w:keepNext/>
      <w:spacing w:before="240" w:after="120"/>
    </w:pPr>
    <w:rPr>
      <w:rFonts w:ascii="Times New Roman" w:eastAsia="Times New Roman" w:hAnsi="Times New Roman" w:cs="Times New Roman"/>
      <w:b/>
      <w:bCs/>
    </w:rPr>
  </w:style>
  <w:style w:type="character" w:customStyle="1" w:styleId="affffffffff0">
    <w:name w:val="Таблица_название Знак"/>
    <w:link w:val="affffffffff"/>
    <w:rsid w:val="00543C6A"/>
    <w:rPr>
      <w:rFonts w:ascii="Times New Roman" w:eastAsia="Times New Roman" w:hAnsi="Times New Roman" w:cs="Times New Roman"/>
      <w:b/>
      <w:bCs/>
    </w:rPr>
  </w:style>
  <w:style w:type="paragraph" w:styleId="affffffffff1">
    <w:name w:val="Revision"/>
    <w:hidden/>
    <w:uiPriority w:val="71"/>
    <w:rsid w:val="009B049D"/>
    <w:rPr>
      <w:rFonts w:ascii="Times New Roman" w:eastAsia="Times New Roman" w:hAnsi="Times New Roman" w:cs="Times New Roman"/>
      <w:sz w:val="24"/>
    </w:rPr>
  </w:style>
  <w:style w:type="character" w:styleId="HTML4">
    <w:name w:val="HTML Code"/>
    <w:uiPriority w:val="99"/>
    <w:semiHidden/>
    <w:unhideWhenUsed/>
    <w:rsid w:val="005D6F7E"/>
    <w:rPr>
      <w:rFonts w:ascii="Courier New" w:eastAsia="Times New Roman" w:hAnsi="Courier New" w:cs="Courier New"/>
      <w:sz w:val="20"/>
      <w:szCs w:val="20"/>
    </w:rPr>
  </w:style>
  <w:style w:type="character" w:customStyle="1" w:styleId="s1">
    <w:name w:val="s1"/>
    <w:rsid w:val="005D6F7E"/>
  </w:style>
  <w:style w:type="paragraph" w:customStyle="1" w:styleId="p1">
    <w:name w:val="p1"/>
    <w:basedOn w:val="a8"/>
    <w:rsid w:val="005D6F7E"/>
    <w:pPr>
      <w:spacing w:before="100" w:beforeAutospacing="1" w:after="100" w:afterAutospacing="1"/>
    </w:pPr>
    <w:rPr>
      <w:szCs w:val="24"/>
    </w:rPr>
  </w:style>
  <w:style w:type="numbering" w:customStyle="1" w:styleId="2f0">
    <w:name w:val="Нет списка2"/>
    <w:next w:val="ab"/>
    <w:uiPriority w:val="99"/>
    <w:semiHidden/>
    <w:unhideWhenUsed/>
    <w:rsid w:val="005D6F7E"/>
  </w:style>
  <w:style w:type="character" w:customStyle="1" w:styleId="diff-html-added">
    <w:name w:val="diff-html-added"/>
    <w:rsid w:val="00A973D3"/>
  </w:style>
  <w:style w:type="paragraph" w:styleId="affffffffff2">
    <w:name w:val="endnote text"/>
    <w:basedOn w:val="a8"/>
    <w:link w:val="affffffffff3"/>
    <w:uiPriority w:val="99"/>
    <w:semiHidden/>
    <w:unhideWhenUsed/>
    <w:rsid w:val="00A973D3"/>
    <w:rPr>
      <w:sz w:val="20"/>
    </w:rPr>
  </w:style>
  <w:style w:type="character" w:customStyle="1" w:styleId="affffffffff3">
    <w:name w:val="Текст концевой сноски Знак"/>
    <w:link w:val="affffffffff2"/>
    <w:uiPriority w:val="99"/>
    <w:semiHidden/>
    <w:rsid w:val="00A973D3"/>
    <w:rPr>
      <w:rFonts w:ascii="Times New Roman" w:eastAsia="Times New Roman" w:hAnsi="Times New Roman" w:cs="Times New Roman"/>
    </w:rPr>
  </w:style>
  <w:style w:type="character" w:styleId="affffffffff4">
    <w:name w:val="endnote reference"/>
    <w:uiPriority w:val="99"/>
    <w:semiHidden/>
    <w:unhideWhenUsed/>
    <w:rsid w:val="00A973D3"/>
    <w:rPr>
      <w:vertAlign w:val="superscript"/>
    </w:rPr>
  </w:style>
  <w:style w:type="paragraph" w:styleId="affffffffff5">
    <w:name w:val="List Paragraph"/>
    <w:basedOn w:val="a8"/>
    <w:uiPriority w:val="34"/>
    <w:qFormat/>
    <w:rsid w:val="00A973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3c">
    <w:name w:val="Нет списка3"/>
    <w:next w:val="ab"/>
    <w:uiPriority w:val="99"/>
    <w:semiHidden/>
    <w:unhideWhenUsed/>
    <w:rsid w:val="00D440A3"/>
  </w:style>
  <w:style w:type="table" w:customStyle="1" w:styleId="52">
    <w:name w:val="Сетка таблицы5"/>
    <w:basedOn w:val="aa"/>
    <w:next w:val="af6"/>
    <w:uiPriority w:val="39"/>
    <w:rsid w:val="00D440A3"/>
    <w:pPr>
      <w:keepNext/>
      <w:ind w:firstLine="454"/>
    </w:pPr>
    <w:rPr>
      <w:rFonts w:ascii="Times New Roman" w:eastAsia="Times New Roman" w:hAnsi="Times New Roman" w:cs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basedOn w:val="aa"/>
    <w:next w:val="af6"/>
    <w:uiPriority w:val="59"/>
    <w:rsid w:val="00D440A3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table" w:customStyle="1" w:styleId="220">
    <w:name w:val="Сетка таблицы22"/>
    <w:basedOn w:val="aa"/>
    <w:next w:val="af6"/>
    <w:uiPriority w:val="59"/>
    <w:rsid w:val="00D440A3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table" w:customStyle="1" w:styleId="320">
    <w:name w:val="Сетка таблицы32"/>
    <w:basedOn w:val="aa"/>
    <w:next w:val="af6"/>
    <w:rsid w:val="00D440A3"/>
    <w:pPr>
      <w:spacing w:before="60" w:after="60"/>
    </w:pPr>
    <w:rPr>
      <w:rFonts w:ascii="Verdana" w:hAnsi="Verdana" w:cs="Verdana"/>
      <w:bCs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122">
    <w:name w:val="Нет списка12"/>
    <w:next w:val="ab"/>
    <w:uiPriority w:val="99"/>
    <w:semiHidden/>
    <w:unhideWhenUsed/>
    <w:rsid w:val="00D440A3"/>
  </w:style>
  <w:style w:type="table" w:customStyle="1" w:styleId="410">
    <w:name w:val="Сетка таблицы41"/>
    <w:basedOn w:val="aa"/>
    <w:next w:val="af6"/>
    <w:rsid w:val="00D440A3"/>
    <w:pPr>
      <w:keepNext/>
      <w:ind w:firstLine="454"/>
    </w:pPr>
    <w:rPr>
      <w:rFonts w:ascii="Times New Roman" w:eastAsia="Times New Roman" w:hAnsi="Times New Roman" w:cs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ab"/>
    <w:next w:val="111111"/>
    <w:uiPriority w:val="99"/>
    <w:semiHidden/>
    <w:unhideWhenUsed/>
    <w:rsid w:val="00D440A3"/>
    <w:pPr>
      <w:numPr>
        <w:numId w:val="17"/>
      </w:numPr>
    </w:pPr>
  </w:style>
  <w:style w:type="table" w:customStyle="1" w:styleId="2f1">
    <w:name w:val="Без границ2"/>
    <w:basedOn w:val="aa"/>
    <w:uiPriority w:val="99"/>
    <w:qFormat/>
    <w:locked/>
    <w:rsid w:val="00D440A3"/>
    <w:rPr>
      <w:rFonts w:ascii="Times New Roman" w:eastAsia="Times New Roman" w:hAnsi="Times New Roman" w:cs="Times New Roman"/>
      <w:bCs/>
    </w:rPr>
    <w:tblPr/>
  </w:style>
  <w:style w:type="table" w:customStyle="1" w:styleId="211">
    <w:name w:val="Сетка таблицы211"/>
    <w:basedOn w:val="aa"/>
    <w:next w:val="af6"/>
    <w:uiPriority w:val="59"/>
    <w:rsid w:val="00D440A3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table" w:customStyle="1" w:styleId="1110">
    <w:name w:val="Сетка таблицы111"/>
    <w:basedOn w:val="aa"/>
    <w:next w:val="af6"/>
    <w:uiPriority w:val="59"/>
    <w:rsid w:val="00D440A3"/>
    <w:pPr>
      <w:spacing w:before="60" w:after="60"/>
    </w:pPr>
    <w:rPr>
      <w:rFonts w:ascii="Verdana" w:eastAsia="Times New Roman" w:hAnsi="Verdana" w:cs="Verdana"/>
      <w:bCs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  <w:trPr>
      <w:jc w:val="center"/>
    </w:trPr>
  </w:style>
  <w:style w:type="numbering" w:customStyle="1" w:styleId="1ai1">
    <w:name w:val="1 / a / i1"/>
    <w:basedOn w:val="ab"/>
    <w:next w:val="1ai"/>
    <w:uiPriority w:val="99"/>
    <w:semiHidden/>
    <w:unhideWhenUsed/>
    <w:rsid w:val="00D440A3"/>
    <w:pPr>
      <w:numPr>
        <w:numId w:val="18"/>
      </w:numPr>
    </w:pPr>
  </w:style>
  <w:style w:type="numbering" w:customStyle="1" w:styleId="11">
    <w:name w:val="Нумерация заголовков1"/>
    <w:uiPriority w:val="99"/>
    <w:rsid w:val="00D440A3"/>
    <w:pPr>
      <w:numPr>
        <w:numId w:val="19"/>
      </w:numPr>
    </w:pPr>
  </w:style>
  <w:style w:type="numbering" w:customStyle="1" w:styleId="16">
    <w:name w:val="Нумерация перечисления1"/>
    <w:rsid w:val="00D440A3"/>
    <w:pPr>
      <w:numPr>
        <w:numId w:val="20"/>
      </w:numPr>
    </w:pPr>
  </w:style>
  <w:style w:type="numbering" w:customStyle="1" w:styleId="15">
    <w:name w:val="Нумерация рисунков1"/>
    <w:basedOn w:val="ab"/>
    <w:uiPriority w:val="99"/>
    <w:rsid w:val="00D440A3"/>
    <w:pPr>
      <w:numPr>
        <w:numId w:val="28"/>
      </w:numPr>
    </w:pPr>
  </w:style>
  <w:style w:type="numbering" w:customStyle="1" w:styleId="13">
    <w:name w:val="Список таблиц А()1"/>
    <w:rsid w:val="00D440A3"/>
    <w:pPr>
      <w:numPr>
        <w:numId w:val="26"/>
      </w:numPr>
    </w:pPr>
  </w:style>
  <w:style w:type="numbering" w:customStyle="1" w:styleId="1111">
    <w:name w:val="Нет списка111"/>
    <w:next w:val="ab"/>
    <w:uiPriority w:val="99"/>
    <w:semiHidden/>
    <w:unhideWhenUsed/>
    <w:rsid w:val="00D440A3"/>
  </w:style>
  <w:style w:type="table" w:customStyle="1" w:styleId="311">
    <w:name w:val="Сетка таблицы311"/>
    <w:basedOn w:val="aa"/>
    <w:next w:val="af6"/>
    <w:rsid w:val="00D440A3"/>
    <w:pPr>
      <w:keepNext/>
      <w:ind w:firstLine="454"/>
    </w:pPr>
    <w:rPr>
      <w:rFonts w:ascii="Times New Roman" w:eastAsia="Times New Roman" w:hAnsi="Times New Roman" w:cs="Times New Roman"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Без границ11"/>
    <w:basedOn w:val="aa"/>
    <w:uiPriority w:val="99"/>
    <w:qFormat/>
    <w:locked/>
    <w:rsid w:val="00D440A3"/>
    <w:rPr>
      <w:rFonts w:ascii="Times New Roman" w:eastAsia="Times New Roman" w:hAnsi="Times New Roman" w:cs="Times New Roman"/>
      <w:bCs/>
    </w:rPr>
    <w:tblPr/>
  </w:style>
  <w:style w:type="numbering" w:customStyle="1" w:styleId="-1">
    <w:name w:val="Список перечисления-а)1"/>
    <w:rsid w:val="00D440A3"/>
    <w:pPr>
      <w:numPr>
        <w:numId w:val="27"/>
      </w:numPr>
    </w:pPr>
  </w:style>
  <w:style w:type="table" w:customStyle="1" w:styleId="312">
    <w:name w:val="Цветная таблица 31"/>
    <w:basedOn w:val="aa"/>
    <w:next w:val="3b"/>
    <w:uiPriority w:val="99"/>
    <w:semiHidden/>
    <w:rsid w:val="00D440A3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Cs/>
      <w:sz w:val="22"/>
      <w:szCs w:val="22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212">
    <w:name w:val="Нет списка21"/>
    <w:next w:val="ab"/>
    <w:uiPriority w:val="99"/>
    <w:semiHidden/>
    <w:unhideWhenUsed/>
    <w:rsid w:val="00D440A3"/>
  </w:style>
  <w:style w:type="table" w:customStyle="1" w:styleId="-111">
    <w:name w:val="Цветной список - Акцент 11"/>
    <w:basedOn w:val="aa"/>
    <w:uiPriority w:val="34"/>
    <w:rsid w:val="00D440A3"/>
    <w:rPr>
      <w:rFonts w:ascii="Times New Roman" w:eastAsia="Times New Roman" w:hAnsi="Times New Roman" w:cs="Verdana"/>
      <w:bCs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14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,1 Знак1,h1 Знак1"/>
    <w:uiPriority w:val="9"/>
    <w:rsid w:val="00F20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411">
    <w:name w:val="Заголовок 4 Знак1"/>
    <w:aliases w:val="(подпункт) Знак1,H4 Знак1,4 Знак1,I4 Знак1,l4 Знак1,heading4 Знак1,I41 Знак1,41 Знак1,l41 Знак1,heading41 Знак1,(Shift Ctrl 4) Знак1,Titre 41 Знак1,t4.T4 Знак1,4heading Знак1,h4 Знак1,a. Знак1,4 dash Знак1,d Знак1,4 dash1 Знак1,d2 Знак"/>
    <w:uiPriority w:val="9"/>
    <w:semiHidden/>
    <w:rsid w:val="00F20E05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510">
    <w:name w:val="Заголовок 5 Знак1"/>
    <w:aliases w:val="H5 Знак1,_Подпункт Знак1,PIM 5 Знак1,5 Знак1,ITT t5 Знак1,PA Pico Section Знак1"/>
    <w:semiHidden/>
    <w:rsid w:val="00F20E05"/>
    <w:rPr>
      <w:rFonts w:ascii="Cambria" w:eastAsia="Times New Roman" w:hAnsi="Cambria" w:cs="Times New Roman"/>
      <w:color w:val="243F60"/>
      <w:sz w:val="24"/>
    </w:rPr>
  </w:style>
  <w:style w:type="character" w:customStyle="1" w:styleId="710">
    <w:name w:val="Заголовок 7 Знак1"/>
    <w:aliases w:val="PIM 7 Знак1,H7 Знак"/>
    <w:uiPriority w:val="99"/>
    <w:semiHidden/>
    <w:rsid w:val="00F20E05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810">
    <w:name w:val="Заголовок 8 Знак1"/>
    <w:aliases w:val="H8 Знак"/>
    <w:uiPriority w:val="99"/>
    <w:semiHidden/>
    <w:rsid w:val="00F20E05"/>
    <w:rPr>
      <w:rFonts w:ascii="Cambria" w:eastAsia="Times New Roman" w:hAnsi="Cambria" w:cs="Times New Roman"/>
      <w:color w:val="404040"/>
    </w:rPr>
  </w:style>
  <w:style w:type="character" w:customStyle="1" w:styleId="910">
    <w:name w:val="Заголовок 9 Знак1"/>
    <w:aliases w:val="H9 Знак"/>
    <w:uiPriority w:val="99"/>
    <w:semiHidden/>
    <w:rsid w:val="00F20E05"/>
    <w:rPr>
      <w:rFonts w:ascii="Cambria" w:eastAsia="Times New Roman" w:hAnsi="Cambria" w:cs="Times New Roman"/>
      <w:i/>
      <w:iCs/>
      <w:color w:val="404040"/>
    </w:rPr>
  </w:style>
  <w:style w:type="character" w:customStyle="1" w:styleId="1fc">
    <w:name w:val="Текст сноски Знак1"/>
    <w:aliases w:val="Знак Знак Знак Знак Знак Знак Знак1,Знак Знак Знак Знак1 Знак1,Знак Знак Знак Знак Знак1 Знак1,Знак Знак Знак Знак Знак Знак2,Знак Знак Знак Знак Знак3"/>
    <w:uiPriority w:val="99"/>
    <w:semiHidden/>
    <w:rsid w:val="00F20E05"/>
    <w:rPr>
      <w:rFonts w:ascii="Times New Roman" w:eastAsia="Times New Roman" w:hAnsi="Times New Roman" w:cs="Times New Roman"/>
    </w:rPr>
  </w:style>
  <w:style w:type="paragraph" w:customStyle="1" w:styleId="a6">
    <w:name w:val="Приложение_Заголовок"/>
    <w:basedOn w:val="12"/>
    <w:next w:val="a8"/>
    <w:qFormat/>
    <w:rsid w:val="00F20E05"/>
    <w:pPr>
      <w:keepLines/>
      <w:numPr>
        <w:numId w:val="34"/>
      </w:numPr>
      <w:suppressAutoHyphens w:val="0"/>
      <w:spacing w:after="480"/>
      <w:ind w:right="0"/>
      <w:jc w:val="center"/>
    </w:pPr>
    <w:rPr>
      <w:bCs/>
      <w:sz w:val="36"/>
      <w:szCs w:val="36"/>
      <w:lang w:val="en-US"/>
    </w:rPr>
  </w:style>
  <w:style w:type="character" w:customStyle="1" w:styleId="115">
    <w:name w:val="Приложение 1.1 Знак"/>
    <w:link w:val="110"/>
    <w:locked/>
    <w:rsid w:val="00F20E05"/>
    <w:rPr>
      <w:rFonts w:ascii="Times New Roman" w:eastAsia="Times New Roman" w:hAnsi="Times New Roman" w:cs="Times New Roman"/>
      <w:b/>
      <w:iCs/>
      <w:sz w:val="32"/>
    </w:rPr>
  </w:style>
  <w:style w:type="paragraph" w:customStyle="1" w:styleId="110">
    <w:name w:val="Приложение 1.1"/>
    <w:basedOn w:val="20"/>
    <w:link w:val="115"/>
    <w:qFormat/>
    <w:rsid w:val="00F20E05"/>
    <w:pPr>
      <w:pageBreakBefore/>
      <w:numPr>
        <w:numId w:val="34"/>
      </w:numPr>
      <w:tabs>
        <w:tab w:val="clear" w:pos="720"/>
        <w:tab w:val="left" w:pos="851"/>
      </w:tabs>
      <w:spacing w:before="360" w:after="360"/>
      <w:jc w:val="both"/>
    </w:pPr>
    <w:rPr>
      <w:iCs/>
      <w:snapToGrid/>
      <w:sz w:val="32"/>
      <w:szCs w:val="20"/>
    </w:rPr>
  </w:style>
  <w:style w:type="character" w:customStyle="1" w:styleId="hljs-attr">
    <w:name w:val="hljs-attr"/>
    <w:rsid w:val="00F20E05"/>
  </w:style>
  <w:style w:type="character" w:customStyle="1" w:styleId="hljs-number">
    <w:name w:val="hljs-number"/>
    <w:rsid w:val="00F20E05"/>
  </w:style>
  <w:style w:type="character" w:customStyle="1" w:styleId="hljs-string">
    <w:name w:val="hljs-string"/>
    <w:rsid w:val="00F20E05"/>
  </w:style>
  <w:style w:type="character" w:customStyle="1" w:styleId="ui-messages-error-summary">
    <w:name w:val="ui-messages-error-summary"/>
    <w:rsid w:val="00F20E05"/>
  </w:style>
  <w:style w:type="character" w:customStyle="1" w:styleId="sp-highlight-term">
    <w:name w:val="sp-highlight-term"/>
    <w:rsid w:val="00EB2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88621">
          <w:marLeft w:val="0"/>
          <w:marRight w:val="0"/>
          <w:marTop w:val="150"/>
          <w:marBottom w:val="1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99360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709">
          <w:marLeft w:val="0"/>
          <w:marRight w:val="0"/>
          <w:marTop w:val="150"/>
          <w:marBottom w:val="1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4088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759937">
          <w:marLeft w:val="0"/>
          <w:marRight w:val="0"/>
          <w:marTop w:val="150"/>
          <w:marBottom w:val="1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579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855917">
          <w:marLeft w:val="0"/>
          <w:marRight w:val="0"/>
          <w:marTop w:val="150"/>
          <w:marBottom w:val="1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814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14134">
              <w:marLeft w:val="0"/>
              <w:marRight w:val="0"/>
              <w:marTop w:val="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3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2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4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98338">
              <w:marLeft w:val="0"/>
              <w:marRight w:val="0"/>
              <w:marTop w:val="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1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93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73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59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15165">
              <w:marLeft w:val="0"/>
              <w:marRight w:val="0"/>
              <w:marTop w:val="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5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18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49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52164">
          <w:marLeft w:val="0"/>
          <w:marRight w:val="0"/>
          <w:marTop w:val="150"/>
          <w:marBottom w:val="1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23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8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1230">
              <w:marLeft w:val="0"/>
              <w:marRight w:val="0"/>
              <w:marTop w:val="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4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9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08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7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745887">
              <w:marLeft w:val="0"/>
              <w:marRight w:val="0"/>
              <w:marTop w:val="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2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74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35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4767">
              <w:marLeft w:val="0"/>
              <w:marRight w:val="0"/>
              <w:marTop w:val="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5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9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rosminzdrav.ru/57406573a4083" TargetMode="External"/><Relationship Id="rId13" Type="http://schemas.openxmlformats.org/officeDocument/2006/relationships/hyperlink" Target="mailto:egisz@rt-eu.ru" TargetMode="External"/><Relationship Id="rId18" Type="http://schemas.openxmlformats.org/officeDocument/2006/relationships/hyperlink" Target="mailto:egisz@rt-eu.ru" TargetMode="External"/><Relationship Id="rId26" Type="http://schemas.openxmlformats.org/officeDocument/2006/relationships/hyperlink" Target="mailto:egisz@rt-eu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egisz@rt-eu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gisz@rt-eu.ru" TargetMode="External"/><Relationship Id="rId17" Type="http://schemas.openxmlformats.org/officeDocument/2006/relationships/hyperlink" Target="mailto:egisz@rt-eu.ru" TargetMode="External"/><Relationship Id="rId25" Type="http://schemas.openxmlformats.org/officeDocument/2006/relationships/hyperlink" Target="http://portal.egisz.rosminzdrav.ru/materials/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rtal.egisz.rosminzdrav.ru/materials/11" TargetMode="External"/><Relationship Id="rId20" Type="http://schemas.openxmlformats.org/officeDocument/2006/relationships/hyperlink" Target="mailto:egisz@rt-eu.r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r.egisz.rosminzdrav.ru" TargetMode="External"/><Relationship Id="rId24" Type="http://schemas.openxmlformats.org/officeDocument/2006/relationships/hyperlink" Target="mailto:egisz@rt-eu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egisz@rt-eu.ru" TargetMode="External"/><Relationship Id="rId23" Type="http://schemas.openxmlformats.org/officeDocument/2006/relationships/hyperlink" Target="http://portal.egisz.rosminzdrav.ru/materials/11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nr-test.egisz.rosminzdrav.ru" TargetMode="External"/><Relationship Id="rId19" Type="http://schemas.openxmlformats.org/officeDocument/2006/relationships/hyperlink" Target="mailto:egisz@rt-eu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egisz.rosminzdrav.ru/materials/11" TargetMode="External"/><Relationship Id="rId14" Type="http://schemas.openxmlformats.org/officeDocument/2006/relationships/hyperlink" Target="http://portal.egisz.rosminzdrav.ru/materials/11" TargetMode="External"/><Relationship Id="rId22" Type="http://schemas.openxmlformats.org/officeDocument/2006/relationships/hyperlink" Target="mailto:egisz@rt-eu.ru" TargetMode="External"/><Relationship Id="rId27" Type="http://schemas.openxmlformats.org/officeDocument/2006/relationships/hyperlink" Target="mailto:di@rosminzdrav.ru" TargetMode="External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ownloads\&#1064;&#1072;&#1073;&#1083;&#1086;&#1085;%2034%20&#1043;&#1054;&#1057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AA20D-9351-4637-90D1-A9C511FD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34 ГОСТ</Template>
  <TotalTime>0</TotalTime>
  <Pages>1</Pages>
  <Words>81956</Words>
  <Characters>467154</Characters>
  <Application>Microsoft Office Word</Application>
  <DocSecurity>0</DocSecurity>
  <Lines>3892</Lines>
  <Paragraphs>1096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2021-01-12T08:43:00Z</dcterms:created>
  <dcterms:modified xsi:type="dcterms:W3CDTF">2021-01-19T11:32:00Z</dcterms:modified>
</cp:coreProperties>
</file>