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3223" w:rsidRPr="00583F8A" w:rsidRDefault="00A63223" w:rsidP="004350CA">
      <w:pPr>
        <w:pStyle w:val="afffff9"/>
      </w:pPr>
      <w:r w:rsidRPr="00583F8A">
        <w:t>ЕДИНая</w:t>
      </w:r>
      <w:r w:rsidR="00E47BCC">
        <w:t xml:space="preserve"> ГОСУДАРСТВЕННая ИНФОРМАЦИОННая</w:t>
      </w:r>
    </w:p>
    <w:p w:rsidR="00A63223" w:rsidRPr="00583F8A" w:rsidRDefault="00A63223" w:rsidP="004350CA">
      <w:pPr>
        <w:pStyle w:val="afffff9"/>
      </w:pPr>
      <w:r w:rsidRPr="00583F8A">
        <w:t>СИСТЕМа В СФЕРЕ ЗДРАВООХРАНЕНИЯ Министерства здравоохранения Российской Федерации</w:t>
      </w:r>
    </w:p>
    <w:p w:rsidR="00CF10B7" w:rsidRDefault="00CF10B7" w:rsidP="004350CA">
      <w:pPr>
        <w:pStyle w:val="63"/>
      </w:pPr>
      <w:r w:rsidRPr="00703A7A">
        <w:t>подсистема ведения специализированных регистров пациентов по отдельным нозологиям и категориям граждан, мониторинга организации оказания высокотехнологичной медицинской помощи и санаторно-курортного лечения</w:t>
      </w:r>
    </w:p>
    <w:p w:rsidR="009D4F23" w:rsidRPr="009D4F23" w:rsidRDefault="009D4F23" w:rsidP="004350CA"/>
    <w:p w:rsidR="00A63223" w:rsidRDefault="00CF10B7" w:rsidP="00991101">
      <w:pPr>
        <w:pStyle w:val="afffffd"/>
        <w:rPr>
          <w:rFonts w:ascii="Times New Roman" w:hAnsi="Times New Roman" w:cs="Times New Roman"/>
        </w:rPr>
      </w:pPr>
      <w:r w:rsidRPr="00AE5884">
        <w:rPr>
          <w:rFonts w:ascii="Times New Roman" w:hAnsi="Times New Roman" w:cs="Times New Roman"/>
        </w:rPr>
        <w:t>компонент «</w:t>
      </w:r>
      <w:r w:rsidR="00991101" w:rsidRPr="00991101">
        <w:rPr>
          <w:rFonts w:ascii="Times New Roman" w:hAnsi="Times New Roman" w:cs="Times New Roman"/>
        </w:rPr>
        <w:t>Федеральный регистр лиц, больных гемофилией, муковисцидозом, гипофизарным нанизмом, болезнью Гоше, злокачественными новообразованиями лимфоидной, кроветворной и родственных им тканей, рассеянным склерозом, гемолитико-уремическим синдромом, юношеским артритом с системным началом, мукополисахаридозом I, II и VI типов, апластической анемией неуточненной, наследственным дефицитом факторов II (фиброгена), VII (лабильного) X (Стюарта-Прауэра), лиц после трансплантации органов и (или) тканей</w:t>
      </w:r>
      <w:r w:rsidRPr="00AE5884">
        <w:rPr>
          <w:rFonts w:ascii="Times New Roman" w:hAnsi="Times New Roman" w:cs="Times New Roman"/>
        </w:rPr>
        <w:t>»</w:t>
      </w:r>
    </w:p>
    <w:p w:rsidR="00991101" w:rsidRPr="00991101" w:rsidRDefault="00991101" w:rsidP="00991101">
      <w:pPr>
        <w:rPr>
          <w:lang w:eastAsia="en-US"/>
        </w:rPr>
      </w:pPr>
    </w:p>
    <w:p w:rsidR="0018510F" w:rsidRPr="00E47BCC" w:rsidRDefault="0018510F" w:rsidP="004350CA">
      <w:pPr>
        <w:pStyle w:val="afffffff0"/>
        <w:rPr>
          <w:rStyle w:val="phnormal2"/>
          <w:sz w:val="32"/>
          <w:szCs w:val="32"/>
        </w:rPr>
      </w:pPr>
      <w:r w:rsidRPr="00E47BCC">
        <w:rPr>
          <w:rStyle w:val="phnormal2"/>
          <w:sz w:val="32"/>
          <w:szCs w:val="32"/>
        </w:rPr>
        <w:t>Руководство пользователя</w:t>
      </w:r>
    </w:p>
    <w:p w:rsidR="000C22B8" w:rsidRPr="00E47BCC" w:rsidRDefault="000C22B8" w:rsidP="004350CA">
      <w:pPr>
        <w:pStyle w:val="afffffff0"/>
        <w:rPr>
          <w:rStyle w:val="phnormal2"/>
          <w:sz w:val="32"/>
          <w:szCs w:val="32"/>
        </w:rPr>
      </w:pPr>
    </w:p>
    <w:p w:rsidR="00CF10B7" w:rsidRDefault="00BD335C" w:rsidP="00991101">
      <w:pPr>
        <w:pStyle w:val="afffffff0"/>
      </w:pPr>
      <w:r w:rsidRPr="00E47BCC">
        <w:rPr>
          <w:rStyle w:val="phnormal2"/>
          <w:sz w:val="32"/>
          <w:szCs w:val="32"/>
        </w:rPr>
        <w:t>Работник оуз</w:t>
      </w:r>
    </w:p>
    <w:p w:rsidR="00B3462B" w:rsidRDefault="00B3462B" w:rsidP="001B34E3">
      <w:pPr>
        <w:pStyle w:val="afff2"/>
        <w:ind w:firstLine="0"/>
      </w:pPr>
    </w:p>
    <w:p w:rsidR="00A63223" w:rsidRDefault="00A63223" w:rsidP="00C313A9">
      <w:pPr>
        <w:pStyle w:val="afff2"/>
        <w:ind w:firstLine="0"/>
      </w:pPr>
    </w:p>
    <w:p w:rsidR="00E47BCC" w:rsidRDefault="00E47BCC" w:rsidP="00C313A9">
      <w:pPr>
        <w:pStyle w:val="afff2"/>
        <w:ind w:firstLine="0"/>
      </w:pPr>
    </w:p>
    <w:p w:rsidR="00C86CCA" w:rsidRDefault="00AA45ED" w:rsidP="00B3462B">
      <w:pPr>
        <w:pStyle w:val="afff2"/>
        <w:ind w:firstLine="0"/>
        <w:jc w:val="center"/>
      </w:pPr>
      <w:r>
        <w:t xml:space="preserve">2020 </w:t>
      </w:r>
      <w:r w:rsidR="00A63223">
        <w:t>год</w:t>
      </w:r>
    </w:p>
    <w:sdt>
      <w:sdtPr>
        <w:rPr>
          <w:rFonts w:ascii="Times New Roman" w:hAnsi="Times New Roman"/>
          <w:caps/>
          <w:szCs w:val="24"/>
        </w:rPr>
        <w:id w:val="781391505"/>
        <w:docPartObj>
          <w:docPartGallery w:val="Table of Contents"/>
          <w:docPartUnique/>
        </w:docPartObj>
      </w:sdtPr>
      <w:sdtEndPr>
        <w:rPr>
          <w:caps w:val="0"/>
        </w:rPr>
      </w:sdtEndPr>
      <w:sdtContent>
        <w:p w:rsidR="00C86CCA" w:rsidRPr="0076746C" w:rsidRDefault="00C86CCA" w:rsidP="00991101">
          <w:pPr>
            <w:pStyle w:val="afff"/>
            <w:jc w:val="center"/>
          </w:pPr>
          <w:r w:rsidRPr="0076746C">
            <w:t>С</w:t>
          </w:r>
          <w:r w:rsidR="0076746C" w:rsidRPr="0076746C">
            <w:t>ОДЕРЖАНИЕ</w:t>
          </w:r>
        </w:p>
        <w:p w:rsidR="000E687F" w:rsidRPr="000E687F" w:rsidRDefault="00565D38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>
            <w:fldChar w:fldCharType="begin"/>
          </w:r>
          <w:r w:rsidR="00C86CCA">
            <w:instrText xml:space="preserve"> TOC \o "1-3" \h \z \u </w:instrText>
          </w:r>
          <w:r>
            <w:fldChar w:fldCharType="separate"/>
          </w:r>
          <w:hyperlink w:anchor="_Toc42078933" w:history="1">
            <w:r w:rsidR="000E687F" w:rsidRPr="000E687F">
              <w:rPr>
                <w:rStyle w:val="aff2"/>
                <w:noProof/>
              </w:rPr>
              <w:t>1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Введение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_Toc42078933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4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34" w:history="1">
            <w:r w:rsidR="000E687F" w:rsidRPr="000E687F">
              <w:rPr>
                <w:rStyle w:val="aff2"/>
                <w:noProof/>
              </w:rPr>
              <w:t>1.1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Область применения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_Toc42078934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4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35" w:history="1">
            <w:r w:rsidR="000E687F" w:rsidRPr="000E687F">
              <w:rPr>
                <w:rStyle w:val="aff2"/>
                <w:noProof/>
              </w:rPr>
              <w:t>1.2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Уровень подготовки пользователя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_Toc42078935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5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36" w:history="1">
            <w:r w:rsidR="000E687F" w:rsidRPr="000E687F">
              <w:rPr>
                <w:rStyle w:val="aff2"/>
                <w:noProof/>
              </w:rPr>
              <w:t>1.3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Перечень эксплуатационной документации, с которой необходимо ознакомиться пользователю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_Toc42078936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5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37" w:history="1">
            <w:r w:rsidR="000E687F" w:rsidRPr="000E687F">
              <w:rPr>
                <w:rStyle w:val="aff2"/>
                <w:noProof/>
              </w:rPr>
              <w:t>2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Назначения и условия применения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_Toc42078937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38" w:history="1">
            <w:r w:rsidR="000E687F" w:rsidRPr="000E687F">
              <w:rPr>
                <w:rStyle w:val="aff2"/>
                <w:noProof/>
              </w:rPr>
              <w:t>2.1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Функции, для автоматизации которых предназначена система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_Toc42078938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39" w:history="1">
            <w:r w:rsidR="000E687F" w:rsidRPr="000E687F">
              <w:rPr>
                <w:rStyle w:val="aff2"/>
                <w:noProof/>
              </w:rPr>
              <w:t>2.2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Условия, при соблюдении которых обеспечивается применение системы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_Toc42078939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7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40" w:history="1">
            <w:r w:rsidR="000E687F" w:rsidRPr="000E687F">
              <w:rPr>
                <w:rStyle w:val="aff2"/>
                <w:noProof/>
              </w:rPr>
              <w:t>3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Подготовка к работе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_Toc42078940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9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41" w:history="1">
            <w:r w:rsidR="000E687F" w:rsidRPr="000E687F">
              <w:rPr>
                <w:rStyle w:val="aff2"/>
                <w:noProof/>
              </w:rPr>
              <w:t>3.1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Порядок загрузки данных и программ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_Toc42078941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9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42" w:history="1">
            <w:r w:rsidR="000E687F" w:rsidRPr="000E687F">
              <w:rPr>
                <w:rStyle w:val="aff2"/>
                <w:i w:val="0"/>
                <w:noProof/>
              </w:rPr>
              <w:t>3.1.1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Вход в Систему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_Toc42078942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9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43" w:history="1">
            <w:r w:rsidR="000E687F" w:rsidRPr="000E687F">
              <w:rPr>
                <w:rStyle w:val="aff2"/>
                <w:i w:val="0"/>
                <w:noProof/>
              </w:rPr>
              <w:t>3.1.2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Выход из Системы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_Toc42078943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9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44" w:history="1">
            <w:r w:rsidR="000E687F" w:rsidRPr="000E687F">
              <w:rPr>
                <w:rStyle w:val="aff2"/>
                <w:noProof/>
              </w:rPr>
              <w:t>3.2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Порядок проверки работоспособности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_Toc42078944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12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45" w:history="1">
            <w:r w:rsidR="000E687F" w:rsidRPr="000E687F">
              <w:rPr>
                <w:rStyle w:val="aff2"/>
                <w:noProof/>
              </w:rPr>
              <w:t>4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Описание операций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_Toc42078945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13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46" w:history="1">
            <w:r w:rsidR="000E687F" w:rsidRPr="000E687F">
              <w:rPr>
                <w:rStyle w:val="aff2"/>
                <w:noProof/>
              </w:rPr>
              <w:t>4.1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Описание выполняемых функций, задач, комплексов задач, процедур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_Toc42078946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13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47" w:history="1">
            <w:r w:rsidR="000E687F" w:rsidRPr="000E687F">
              <w:rPr>
                <w:rStyle w:val="aff2"/>
                <w:noProof/>
              </w:rPr>
              <w:t>4.2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Описание операций технологического процесса обработки данных, необходимых для выполнения функций, задач, процедур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_Toc42078947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13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48" w:history="1">
            <w:r w:rsidR="000E687F" w:rsidRPr="000E687F">
              <w:rPr>
                <w:rStyle w:val="aff2"/>
                <w:i w:val="0"/>
                <w:noProof/>
              </w:rPr>
              <w:t>4.2.1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«Федеральный регистр»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_Toc42078948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13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49" w:history="1">
            <w:r w:rsidR="000E687F" w:rsidRPr="000E687F">
              <w:rPr>
                <w:rStyle w:val="aff2"/>
                <w:i w:val="0"/>
                <w:noProof/>
              </w:rPr>
              <w:t>4.2.2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«Рецепты»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_Toc42078949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23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0" w:history="1">
            <w:r w:rsidR="000E687F" w:rsidRPr="000E687F">
              <w:rPr>
                <w:rStyle w:val="aff2"/>
                <w:i w:val="0"/>
                <w:noProof/>
              </w:rPr>
              <w:t>4.2.3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«Перераспределение»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_Toc42078950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29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1" w:history="1">
            <w:r w:rsidR="000E687F" w:rsidRPr="000E687F">
              <w:rPr>
                <w:rStyle w:val="aff2"/>
                <w:i w:val="0"/>
                <w:noProof/>
              </w:rPr>
              <w:t>4.2.4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«Остатки»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_Toc42078951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35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2" w:history="1">
            <w:r w:rsidR="000E687F" w:rsidRPr="000E687F">
              <w:rPr>
                <w:rStyle w:val="aff2"/>
                <w:i w:val="0"/>
                <w:noProof/>
              </w:rPr>
              <w:t>4.2.5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«Персонифицированная потребность»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_Toc42078952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42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3" w:history="1">
            <w:r w:rsidR="000E687F" w:rsidRPr="000E687F">
              <w:rPr>
                <w:rStyle w:val="aff2"/>
                <w:i w:val="0"/>
                <w:noProof/>
              </w:rPr>
              <w:t>4.2.6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«Сводные данные по персонифицированной потребности»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_Toc42078953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47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4" w:history="1">
            <w:r w:rsidR="000E687F" w:rsidRPr="000E687F">
              <w:rPr>
                <w:rStyle w:val="aff2"/>
                <w:i w:val="0"/>
                <w:noProof/>
              </w:rPr>
              <w:t>4.2.7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«Заявки»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_Toc42078954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51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32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42078955" w:history="1">
            <w:r w:rsidR="000E687F" w:rsidRPr="000E687F">
              <w:rPr>
                <w:rStyle w:val="aff2"/>
                <w:i w:val="0"/>
                <w:noProof/>
              </w:rPr>
              <w:t>4.2.8</w:t>
            </w:r>
            <w:r w:rsidR="000E687F" w:rsidRPr="000E687F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i w:val="0"/>
                <w:noProof/>
              </w:rPr>
              <w:t>Модуль «Отчеты»</w:t>
            </w:r>
            <w:r w:rsidR="000E687F" w:rsidRPr="000E687F">
              <w:rPr>
                <w:i w:val="0"/>
                <w:noProof/>
                <w:webHidden/>
              </w:rPr>
              <w:tab/>
            </w:r>
            <w:r w:rsidR="000E687F" w:rsidRPr="000E687F">
              <w:rPr>
                <w:i w:val="0"/>
                <w:noProof/>
                <w:webHidden/>
              </w:rPr>
              <w:fldChar w:fldCharType="begin"/>
            </w:r>
            <w:r w:rsidR="000E687F" w:rsidRPr="000E687F">
              <w:rPr>
                <w:i w:val="0"/>
                <w:noProof/>
                <w:webHidden/>
              </w:rPr>
              <w:instrText xml:space="preserve"> PAGEREF _Toc42078955 \h </w:instrText>
            </w:r>
            <w:r w:rsidR="000E687F" w:rsidRPr="000E687F">
              <w:rPr>
                <w:i w:val="0"/>
                <w:noProof/>
                <w:webHidden/>
              </w:rPr>
            </w:r>
            <w:r w:rsidR="000E687F" w:rsidRPr="000E687F">
              <w:rPr>
                <w:i w:val="0"/>
                <w:noProof/>
                <w:webHidden/>
              </w:rPr>
              <w:fldChar w:fldCharType="separate"/>
            </w:r>
            <w:r w:rsidR="00876DFF">
              <w:rPr>
                <w:i w:val="0"/>
                <w:noProof/>
                <w:webHidden/>
              </w:rPr>
              <w:t>53</w:t>
            </w:r>
            <w:r w:rsidR="000E687F" w:rsidRPr="000E687F">
              <w:rPr>
                <w:i w:val="0"/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56" w:history="1">
            <w:r w:rsidR="000E687F" w:rsidRPr="000E687F">
              <w:rPr>
                <w:rStyle w:val="aff2"/>
                <w:noProof/>
              </w:rPr>
              <w:t>Приложение 1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_Toc42078956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61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57" w:history="1">
            <w:r w:rsidR="000E687F" w:rsidRPr="000E687F">
              <w:rPr>
                <w:rStyle w:val="aff2"/>
                <w:noProof/>
              </w:rPr>
              <w:t>5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Аварийные ситуации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_Toc42078957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58" w:history="1">
            <w:r w:rsidR="000E687F" w:rsidRPr="000E687F">
              <w:rPr>
                <w:rStyle w:val="aff2"/>
                <w:noProof/>
              </w:rPr>
              <w:t>5.1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Действия при аварийных ситуациях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_Toc42078958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59" w:history="1">
            <w:r w:rsidR="000E687F" w:rsidRPr="000E687F">
              <w:rPr>
                <w:rStyle w:val="aff2"/>
                <w:noProof/>
              </w:rPr>
              <w:t>5.2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Контактная информация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_Toc42078959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60" w:history="1">
            <w:r w:rsidR="000E687F" w:rsidRPr="000E687F">
              <w:rPr>
                <w:rStyle w:val="aff2"/>
                <w:noProof/>
              </w:rPr>
              <w:t>5.3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Порядок обращения в службу технической поддержки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_Toc42078960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25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078961" w:history="1">
            <w:r w:rsidR="000E687F" w:rsidRPr="000E687F">
              <w:rPr>
                <w:rStyle w:val="aff2"/>
                <w:noProof/>
              </w:rPr>
              <w:t>5.4</w:t>
            </w:r>
            <w:r w:rsidR="000E687F" w:rsidRPr="000E687F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Создание снимков экрана – «скриншотов»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_Toc42078961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63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0E687F" w:rsidRPr="000E687F" w:rsidRDefault="00AA45ED">
          <w:pPr>
            <w:pStyle w:val="19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42078962" w:history="1">
            <w:r w:rsidR="000E687F" w:rsidRPr="000E687F">
              <w:rPr>
                <w:rStyle w:val="aff2"/>
                <w:noProof/>
              </w:rPr>
              <w:t>6</w:t>
            </w:r>
            <w:r w:rsidR="000E687F" w:rsidRPr="000E687F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0E687F" w:rsidRPr="000E687F">
              <w:rPr>
                <w:rStyle w:val="aff2"/>
                <w:noProof/>
              </w:rPr>
              <w:t>Определения, обозначения и сокращения</w:t>
            </w:r>
            <w:r w:rsidR="000E687F" w:rsidRPr="000E687F">
              <w:rPr>
                <w:noProof/>
                <w:webHidden/>
              </w:rPr>
              <w:tab/>
            </w:r>
            <w:r w:rsidR="000E687F" w:rsidRPr="000E687F">
              <w:rPr>
                <w:noProof/>
                <w:webHidden/>
              </w:rPr>
              <w:fldChar w:fldCharType="begin"/>
            </w:r>
            <w:r w:rsidR="000E687F" w:rsidRPr="000E687F">
              <w:rPr>
                <w:noProof/>
                <w:webHidden/>
              </w:rPr>
              <w:instrText xml:space="preserve"> PAGEREF _Toc42078962 \h </w:instrText>
            </w:r>
            <w:r w:rsidR="000E687F" w:rsidRPr="000E687F">
              <w:rPr>
                <w:noProof/>
                <w:webHidden/>
              </w:rPr>
            </w:r>
            <w:r w:rsidR="000E687F" w:rsidRPr="000E687F">
              <w:rPr>
                <w:noProof/>
                <w:webHidden/>
              </w:rPr>
              <w:fldChar w:fldCharType="separate"/>
            </w:r>
            <w:r w:rsidR="00876DFF">
              <w:rPr>
                <w:noProof/>
                <w:webHidden/>
              </w:rPr>
              <w:t>65</w:t>
            </w:r>
            <w:r w:rsidR="000E687F" w:rsidRPr="000E687F">
              <w:rPr>
                <w:noProof/>
                <w:webHidden/>
              </w:rPr>
              <w:fldChar w:fldCharType="end"/>
            </w:r>
          </w:hyperlink>
        </w:p>
        <w:p w:rsidR="00C86CCA" w:rsidRPr="00B0117A" w:rsidRDefault="00565D38" w:rsidP="004350CA">
          <w:pPr>
            <w:pStyle w:val="19"/>
          </w:pPr>
          <w:r>
            <w:fldChar w:fldCharType="end"/>
          </w:r>
          <w:r w:rsidR="00B0117A">
            <w:br w:type="page"/>
          </w:r>
        </w:p>
      </w:sdtContent>
    </w:sdt>
    <w:p w:rsidR="00B3462B" w:rsidRDefault="00B3462B" w:rsidP="0097095E">
      <w:pPr>
        <w:pStyle w:val="13"/>
      </w:pPr>
      <w:bookmarkStart w:id="0" w:name="_Toc42078933"/>
      <w:bookmarkStart w:id="1" w:name="_Toc349055680"/>
      <w:bookmarkStart w:id="2" w:name="_Toc346552865"/>
      <w:bookmarkStart w:id="3" w:name="_Toc405544797"/>
      <w:bookmarkStart w:id="4" w:name="_Toc406506796"/>
      <w:bookmarkStart w:id="5" w:name="_Toc433898666"/>
      <w:bookmarkStart w:id="6" w:name="_Toc459817335"/>
      <w:r>
        <w:lastRenderedPageBreak/>
        <w:t>В</w:t>
      </w:r>
      <w:r w:rsidR="00187E76">
        <w:t>ведение</w:t>
      </w:r>
      <w:bookmarkEnd w:id="0"/>
    </w:p>
    <w:p w:rsidR="006400DC" w:rsidRPr="00866BDB" w:rsidRDefault="006400DC" w:rsidP="00866BDB">
      <w:pPr>
        <w:pStyle w:val="phnormal"/>
      </w:pPr>
      <w:r w:rsidRPr="00866BDB">
        <w:t>Настоящий документ представляет собой руководство пользователя программного обеспечения единой государственной информационной системы в сфере здравоохранения Министерства здрав</w:t>
      </w:r>
      <w:r w:rsidR="00E9019E" w:rsidRPr="00866BDB">
        <w:t>оохранения Российской Федерации</w:t>
      </w:r>
      <w:r w:rsidRPr="00866BDB">
        <w:t xml:space="preserve">. Руководство включает в себя описание методики работы </w:t>
      </w:r>
      <w:r w:rsidR="00BF6DE5" w:rsidRPr="00866BDB">
        <w:t>для</w:t>
      </w:r>
      <w:r w:rsidRPr="00866BDB">
        <w:t xml:space="preserve"> </w:t>
      </w:r>
      <w:r w:rsidR="00B0115B" w:rsidRPr="00866BDB">
        <w:t>компонента «</w:t>
      </w:r>
      <w:r w:rsidR="00991101" w:rsidRPr="00991101">
        <w:t xml:space="preserve">Федеральный регистр лиц, больных гемофилией, </w:t>
      </w:r>
      <w:proofErr w:type="spellStart"/>
      <w:r w:rsidR="00991101" w:rsidRPr="00991101">
        <w:t>муковисцидозом</w:t>
      </w:r>
      <w:proofErr w:type="spellEnd"/>
      <w:r w:rsidR="00991101" w:rsidRPr="00991101">
        <w:t xml:space="preserve">, гипофизарным нанизмом, болезнью Гоше, злокачественными новообразованиями лимфоидной, кроветворной и родственных им тканей, рассеянным склерозом, </w:t>
      </w:r>
      <w:proofErr w:type="spellStart"/>
      <w:r w:rsidR="00991101" w:rsidRPr="00991101">
        <w:t>гемолитико</w:t>
      </w:r>
      <w:proofErr w:type="spellEnd"/>
      <w:r w:rsidR="00991101" w:rsidRPr="00991101">
        <w:t xml:space="preserve">-уремическим синдромом, юношеским артритом с системным началом, </w:t>
      </w:r>
      <w:proofErr w:type="spellStart"/>
      <w:r w:rsidR="00991101" w:rsidRPr="00991101">
        <w:t>мукополисахаридозом</w:t>
      </w:r>
      <w:proofErr w:type="spellEnd"/>
      <w:r w:rsidR="00991101" w:rsidRPr="00991101">
        <w:t xml:space="preserve"> I, II и VI типов, </w:t>
      </w:r>
      <w:proofErr w:type="spellStart"/>
      <w:r w:rsidR="00991101" w:rsidRPr="00991101">
        <w:t>апластической</w:t>
      </w:r>
      <w:proofErr w:type="spellEnd"/>
      <w:r w:rsidR="00991101" w:rsidRPr="00991101">
        <w:t xml:space="preserve"> анемией неуточненной, наследственным дефицитом факторов II (</w:t>
      </w:r>
      <w:proofErr w:type="spellStart"/>
      <w:r w:rsidR="00991101" w:rsidRPr="00991101">
        <w:t>фиброгена</w:t>
      </w:r>
      <w:proofErr w:type="spellEnd"/>
      <w:r w:rsidR="00991101" w:rsidRPr="00991101">
        <w:t>), VII (лабильного) X (Стюарта-</w:t>
      </w:r>
      <w:proofErr w:type="spellStart"/>
      <w:r w:rsidR="00991101" w:rsidRPr="00991101">
        <w:t>Прауэра</w:t>
      </w:r>
      <w:proofErr w:type="spellEnd"/>
      <w:r w:rsidR="00991101" w:rsidRPr="00991101">
        <w:t>), лиц после трансплантации органов и (или) тканей</w:t>
      </w:r>
      <w:r w:rsidR="00B0115B" w:rsidRPr="00866BDB">
        <w:t xml:space="preserve">» </w:t>
      </w:r>
      <w:r w:rsidR="00086FA5" w:rsidRPr="00866BDB">
        <w:t>(</w:t>
      </w:r>
      <w:r w:rsidR="001D346F" w:rsidRPr="00866BDB">
        <w:t xml:space="preserve">далее – </w:t>
      </w:r>
      <w:r w:rsidR="006F68C8" w:rsidRPr="00866BDB">
        <w:t>Система</w:t>
      </w:r>
      <w:r w:rsidR="00086FA5" w:rsidRPr="00866BDB">
        <w:t>)</w:t>
      </w:r>
      <w:r w:rsidRPr="00866BDB">
        <w:t>.</w:t>
      </w:r>
    </w:p>
    <w:p w:rsidR="00B3462B" w:rsidRPr="00EE342D" w:rsidRDefault="00B3462B" w:rsidP="0097095E">
      <w:pPr>
        <w:pStyle w:val="20"/>
      </w:pPr>
      <w:bookmarkStart w:id="7" w:name="_Toc42078934"/>
      <w:r w:rsidRPr="00EE342D">
        <w:t>Область применения</w:t>
      </w:r>
      <w:bookmarkEnd w:id="1"/>
      <w:bookmarkEnd w:id="2"/>
      <w:bookmarkEnd w:id="3"/>
      <w:bookmarkEnd w:id="4"/>
      <w:bookmarkEnd w:id="5"/>
      <w:bookmarkEnd w:id="7"/>
    </w:p>
    <w:p w:rsidR="008A2EFF" w:rsidRPr="00866BDB" w:rsidRDefault="008A2EFF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Подлежащая автоматизации деятельность работников здравоохранения осуществляется в учреждениях и организациях государственной, муниципальной системы здравоохранения Российской Федерации, являющихся юридическими лицами и осуществляющими свою деятельность на основании полученных сертификатов и лицензий в соответствии с Законодательством РФ, правовыми актами РФ, нормативными актами органов управления здравоохранения.</w:t>
      </w:r>
    </w:p>
    <w:p w:rsidR="008A2EFF" w:rsidRPr="00866BDB" w:rsidRDefault="008A2EFF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Подлежащая автоматизации деятельность работников других организаций осуществляется в организациях, принимающих участие в процессах предоставления сведений, необходимых для ведения Федерального регистра и не входящих в состав системы здравоохранения (страховые организации, поставщики медицинских препаратов и изделий медицинского назначения и т.д.).</w:t>
      </w:r>
    </w:p>
    <w:p w:rsidR="004E28B0" w:rsidRPr="00866BDB" w:rsidRDefault="008A2EFF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Информационные процессы, возникающие при взаимодействии пользователей Системы, протекают непрерывно в течение всего рабочего времени организации здравоохранения. Ограничения на время выполнения отдельных этапов информационных процессов не устанавливаются. Система ведения Федерального регистра не предназначена для эксплуатации в особых условиях.</w:t>
      </w:r>
      <w:bookmarkStart w:id="8" w:name="_Toc433895125"/>
      <w:bookmarkStart w:id="9" w:name="_Toc433895219"/>
      <w:bookmarkStart w:id="10" w:name="_Toc433895277"/>
      <w:bookmarkStart w:id="11" w:name="_Toc433898667"/>
      <w:bookmarkStart w:id="12" w:name="_Toc349055682"/>
      <w:bookmarkStart w:id="13" w:name="_Toc346552867"/>
      <w:bookmarkStart w:id="14" w:name="_Toc405544799"/>
      <w:bookmarkStart w:id="15" w:name="_Toc406506798"/>
      <w:bookmarkStart w:id="16" w:name="_Toc433898669"/>
      <w:bookmarkEnd w:id="8"/>
      <w:bookmarkEnd w:id="9"/>
      <w:bookmarkEnd w:id="10"/>
      <w:bookmarkEnd w:id="11"/>
    </w:p>
    <w:p w:rsidR="00B3462B" w:rsidRPr="00EE342D" w:rsidRDefault="00B3462B" w:rsidP="0097095E">
      <w:pPr>
        <w:pStyle w:val="20"/>
      </w:pPr>
      <w:bookmarkStart w:id="17" w:name="_Toc42078935"/>
      <w:r w:rsidRPr="00EE342D">
        <w:lastRenderedPageBreak/>
        <w:t>Уровень подготовки пользователя</w:t>
      </w:r>
      <w:bookmarkEnd w:id="12"/>
      <w:bookmarkEnd w:id="13"/>
      <w:bookmarkEnd w:id="14"/>
      <w:bookmarkEnd w:id="15"/>
      <w:bookmarkEnd w:id="16"/>
      <w:bookmarkEnd w:id="17"/>
    </w:p>
    <w:p w:rsidR="00B3462B" w:rsidRPr="00BE7DCD" w:rsidRDefault="00B3462B" w:rsidP="00866BDB">
      <w:pPr>
        <w:pStyle w:val="phnormal"/>
      </w:pPr>
      <w:r w:rsidRPr="00BE7DCD">
        <w:t>При работе с Системой пользователь должен обладать знаниями предметной области, навыками</w:t>
      </w:r>
      <w:r w:rsidR="00E25B22" w:rsidRPr="00BE7DCD">
        <w:t xml:space="preserve"> работы с программным </w:t>
      </w:r>
      <w:r w:rsidR="001D346F" w:rsidRPr="00BE7DCD">
        <w:t>обеспечением, описанным в п.</w:t>
      </w:r>
      <w:r w:rsidR="00E25B22" w:rsidRPr="00BE7DCD">
        <w:t xml:space="preserve"> </w:t>
      </w:r>
      <w:r w:rsidR="001F03EC">
        <w:fldChar w:fldCharType="begin"/>
      </w:r>
      <w:r w:rsidR="001F03EC">
        <w:instrText xml:space="preserve"> REF _Ref464742123 \r \h  \* MERGEFORMAT </w:instrText>
      </w:r>
      <w:r w:rsidR="001F03EC">
        <w:fldChar w:fldCharType="separate"/>
      </w:r>
      <w:r w:rsidR="000422E7" w:rsidRPr="000422E7">
        <w:rPr>
          <w:rStyle w:val="phnormal2"/>
        </w:rPr>
        <w:t>2.2</w:t>
      </w:r>
      <w:r w:rsidR="001F03EC">
        <w:fldChar w:fldCharType="end"/>
      </w:r>
      <w:r w:rsidR="00E25B22" w:rsidRPr="00BE7DCD">
        <w:t xml:space="preserve"> и </w:t>
      </w:r>
      <w:r w:rsidR="001F03EC">
        <w:fldChar w:fldCharType="begin"/>
      </w:r>
      <w:r w:rsidR="001F03EC">
        <w:instrText xml:space="preserve"> REF _Ref464742133 \r \h  \* MERGEFORMAT </w:instrText>
      </w:r>
      <w:r w:rsidR="001F03EC">
        <w:fldChar w:fldCharType="separate"/>
      </w:r>
      <w:r w:rsidR="000422E7" w:rsidRPr="000422E7">
        <w:rPr>
          <w:rStyle w:val="phnormal2"/>
        </w:rPr>
        <w:t>3.1</w:t>
      </w:r>
      <w:r w:rsidR="001F03EC">
        <w:fldChar w:fldCharType="end"/>
      </w:r>
      <w:r w:rsidR="00E25B22" w:rsidRPr="00BE7DCD">
        <w:t>, а также ознакомиться с настоящим руководством</w:t>
      </w:r>
      <w:r w:rsidRPr="00BE7DCD">
        <w:t>.</w:t>
      </w:r>
    </w:p>
    <w:p w:rsidR="00B3462B" w:rsidRPr="00EE342D" w:rsidRDefault="00B3462B" w:rsidP="0097095E">
      <w:pPr>
        <w:pStyle w:val="20"/>
      </w:pPr>
      <w:bookmarkStart w:id="18" w:name="_Toc349055683"/>
      <w:bookmarkStart w:id="19" w:name="_Toc346552868"/>
      <w:bookmarkStart w:id="20" w:name="_Toc405544800"/>
      <w:bookmarkStart w:id="21" w:name="_Toc406506799"/>
      <w:bookmarkStart w:id="22" w:name="_Toc433898670"/>
      <w:bookmarkStart w:id="23" w:name="_Toc42078936"/>
      <w:r w:rsidRPr="00EE342D">
        <w:t>Перечень эксплуата</w:t>
      </w:r>
      <w:r w:rsidR="0028465F">
        <w:t>ционной документации, с которой</w:t>
      </w:r>
      <w:r w:rsidRPr="00EE342D">
        <w:t xml:space="preserve"> необходимо ознакомиться пользователю</w:t>
      </w:r>
      <w:bookmarkEnd w:id="18"/>
      <w:bookmarkEnd w:id="19"/>
      <w:bookmarkEnd w:id="20"/>
      <w:bookmarkEnd w:id="21"/>
      <w:bookmarkEnd w:id="22"/>
      <w:bookmarkEnd w:id="23"/>
    </w:p>
    <w:p w:rsidR="00B3462B" w:rsidRPr="00866BDB" w:rsidRDefault="00B3462B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Для успешной эксплуатации Системы пользователю необходимо ознакомиться с данным руководством.</w:t>
      </w:r>
    </w:p>
    <w:p w:rsidR="00B3462B" w:rsidRPr="001D346F" w:rsidRDefault="00B3462B" w:rsidP="001D346F">
      <w:pPr>
        <w:pStyle w:val="13"/>
      </w:pPr>
      <w:bookmarkStart w:id="24" w:name="_Toc346552869"/>
      <w:bookmarkStart w:id="25" w:name="_Toc349055684"/>
      <w:bookmarkStart w:id="26" w:name="_Toc349122911"/>
      <w:bookmarkStart w:id="27" w:name="_Toc350246554"/>
      <w:bookmarkStart w:id="28" w:name="_Toc405818642"/>
      <w:bookmarkStart w:id="29" w:name="_Toc405909362"/>
      <w:bookmarkStart w:id="30" w:name="_Toc405909615"/>
      <w:bookmarkStart w:id="31" w:name="_Toc405910155"/>
      <w:bookmarkStart w:id="32" w:name="_Toc406506800"/>
      <w:bookmarkStart w:id="33" w:name="_Toc433898671"/>
      <w:bookmarkStart w:id="34" w:name="_Toc42078937"/>
      <w:bookmarkStart w:id="35" w:name="_Toc349055687"/>
      <w:bookmarkStart w:id="36" w:name="_Toc346552872"/>
      <w:bookmarkStart w:id="37" w:name="_Toc405544801"/>
      <w:r w:rsidRPr="001D346F">
        <w:lastRenderedPageBreak/>
        <w:t>Н</w:t>
      </w:r>
      <w:r w:rsidR="00187E76" w:rsidRPr="001D346F">
        <w:t>азначения и условия применения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B3462B" w:rsidRDefault="00B3462B" w:rsidP="001D346F">
      <w:pPr>
        <w:pStyle w:val="20"/>
      </w:pPr>
      <w:bookmarkStart w:id="38" w:name="_Toc497913695"/>
      <w:bookmarkStart w:id="39" w:name="_Toc497913779"/>
      <w:bookmarkStart w:id="40" w:name="_Toc511670358"/>
      <w:bookmarkStart w:id="41" w:name="_Toc519839784"/>
      <w:bookmarkStart w:id="42" w:name="_Toc519843942"/>
      <w:bookmarkStart w:id="43" w:name="_Toc523131292"/>
      <w:bookmarkStart w:id="44" w:name="_Toc523837472"/>
      <w:bookmarkStart w:id="45" w:name="_Toc524013877"/>
      <w:bookmarkStart w:id="46" w:name="_Toc349055685"/>
      <w:bookmarkStart w:id="47" w:name="_Toc346552870"/>
      <w:bookmarkStart w:id="48" w:name="_Toc349122912"/>
      <w:bookmarkStart w:id="49" w:name="_Toc350246555"/>
      <w:bookmarkStart w:id="50" w:name="_Toc405818643"/>
      <w:bookmarkStart w:id="51" w:name="_Toc405909363"/>
      <w:bookmarkStart w:id="52" w:name="_Toc405909616"/>
      <w:bookmarkStart w:id="53" w:name="_Toc405910156"/>
      <w:bookmarkStart w:id="54" w:name="_Toc406506801"/>
      <w:bookmarkStart w:id="55" w:name="_Toc433898672"/>
      <w:bookmarkStart w:id="56" w:name="_Toc42078938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3462B">
        <w:t>Функции</w:t>
      </w:r>
      <w:r w:rsidRPr="007C732A">
        <w:t>, для автоматизации которых предназначена система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:rsidR="00184EB0" w:rsidRPr="00866BDB" w:rsidRDefault="00184EB0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Федеральный регистр </w:t>
      </w:r>
      <w:r w:rsidR="00952860">
        <w:rPr>
          <w:rStyle w:val="phnormal2"/>
        </w:rPr>
        <w:t>1</w:t>
      </w:r>
      <w:r w:rsidR="00991101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Pr="00866BDB">
        <w:rPr>
          <w:rStyle w:val="phnormal2"/>
        </w:rPr>
        <w:t xml:space="preserve"> предназначен для автоматизации следующих видов деятельности:</w:t>
      </w:r>
    </w:p>
    <w:p w:rsidR="00184EB0" w:rsidRPr="001D346F" w:rsidRDefault="00184EB0" w:rsidP="00866BDB">
      <w:pPr>
        <w:pStyle w:val="phlistitemized1"/>
      </w:pPr>
      <w:r w:rsidRPr="001D346F">
        <w:t xml:space="preserve">сбор, обработка и хранение персональных данных граждан Российской Федерации, включённых и/или исключённых из Федерального регистра </w:t>
      </w:r>
      <w:r w:rsidR="00952860">
        <w:t>1</w:t>
      </w:r>
      <w:r w:rsidR="00991101">
        <w:t>4</w:t>
      </w:r>
      <w:r w:rsidR="00952860">
        <w:t xml:space="preserve"> нозологий</w:t>
      </w:r>
      <w:r w:rsidRPr="001D346F">
        <w:t>, с возможностью просмотра информации;</w:t>
      </w:r>
    </w:p>
    <w:p w:rsidR="00184EB0" w:rsidRPr="001D346F" w:rsidRDefault="00184EB0" w:rsidP="00866BDB">
      <w:pPr>
        <w:pStyle w:val="phlistitemized1"/>
      </w:pPr>
      <w:r w:rsidRPr="001D346F">
        <w:t>поиск данных по ключевым полям, в том числе с применением расширенного поиска;</w:t>
      </w:r>
    </w:p>
    <w:p w:rsidR="00184EB0" w:rsidRPr="001D346F" w:rsidRDefault="00184EB0" w:rsidP="00866BDB">
      <w:pPr>
        <w:pStyle w:val="phlistitemized1"/>
      </w:pPr>
      <w:r w:rsidRPr="001D346F">
        <w:t>прикрепление скан-копий документов к регистровой записи пациента, сведениям о выписанных и отпущенных рецептах;</w:t>
      </w:r>
    </w:p>
    <w:p w:rsidR="00184EB0" w:rsidRDefault="00184EB0" w:rsidP="00866BDB">
      <w:pPr>
        <w:pStyle w:val="phlistitemized1"/>
      </w:pPr>
      <w:r w:rsidRPr="001D346F">
        <w:t>интеграция на уровне данных с информационными системами органов управления здравоохранением субъектов Российской Федерации в части предоставления сведений</w:t>
      </w:r>
      <w:r>
        <w:t>:</w:t>
      </w:r>
    </w:p>
    <w:p w:rsidR="00184EB0" w:rsidRDefault="00184EB0" w:rsidP="00866BDB">
      <w:pPr>
        <w:pStyle w:val="phlistitemized2"/>
      </w:pPr>
      <w:r>
        <w:t>о включении или исключении пациента из регистра;</w:t>
      </w:r>
    </w:p>
    <w:p w:rsidR="00184EB0" w:rsidRDefault="00184EB0" w:rsidP="00866BDB">
      <w:pPr>
        <w:pStyle w:val="phlistitemized2"/>
      </w:pPr>
      <w:r>
        <w:t>о выписанных и отпущенных лекарственных препаратах по рецептам;</w:t>
      </w:r>
    </w:p>
    <w:p w:rsidR="00184EB0" w:rsidRDefault="00184EB0" w:rsidP="00866BDB">
      <w:pPr>
        <w:pStyle w:val="phlistitemized2"/>
      </w:pPr>
      <w:r>
        <w:t>о персонифицированных потребностях в лекарственных препаратах субъектов РФ;</w:t>
      </w:r>
    </w:p>
    <w:p w:rsidR="00184EB0" w:rsidRDefault="00184EB0" w:rsidP="00866BDB">
      <w:pPr>
        <w:pStyle w:val="phlistitemized2"/>
      </w:pPr>
      <w:r>
        <w:t>об остатках лекарственных пр</w:t>
      </w:r>
      <w:r w:rsidR="001D346F">
        <w:t>епаратов на складах организаций.</w:t>
      </w:r>
    </w:p>
    <w:p w:rsidR="00184EB0" w:rsidRDefault="00184EB0" w:rsidP="00866BDB">
      <w:pPr>
        <w:pStyle w:val="phlistitemized1"/>
      </w:pPr>
      <w:r>
        <w:t>интеграционное взаимодействие с Системой АХД в части:</w:t>
      </w:r>
    </w:p>
    <w:p w:rsidR="00184EB0" w:rsidRPr="00556BE4" w:rsidRDefault="00184EB0" w:rsidP="00866BDB">
      <w:pPr>
        <w:pStyle w:val="phlistitemized2"/>
      </w:pPr>
      <w:r w:rsidRPr="00556BE4">
        <w:t>передачи заявок субъектов РФ на поставку лекарственных препаратов (их статусы) в Систему АХД;</w:t>
      </w:r>
    </w:p>
    <w:p w:rsidR="00184EB0" w:rsidRPr="00556BE4" w:rsidRDefault="00AE6638" w:rsidP="00866BDB">
      <w:pPr>
        <w:pStyle w:val="phlistitemized2"/>
      </w:pPr>
      <w:r>
        <w:t>получение</w:t>
      </w:r>
      <w:r w:rsidRPr="00556BE4">
        <w:t xml:space="preserve"> </w:t>
      </w:r>
      <w:r w:rsidR="00184EB0" w:rsidRPr="00556BE4">
        <w:t>сведений о поставках лекарственных препарато</w:t>
      </w:r>
      <w:r w:rsidR="00866BDB">
        <w:t>в по государственным контрактам.</w:t>
      </w:r>
    </w:p>
    <w:p w:rsidR="00184EB0" w:rsidRDefault="00184EB0" w:rsidP="00866BDB">
      <w:pPr>
        <w:pStyle w:val="phlistitemized1"/>
      </w:pPr>
      <w:r w:rsidRPr="00866BDB">
        <w:t>расчёт персонифицированной потребности пациентов в лекарственных препаратах в соответствии с требованиями стандартов лечения по выбранной нозологии (под расчётом подразумевается: возможность ввода персонифицированных потребностей с выполнением проверок на соответствие введённых значений потребностям в стандартах лечения, перевода введённых значений из единиц измерения дозировок в единицы измерения номенклатурных наименований заявок на поставку лекарственных препаратов</w:t>
      </w:r>
      <w:r>
        <w:t>);</w:t>
      </w:r>
    </w:p>
    <w:p w:rsidR="00184EB0" w:rsidRDefault="00184EB0" w:rsidP="00866BDB">
      <w:pPr>
        <w:pStyle w:val="phlistitemized1"/>
      </w:pPr>
      <w:r>
        <w:lastRenderedPageBreak/>
        <w:t>формирование заявок на поставки лекарственных препаратов отдельно по нозологиям в разрезе субъектов РФ;</w:t>
      </w:r>
    </w:p>
    <w:p w:rsidR="00184EB0" w:rsidRDefault="00184EB0" w:rsidP="00866BDB">
      <w:pPr>
        <w:pStyle w:val="phlistitemized1"/>
      </w:pPr>
      <w:r>
        <w:t>сбор данных по остаткам и перераспределению лекарственных препаратов между субъектами РФ в случае выявления избытка и/или недостатка лекарственных п</w:t>
      </w:r>
      <w:r w:rsidR="002A528E">
        <w:t xml:space="preserve">репаратов в </w:t>
      </w:r>
      <w:r>
        <w:t>субъектах РФ;</w:t>
      </w:r>
    </w:p>
    <w:p w:rsidR="00184EB0" w:rsidRDefault="00184EB0" w:rsidP="00866BDB">
      <w:pPr>
        <w:pStyle w:val="phlistitemized1"/>
      </w:pPr>
      <w:r>
        <w:t>формирование аналитических и отчётных форм.</w:t>
      </w:r>
    </w:p>
    <w:p w:rsidR="00B3462B" w:rsidRPr="005C4C82" w:rsidRDefault="00B3462B" w:rsidP="0097095E">
      <w:pPr>
        <w:pStyle w:val="20"/>
      </w:pPr>
      <w:bookmarkStart w:id="57" w:name="_Toc405902066"/>
      <w:bookmarkStart w:id="58" w:name="_Toc406506802"/>
      <w:bookmarkStart w:id="59" w:name="_Toc433898673"/>
      <w:bookmarkStart w:id="60" w:name="_Ref464742123"/>
      <w:bookmarkStart w:id="61" w:name="_Toc42078939"/>
      <w:r w:rsidRPr="00B3462B">
        <w:t>Условия</w:t>
      </w:r>
      <w:r w:rsidRPr="005C4C82">
        <w:t>, при соблюдении которых обеспечивается применение системы</w:t>
      </w:r>
      <w:bookmarkEnd w:id="57"/>
      <w:bookmarkEnd w:id="58"/>
      <w:bookmarkEnd w:id="59"/>
      <w:bookmarkEnd w:id="60"/>
      <w:bookmarkEnd w:id="61"/>
    </w:p>
    <w:p w:rsidR="00381FD1" w:rsidRPr="00381FD1" w:rsidRDefault="00381FD1" w:rsidP="00381FD1">
      <w:pPr>
        <w:pStyle w:val="phlistitemizedtitle"/>
        <w:rPr>
          <w:color w:val="000000"/>
        </w:rPr>
      </w:pPr>
      <w:r w:rsidRPr="0017625F">
        <w:rPr>
          <w:color w:val="000000"/>
        </w:rPr>
        <w:t>Внесение сведений в ФР</w:t>
      </w:r>
      <w:r w:rsidR="00876DFF" w:rsidRPr="00876DFF">
        <w:rPr>
          <w:color w:val="000000"/>
        </w:rPr>
        <w:t xml:space="preserve"> 14Н </w:t>
      </w:r>
      <w:r w:rsidRPr="0017625F">
        <w:rPr>
          <w:color w:val="000000"/>
        </w:rPr>
        <w:t xml:space="preserve"> возможно либо путем ручного ввода данных в пользовательский интерфейс, либо путем передачи данных посредством интеграционных профилей. Иные способы ввода данных недопустимы.</w:t>
      </w:r>
    </w:p>
    <w:p w:rsidR="00B3462B" w:rsidRDefault="00B3462B" w:rsidP="00866BDB">
      <w:pPr>
        <w:pStyle w:val="phlistitemizedtitle"/>
      </w:pPr>
      <w:r>
        <w:t xml:space="preserve">Для </w:t>
      </w:r>
      <w:r w:rsidR="005913CD">
        <w:t>корректной работы в Системе</w:t>
      </w:r>
      <w:r>
        <w:t xml:space="preserve"> необходимо наличие следующих минимальных технических средств:</w:t>
      </w:r>
    </w:p>
    <w:p w:rsidR="00C316FD" w:rsidRPr="00CB0249" w:rsidRDefault="00C316FD" w:rsidP="00866BDB">
      <w:pPr>
        <w:pStyle w:val="phlistitemized1"/>
      </w:pPr>
      <w:r w:rsidRPr="00CB0249">
        <w:t>IBM-совместимый ПК, с частотой процессора 700 МГц и выше;</w:t>
      </w:r>
    </w:p>
    <w:p w:rsidR="00C316FD" w:rsidRPr="00CB0249" w:rsidRDefault="00C316FD" w:rsidP="00866BDB">
      <w:pPr>
        <w:pStyle w:val="phlistitemized1"/>
      </w:pPr>
      <w:r>
        <w:t>1024</w:t>
      </w:r>
      <w:r w:rsidRPr="00CB0249">
        <w:t xml:space="preserve"> Мб ОЗУ;</w:t>
      </w:r>
    </w:p>
    <w:p w:rsidR="00C316FD" w:rsidRPr="00CB0249" w:rsidRDefault="00C316FD" w:rsidP="00866BDB">
      <w:pPr>
        <w:pStyle w:val="phlistitemized1"/>
      </w:pPr>
      <w:r>
        <w:t xml:space="preserve">операционная система </w:t>
      </w:r>
      <w:proofErr w:type="spellStart"/>
      <w:r>
        <w:t>Windows</w:t>
      </w:r>
      <w:proofErr w:type="spellEnd"/>
      <w:r>
        <w:t xml:space="preserve"> </w:t>
      </w:r>
      <w:r w:rsidRPr="00CB0249">
        <w:t>7/8</w:t>
      </w:r>
      <w:r>
        <w:t>/10</w:t>
      </w:r>
      <w:r w:rsidRPr="00CB0249">
        <w:t>.</w:t>
      </w:r>
    </w:p>
    <w:p w:rsidR="00C316FD" w:rsidRPr="00866BDB" w:rsidRDefault="00C316FD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Рекомендуемые технические средства:</w:t>
      </w:r>
    </w:p>
    <w:p w:rsidR="00C316FD" w:rsidRPr="00CB0249" w:rsidRDefault="00C316FD" w:rsidP="00866BDB">
      <w:pPr>
        <w:pStyle w:val="phlistitemized1"/>
      </w:pPr>
      <w:r w:rsidRPr="00CB0249">
        <w:t>ПК с тактовой частотой процессора 2 ГГц и выше;</w:t>
      </w:r>
    </w:p>
    <w:p w:rsidR="00C316FD" w:rsidRPr="00CB0249" w:rsidRDefault="00C316FD" w:rsidP="00866BDB">
      <w:pPr>
        <w:pStyle w:val="phlistitemized1"/>
      </w:pPr>
      <w:r w:rsidRPr="00CB0249">
        <w:t>2 Гб ОЗУ;</w:t>
      </w:r>
    </w:p>
    <w:p w:rsidR="00C316FD" w:rsidRPr="00CB0249" w:rsidRDefault="00C316FD" w:rsidP="00866BDB">
      <w:pPr>
        <w:pStyle w:val="phlistitemized1"/>
      </w:pPr>
      <w:r w:rsidRPr="00CB0249">
        <w:t xml:space="preserve">операционная система </w:t>
      </w:r>
      <w:proofErr w:type="spellStart"/>
      <w:r w:rsidRPr="00CB0249">
        <w:t>Windows</w:t>
      </w:r>
      <w:proofErr w:type="spellEnd"/>
      <w:r w:rsidRPr="00CB0249">
        <w:t xml:space="preserve"> 7/8</w:t>
      </w:r>
      <w:r>
        <w:t>/10</w:t>
      </w:r>
      <w:r w:rsidRPr="00CB0249">
        <w:t>.</w:t>
      </w:r>
    </w:p>
    <w:p w:rsidR="00C316FD" w:rsidRPr="00866BDB" w:rsidRDefault="00C316FD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Персональный компьютер должен быть подключен к сети Интернет со скоростью передачи данных не менее 1 Мбит/с.</w:t>
      </w:r>
    </w:p>
    <w:p w:rsidR="00C316FD" w:rsidRDefault="00C316FD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Системные программные средства, необходимые для работы с Системой, должны быть представлены лицензионной локализованной версией системного программного обеспечения.</w:t>
      </w:r>
    </w:p>
    <w:p w:rsidR="00876DFF" w:rsidRPr="0017625F" w:rsidRDefault="00876DFF" w:rsidP="00876DFF">
      <w:pPr>
        <w:pStyle w:val="phnormal"/>
        <w:rPr>
          <w:color w:val="000000"/>
        </w:rPr>
      </w:pPr>
      <w:r w:rsidRPr="0017625F">
        <w:rPr>
          <w:color w:val="000000"/>
        </w:rPr>
        <w:t>Использование учетной записи пользователя информационной системы другими лицами недопустимо. В случае необходимости расширения количества пользователя информационной системы необходимо подать заявку на предоставление доступа в службу технической поддержки ЕГИСЗ.</w:t>
      </w:r>
    </w:p>
    <w:p w:rsidR="00876DFF" w:rsidRPr="0017625F" w:rsidRDefault="00876DFF" w:rsidP="00876DFF">
      <w:pPr>
        <w:pStyle w:val="phnormal"/>
        <w:rPr>
          <w:color w:val="000000"/>
        </w:rPr>
      </w:pPr>
      <w:r w:rsidRPr="0017625F">
        <w:rPr>
          <w:color w:val="000000"/>
        </w:rPr>
        <w:t>ЕГИСЗ является объектом критической информационной инфраструктуры Российской Федерации. В связи с этим в ЕГИСЗ организован постоянный мониторинг подозрительной активности пользователей. В случ</w:t>
      </w:r>
      <w:bookmarkStart w:id="62" w:name="_GoBack"/>
      <w:bookmarkEnd w:id="62"/>
      <w:r w:rsidRPr="0017625F">
        <w:rPr>
          <w:color w:val="000000"/>
        </w:rPr>
        <w:t xml:space="preserve">ае выявления подозрительной активности данные об </w:t>
      </w:r>
      <w:r w:rsidRPr="0017625F">
        <w:rPr>
          <w:color w:val="000000"/>
        </w:rPr>
        <w:lastRenderedPageBreak/>
        <w:t>инциденте передаются в Государственную систему обнаружения, предупреждения и ликвидации последствий компьютерных атак ФСБ России.</w:t>
      </w:r>
    </w:p>
    <w:p w:rsidR="00876DFF" w:rsidRPr="00866BDB" w:rsidRDefault="00876DFF" w:rsidP="00BE7DCD">
      <w:pPr>
        <w:pStyle w:val="phnormal"/>
        <w:rPr>
          <w:rStyle w:val="phnormal2"/>
        </w:rPr>
      </w:pPr>
    </w:p>
    <w:p w:rsidR="00B3462B" w:rsidRPr="00EE342D" w:rsidRDefault="00B3462B" w:rsidP="0097095E">
      <w:pPr>
        <w:pStyle w:val="13"/>
      </w:pPr>
      <w:bookmarkStart w:id="63" w:name="_Toc406506803"/>
      <w:bookmarkStart w:id="64" w:name="_Toc433898674"/>
      <w:bookmarkStart w:id="65" w:name="_Toc42078940"/>
      <w:r w:rsidRPr="00B3462B">
        <w:lastRenderedPageBreak/>
        <w:t>П</w:t>
      </w:r>
      <w:r w:rsidR="00187E76">
        <w:t>одготовка к работе</w:t>
      </w:r>
      <w:bookmarkEnd w:id="35"/>
      <w:bookmarkEnd w:id="36"/>
      <w:bookmarkEnd w:id="37"/>
      <w:bookmarkEnd w:id="63"/>
      <w:bookmarkEnd w:id="64"/>
      <w:bookmarkEnd w:id="65"/>
    </w:p>
    <w:p w:rsidR="00B3462B" w:rsidRPr="00EE342D" w:rsidRDefault="00B3462B" w:rsidP="002E7480">
      <w:pPr>
        <w:pStyle w:val="20"/>
      </w:pPr>
      <w:bookmarkStart w:id="66" w:name="_Toc433888222"/>
      <w:bookmarkStart w:id="67" w:name="_Toc433895133"/>
      <w:bookmarkStart w:id="68" w:name="_Toc433895227"/>
      <w:bookmarkStart w:id="69" w:name="_Toc433895285"/>
      <w:bookmarkStart w:id="70" w:name="_Toc433898675"/>
      <w:bookmarkStart w:id="71" w:name="_Toc433888223"/>
      <w:bookmarkStart w:id="72" w:name="_Toc433895134"/>
      <w:bookmarkStart w:id="73" w:name="_Toc433895228"/>
      <w:bookmarkStart w:id="74" w:name="_Toc433895286"/>
      <w:bookmarkStart w:id="75" w:name="_Toc433898676"/>
      <w:bookmarkStart w:id="76" w:name="_Toc497913699"/>
      <w:bookmarkStart w:id="77" w:name="_Toc497913783"/>
      <w:bookmarkStart w:id="78" w:name="_Toc511670362"/>
      <w:bookmarkStart w:id="79" w:name="_Toc519839788"/>
      <w:bookmarkStart w:id="80" w:name="_Toc519843946"/>
      <w:bookmarkStart w:id="81" w:name="_Toc523131296"/>
      <w:bookmarkStart w:id="82" w:name="_Toc523837476"/>
      <w:bookmarkStart w:id="83" w:name="_Toc524013881"/>
      <w:bookmarkStart w:id="84" w:name="_Toc524075777"/>
      <w:bookmarkStart w:id="85" w:name="_Toc349055689"/>
      <w:bookmarkStart w:id="86" w:name="_Toc346552874"/>
      <w:bookmarkStart w:id="87" w:name="_Toc405544803"/>
      <w:bookmarkStart w:id="88" w:name="_Toc406506805"/>
      <w:bookmarkStart w:id="89" w:name="_Toc433898677"/>
      <w:bookmarkStart w:id="90" w:name="_Ref464742133"/>
      <w:bookmarkStart w:id="91" w:name="_Toc42078941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Pr="00B3462B">
        <w:t>Порядок</w:t>
      </w:r>
      <w:r w:rsidRPr="00EE342D">
        <w:t xml:space="preserve"> загрузки данных и программ</w:t>
      </w:r>
      <w:bookmarkEnd w:id="85"/>
      <w:bookmarkEnd w:id="86"/>
      <w:bookmarkEnd w:id="87"/>
      <w:bookmarkEnd w:id="88"/>
      <w:bookmarkEnd w:id="89"/>
      <w:bookmarkEnd w:id="90"/>
      <w:bookmarkEnd w:id="91"/>
    </w:p>
    <w:p w:rsidR="005913CD" w:rsidRPr="00866BDB" w:rsidRDefault="00AF5938" w:rsidP="00BE7DCD">
      <w:pPr>
        <w:pStyle w:val="phnormal"/>
        <w:rPr>
          <w:rStyle w:val="phnormal2"/>
        </w:rPr>
      </w:pPr>
      <w:bookmarkStart w:id="92" w:name="_Toc403384849"/>
      <w:bookmarkStart w:id="93" w:name="_Toc405544804"/>
      <w:bookmarkStart w:id="94" w:name="_Toc406506806"/>
      <w:bookmarkStart w:id="95" w:name="_Toc433898678"/>
      <w:bookmarkStart w:id="96" w:name="_Ref464742604"/>
      <w:r w:rsidRPr="00866BDB">
        <w:rPr>
          <w:rStyle w:val="phnormal2"/>
        </w:rPr>
        <w:t xml:space="preserve">Для начала работы с Системой на рабочем месте пользователя должен быть настроен постоянный доступ к сети Интернет. </w:t>
      </w:r>
    </w:p>
    <w:p w:rsidR="00AF5938" w:rsidRPr="00866BDB" w:rsidRDefault="00AF5938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Интерфейс пользователя Системы поддерживает следующие веб-браузеры:</w:t>
      </w:r>
    </w:p>
    <w:p w:rsidR="00AF5938" w:rsidRPr="00866BDB" w:rsidRDefault="00AF5938" w:rsidP="00BE7DCD">
      <w:pPr>
        <w:pStyle w:val="phnormal"/>
        <w:rPr>
          <w:rStyle w:val="phnormal2"/>
        </w:rPr>
      </w:pPr>
      <w:proofErr w:type="spellStart"/>
      <w:r w:rsidRPr="00866BDB">
        <w:rPr>
          <w:rStyle w:val="phnormal2"/>
        </w:rPr>
        <w:t>Google</w:t>
      </w:r>
      <w:proofErr w:type="spellEnd"/>
      <w:r w:rsidRPr="00866BDB">
        <w:rPr>
          <w:rStyle w:val="phnormal2"/>
        </w:rPr>
        <w:t xml:space="preserve"> </w:t>
      </w:r>
      <w:proofErr w:type="spellStart"/>
      <w:r w:rsidRPr="00866BDB">
        <w:rPr>
          <w:rStyle w:val="phnormal2"/>
        </w:rPr>
        <w:t>Chrome</w:t>
      </w:r>
      <w:proofErr w:type="spellEnd"/>
      <w:r w:rsidRPr="00866BDB">
        <w:rPr>
          <w:rStyle w:val="phnormal2"/>
        </w:rPr>
        <w:t xml:space="preserve"> от версии 40.0 и выше;</w:t>
      </w:r>
    </w:p>
    <w:p w:rsidR="00AF5938" w:rsidRPr="00866BDB" w:rsidRDefault="00AF5938" w:rsidP="00BE7DCD">
      <w:pPr>
        <w:pStyle w:val="phnormal"/>
        <w:rPr>
          <w:rStyle w:val="phnormal2"/>
        </w:rPr>
      </w:pPr>
      <w:proofErr w:type="spellStart"/>
      <w:r w:rsidRPr="00866BDB">
        <w:rPr>
          <w:rStyle w:val="phnormal2"/>
        </w:rPr>
        <w:t>Mozilla</w:t>
      </w:r>
      <w:proofErr w:type="spellEnd"/>
      <w:r w:rsidRPr="00866BDB">
        <w:rPr>
          <w:rStyle w:val="phnormal2"/>
        </w:rPr>
        <w:t xml:space="preserve"> </w:t>
      </w:r>
      <w:proofErr w:type="spellStart"/>
      <w:r w:rsidRPr="00866BDB">
        <w:rPr>
          <w:rStyle w:val="phnormal2"/>
        </w:rPr>
        <w:t>Firefox</w:t>
      </w:r>
      <w:proofErr w:type="spellEnd"/>
      <w:r w:rsidRPr="00866BDB">
        <w:rPr>
          <w:rStyle w:val="phnormal2"/>
        </w:rPr>
        <w:t xml:space="preserve"> от версии 50.0 и выше;</w:t>
      </w:r>
    </w:p>
    <w:p w:rsidR="00AF5938" w:rsidRPr="00866BDB" w:rsidRDefault="00AF5938" w:rsidP="00BE7DCD">
      <w:pPr>
        <w:pStyle w:val="phnormal"/>
        <w:rPr>
          <w:rStyle w:val="phnormal2"/>
        </w:rPr>
      </w:pPr>
      <w:proofErr w:type="spellStart"/>
      <w:r w:rsidRPr="00866BDB">
        <w:rPr>
          <w:rStyle w:val="phnormal2"/>
        </w:rPr>
        <w:t>Internet</w:t>
      </w:r>
      <w:proofErr w:type="spellEnd"/>
      <w:r w:rsidRPr="00866BDB">
        <w:rPr>
          <w:rStyle w:val="phnormal2"/>
        </w:rPr>
        <w:t xml:space="preserve"> </w:t>
      </w:r>
      <w:proofErr w:type="spellStart"/>
      <w:r w:rsidRPr="00866BDB">
        <w:rPr>
          <w:rStyle w:val="phnormal2"/>
        </w:rPr>
        <w:t>Explorer</w:t>
      </w:r>
      <w:proofErr w:type="spellEnd"/>
      <w:r w:rsidRPr="00866BDB">
        <w:rPr>
          <w:rStyle w:val="phnormal2"/>
        </w:rPr>
        <w:t xml:space="preserve"> от версии 9.0 и выше.</w:t>
      </w:r>
    </w:p>
    <w:p w:rsidR="00B3462B" w:rsidRPr="00B45474" w:rsidRDefault="00B3462B" w:rsidP="0097095E">
      <w:pPr>
        <w:pStyle w:val="3"/>
      </w:pPr>
      <w:bookmarkStart w:id="97" w:name="_Ref511655540"/>
      <w:bookmarkStart w:id="98" w:name="_Toc42078942"/>
      <w:r w:rsidRPr="00B45474">
        <w:t xml:space="preserve">Вход в </w:t>
      </w:r>
      <w:bookmarkEnd w:id="92"/>
      <w:bookmarkEnd w:id="93"/>
      <w:bookmarkEnd w:id="94"/>
      <w:bookmarkEnd w:id="95"/>
      <w:bookmarkEnd w:id="96"/>
      <w:bookmarkEnd w:id="97"/>
      <w:r w:rsidR="005913CD">
        <w:t>Систему</w:t>
      </w:r>
      <w:bookmarkEnd w:id="98"/>
    </w:p>
    <w:p w:rsidR="00560FB6" w:rsidRPr="003A057E" w:rsidRDefault="00560FB6" w:rsidP="00560FB6">
      <w:pPr>
        <w:pStyle w:val="phnormal"/>
        <w:rPr>
          <w:color w:val="000000" w:themeColor="text1"/>
        </w:rPr>
      </w:pPr>
      <w:bookmarkStart w:id="99" w:name="_Toc433898680"/>
      <w:bookmarkStart w:id="100" w:name="_Toc403384850"/>
      <w:bookmarkStart w:id="101" w:name="_Toc405544805"/>
      <w:bookmarkStart w:id="102" w:name="_Toc406506808"/>
      <w:bookmarkStart w:id="103" w:name="_Toc42078943"/>
      <w:r w:rsidRPr="003A057E">
        <w:rPr>
          <w:color w:val="000000" w:themeColor="text1"/>
        </w:rPr>
        <w:t xml:space="preserve">Для успешного входа в Систему необходимо открыть </w:t>
      </w:r>
      <w:r w:rsidRPr="003A057E">
        <w:rPr>
          <w:color w:val="000000" w:themeColor="text1"/>
          <w:lang w:val="en-US"/>
        </w:rPr>
        <w:t>web</w:t>
      </w:r>
      <w:r w:rsidRPr="003A057E">
        <w:rPr>
          <w:color w:val="000000" w:themeColor="text1"/>
        </w:rPr>
        <w:t>-браузер и в адресной строке ввести http://nr.egisz.rosminzdrav.ru/. На экране отобразится страница авторизации ИА (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REF _Ref13142776 \h </w:instrText>
      </w:r>
      <w:r w:rsidRPr="003A057E">
        <w:rPr>
          <w:color w:val="000000" w:themeColor="text1"/>
        </w:rPr>
      </w:r>
      <w:r w:rsidRPr="003A057E">
        <w:rPr>
          <w:color w:val="000000" w:themeColor="text1"/>
        </w:rPr>
        <w:fldChar w:fldCharType="separate"/>
      </w:r>
      <w:r w:rsidR="000422E7" w:rsidRPr="003A057E">
        <w:rPr>
          <w:color w:val="000000" w:themeColor="text1"/>
        </w:rPr>
        <w:t>Рисунок </w:t>
      </w:r>
      <w:r w:rsidR="000422E7">
        <w:rPr>
          <w:noProof/>
          <w:color w:val="000000" w:themeColor="text1"/>
        </w:rPr>
        <w:t>1</w:t>
      </w:r>
      <w:r w:rsidRPr="003A057E">
        <w:rPr>
          <w:color w:val="000000" w:themeColor="text1"/>
        </w:rPr>
        <w:fldChar w:fldCharType="end"/>
      </w:r>
      <w:r w:rsidRPr="003A057E">
        <w:rPr>
          <w:color w:val="000000" w:themeColor="text1"/>
        </w:rPr>
        <w:t>).</w:t>
      </w:r>
    </w:p>
    <w:p w:rsidR="00560FB6" w:rsidRPr="003A057E" w:rsidRDefault="00560FB6" w:rsidP="00560FB6">
      <w:pPr>
        <w:pStyle w:val="phfigure0"/>
        <w:rPr>
          <w:color w:val="000000" w:themeColor="text1"/>
        </w:rPr>
      </w:pPr>
      <w:r w:rsidRPr="003A057E">
        <w:rPr>
          <w:noProof/>
          <w:color w:val="000000" w:themeColor="text1"/>
        </w:rPr>
        <w:drawing>
          <wp:inline distT="0" distB="0" distL="0" distR="0" wp14:anchorId="063B54C0" wp14:editId="2D2EEBFE">
            <wp:extent cx="2476500" cy="3619500"/>
            <wp:effectExtent l="0" t="0" r="0" b="0"/>
            <wp:docPr id="181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FB6" w:rsidRPr="003A057E" w:rsidRDefault="00560FB6" w:rsidP="00560FB6">
      <w:pPr>
        <w:pStyle w:val="phfiguretitle"/>
        <w:rPr>
          <w:color w:val="000000" w:themeColor="text1"/>
        </w:rPr>
      </w:pPr>
      <w:bookmarkStart w:id="104" w:name="_Ref13142776"/>
      <w:r w:rsidRPr="003A057E">
        <w:rPr>
          <w:color w:val="000000" w:themeColor="text1"/>
        </w:rPr>
        <w:t>Рисунок 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SEQ Рисунок \* ARABIC </w:instrText>
      </w:r>
      <w:r w:rsidRPr="003A057E">
        <w:rPr>
          <w:color w:val="000000" w:themeColor="text1"/>
        </w:rPr>
        <w:fldChar w:fldCharType="separate"/>
      </w:r>
      <w:r w:rsidR="000422E7">
        <w:rPr>
          <w:noProof/>
          <w:color w:val="000000" w:themeColor="text1"/>
        </w:rPr>
        <w:t>1</w:t>
      </w:r>
      <w:r w:rsidRPr="003A057E">
        <w:rPr>
          <w:noProof/>
          <w:color w:val="000000" w:themeColor="text1"/>
        </w:rPr>
        <w:fldChar w:fldCharType="end"/>
      </w:r>
      <w:bookmarkEnd w:id="104"/>
      <w:r w:rsidRPr="003A057E">
        <w:rPr>
          <w:color w:val="000000" w:themeColor="text1"/>
        </w:rPr>
        <w:t xml:space="preserve"> – Страница авторизации ИА</w:t>
      </w:r>
    </w:p>
    <w:p w:rsidR="00560FB6" w:rsidRPr="003A057E" w:rsidRDefault="00560FB6" w:rsidP="00560FB6">
      <w:pPr>
        <w:pStyle w:val="phnormal"/>
        <w:rPr>
          <w:color w:val="000000" w:themeColor="text1"/>
        </w:rPr>
      </w:pPr>
      <w:r w:rsidRPr="003A057E">
        <w:rPr>
          <w:color w:val="000000" w:themeColor="text1"/>
        </w:rPr>
        <w:t xml:space="preserve">Для предоставления доступа в Систему через ИА необходимо иметь подтвержденную учетную запись на едином портале государственных услуг по адресу </w:t>
      </w:r>
      <w:hyperlink r:id="rId9" w:history="1">
        <w:r w:rsidRPr="003A057E">
          <w:rPr>
            <w:color w:val="000000" w:themeColor="text1"/>
          </w:rPr>
          <w:t>https://www.gosuslugi.ru/</w:t>
        </w:r>
      </w:hyperlink>
      <w:r w:rsidRPr="003A057E">
        <w:rPr>
          <w:color w:val="000000" w:themeColor="text1"/>
        </w:rPr>
        <w:t xml:space="preserve">, </w:t>
      </w:r>
      <w:r w:rsidRPr="003A057E">
        <w:rPr>
          <w:color w:val="000000" w:themeColor="text1"/>
        </w:rPr>
        <w:lastRenderedPageBreak/>
        <w:t>далее – направить заявку в СТП ЕГИСЗ по адресу egisz@rt-eu.ru (форма заявки приведена в приложении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_Ref524076545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0422E7">
        <w:t>Приложение 1</w:t>
      </w:r>
      <w:r>
        <w:rPr>
          <w:color w:val="000000" w:themeColor="text1"/>
        </w:rPr>
        <w:fldChar w:fldCharType="end"/>
      </w:r>
      <w:r w:rsidRPr="003A057E">
        <w:rPr>
          <w:color w:val="000000" w:themeColor="text1"/>
        </w:rPr>
        <w:t>)). Заявка должна содержать следующую информацию:</w:t>
      </w:r>
    </w:p>
    <w:p w:rsidR="00560FB6" w:rsidRPr="003A057E" w:rsidRDefault="00560FB6" w:rsidP="00560FB6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 w:rsidRPr="003A057E">
        <w:rPr>
          <w:rFonts w:eastAsia="Calibri"/>
          <w:color w:val="000000" w:themeColor="text1"/>
        </w:rPr>
        <w:t>СНИЛС;</w:t>
      </w:r>
    </w:p>
    <w:p w:rsidR="00560FB6" w:rsidRPr="003A057E" w:rsidRDefault="00560FB6" w:rsidP="00560FB6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>
        <w:rPr>
          <w:rFonts w:eastAsia="Calibri"/>
          <w:color w:val="000000" w:themeColor="text1"/>
        </w:rPr>
        <w:t>ФИО;</w:t>
      </w:r>
    </w:p>
    <w:p w:rsidR="00560FB6" w:rsidRPr="003A057E" w:rsidRDefault="00560FB6" w:rsidP="00560FB6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 w:rsidRPr="003A057E">
        <w:rPr>
          <w:rFonts w:eastAsia="Calibri"/>
          <w:color w:val="000000" w:themeColor="text1"/>
        </w:rPr>
        <w:t>адрес электронной почты;</w:t>
      </w:r>
    </w:p>
    <w:p w:rsidR="00560FB6" w:rsidRPr="003A057E" w:rsidRDefault="00560FB6" w:rsidP="00560FB6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 w:rsidRPr="003A057E">
        <w:rPr>
          <w:rFonts w:eastAsia="Calibri"/>
          <w:color w:val="000000" w:themeColor="text1"/>
        </w:rPr>
        <w:t>субъект Российской Федерации;</w:t>
      </w:r>
    </w:p>
    <w:p w:rsidR="00560FB6" w:rsidRPr="003A057E" w:rsidRDefault="00560FB6" w:rsidP="00560FB6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 w:rsidRPr="003A057E">
        <w:rPr>
          <w:rFonts w:eastAsia="Calibri"/>
          <w:color w:val="000000" w:themeColor="text1"/>
        </w:rPr>
        <w:t xml:space="preserve">наименование </w:t>
      </w:r>
      <w:r w:rsidRPr="003A057E">
        <w:rPr>
          <w:color w:val="000000" w:themeColor="text1"/>
        </w:rPr>
        <w:t>орг</w:t>
      </w:r>
      <w:r w:rsidR="00D31F21">
        <w:rPr>
          <w:color w:val="000000" w:themeColor="text1"/>
        </w:rPr>
        <w:t>ана управления здравоохранением субъекта</w:t>
      </w:r>
      <w:r w:rsidRPr="003A057E">
        <w:rPr>
          <w:rFonts w:eastAsia="Calibri"/>
          <w:color w:val="000000" w:themeColor="text1"/>
        </w:rPr>
        <w:t>;</w:t>
      </w:r>
    </w:p>
    <w:p w:rsidR="00560FB6" w:rsidRPr="00D31F21" w:rsidRDefault="00D31F21" w:rsidP="00D31F21">
      <w:pPr>
        <w:pStyle w:val="phlistitemized1"/>
        <w:numPr>
          <w:ilvl w:val="0"/>
          <w:numId w:val="58"/>
        </w:numPr>
        <w:tabs>
          <w:tab w:val="clear" w:pos="1077"/>
          <w:tab w:val="num" w:pos="1315"/>
        </w:tabs>
        <w:ind w:left="1315" w:right="-2" w:hanging="464"/>
        <w:rPr>
          <w:rFonts w:eastAsia="Calibri"/>
          <w:color w:val="000000" w:themeColor="text1"/>
        </w:rPr>
      </w:pPr>
      <w:r>
        <w:rPr>
          <w:rFonts w:eastAsia="Calibri"/>
          <w:color w:val="000000" w:themeColor="text1"/>
        </w:rPr>
        <w:t>наименование ролей.</w:t>
      </w:r>
    </w:p>
    <w:p w:rsidR="00560FB6" w:rsidRPr="003A057E" w:rsidRDefault="00560FB6" w:rsidP="00560FB6">
      <w:pPr>
        <w:pStyle w:val="phnormal"/>
        <w:rPr>
          <w:color w:val="000000" w:themeColor="text1"/>
        </w:rPr>
      </w:pPr>
      <w:r w:rsidRPr="003A057E">
        <w:rPr>
          <w:color w:val="000000" w:themeColor="text1"/>
        </w:rPr>
        <w:t>На странице авторизации ИА необходимо ввести логин и пароль пользователя и нажать на кнопку «Войти». После чего произойдет переход на главную страницу (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REF _Ref398292957 \h  \* MERGEFORMAT </w:instrText>
      </w:r>
      <w:r w:rsidRPr="003A057E">
        <w:rPr>
          <w:color w:val="000000" w:themeColor="text1"/>
        </w:rPr>
      </w:r>
      <w:r w:rsidRPr="003A057E">
        <w:rPr>
          <w:color w:val="000000" w:themeColor="text1"/>
        </w:rPr>
        <w:fldChar w:fldCharType="separate"/>
      </w:r>
      <w:r w:rsidR="000422E7" w:rsidRPr="003A057E">
        <w:rPr>
          <w:color w:val="000000" w:themeColor="text1"/>
        </w:rPr>
        <w:t xml:space="preserve">Рисунок </w:t>
      </w:r>
      <w:r w:rsidR="000422E7">
        <w:rPr>
          <w:color w:val="000000" w:themeColor="text1"/>
        </w:rPr>
        <w:t>2</w:t>
      </w:r>
      <w:r w:rsidRPr="003A057E">
        <w:rPr>
          <w:color w:val="000000" w:themeColor="text1"/>
        </w:rPr>
        <w:fldChar w:fldCharType="end"/>
      </w:r>
      <w:r w:rsidRPr="003A057E">
        <w:rPr>
          <w:color w:val="000000" w:themeColor="text1"/>
        </w:rPr>
        <w:t>).</w:t>
      </w:r>
    </w:p>
    <w:p w:rsidR="00560FB6" w:rsidRPr="003A057E" w:rsidRDefault="000422E7" w:rsidP="00560FB6">
      <w:pPr>
        <w:pStyle w:val="phfigure0"/>
        <w:rPr>
          <w:rFonts w:ascii="PF BeauSans Pro" w:hAnsi="PF BeauSans Pro"/>
          <w:color w:val="000000" w:themeColor="text1"/>
        </w:rPr>
      </w:pPr>
      <w:r>
        <w:rPr>
          <w:noProof/>
        </w:rPr>
        <w:drawing>
          <wp:inline distT="0" distB="0" distL="0" distR="0" wp14:anchorId="7C20497C" wp14:editId="7DB00E8F">
            <wp:extent cx="6209665" cy="267271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FB6" w:rsidRPr="003A057E" w:rsidRDefault="00560FB6" w:rsidP="00560FB6">
      <w:pPr>
        <w:pStyle w:val="phfiguretitle"/>
        <w:rPr>
          <w:color w:val="000000" w:themeColor="text1"/>
        </w:rPr>
      </w:pPr>
      <w:bookmarkStart w:id="105" w:name="_Ref398292957"/>
      <w:bookmarkStart w:id="106" w:name="_Ref398292950"/>
      <w:bookmarkStart w:id="107" w:name="_Ref58486353"/>
      <w:r w:rsidRPr="003A057E">
        <w:rPr>
          <w:color w:val="000000" w:themeColor="text1"/>
        </w:rPr>
        <w:t xml:space="preserve">Рисунок 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SEQ Рисунок \* ARABIC </w:instrText>
      </w:r>
      <w:r w:rsidRPr="003A057E">
        <w:rPr>
          <w:color w:val="000000" w:themeColor="text1"/>
        </w:rPr>
        <w:fldChar w:fldCharType="separate"/>
      </w:r>
      <w:r w:rsidR="000422E7">
        <w:rPr>
          <w:noProof/>
          <w:color w:val="000000" w:themeColor="text1"/>
        </w:rPr>
        <w:t>2</w:t>
      </w:r>
      <w:r w:rsidRPr="003A057E">
        <w:rPr>
          <w:noProof/>
          <w:color w:val="000000" w:themeColor="text1"/>
        </w:rPr>
        <w:fldChar w:fldCharType="end"/>
      </w:r>
      <w:bookmarkEnd w:id="105"/>
      <w:r w:rsidRPr="003A057E">
        <w:rPr>
          <w:color w:val="000000" w:themeColor="text1"/>
        </w:rPr>
        <w:t xml:space="preserve"> – </w:t>
      </w:r>
      <w:bookmarkEnd w:id="106"/>
      <w:r w:rsidRPr="003A057E">
        <w:rPr>
          <w:color w:val="000000" w:themeColor="text1"/>
        </w:rPr>
        <w:t>Главная страница Системы</w:t>
      </w:r>
      <w:bookmarkEnd w:id="107"/>
    </w:p>
    <w:p w:rsidR="00560FB6" w:rsidRPr="003A057E" w:rsidRDefault="00560FB6" w:rsidP="00560FB6">
      <w:pPr>
        <w:pStyle w:val="phnormal"/>
        <w:rPr>
          <w:color w:val="000000" w:themeColor="text1"/>
        </w:rPr>
      </w:pPr>
      <w:r w:rsidRPr="003A057E">
        <w:rPr>
          <w:b/>
          <w:color w:val="000000" w:themeColor="text1"/>
        </w:rPr>
        <w:t>Примечание</w:t>
      </w:r>
      <w:r w:rsidRPr="003A057E">
        <w:rPr>
          <w:color w:val="000000" w:themeColor="text1"/>
        </w:rPr>
        <w:t xml:space="preserve"> – Внешний вид главной страницы Системы зависит от роли пользователя и выданных ему прав.</w:t>
      </w:r>
    </w:p>
    <w:p w:rsidR="00560FB6" w:rsidRPr="003A057E" w:rsidRDefault="00560FB6" w:rsidP="00560FB6">
      <w:pPr>
        <w:pStyle w:val="phnormal"/>
        <w:rPr>
          <w:color w:val="000000" w:themeColor="text1"/>
        </w:rPr>
      </w:pPr>
      <w:r w:rsidRPr="003A057E">
        <w:rPr>
          <w:color w:val="000000" w:themeColor="text1"/>
        </w:rPr>
        <w:t>Для перехода в ФР</w:t>
      </w:r>
      <w:r w:rsidR="000422E7" w:rsidRPr="000422E7">
        <w:rPr>
          <w:color w:val="000000" w:themeColor="text1"/>
        </w:rPr>
        <w:t xml:space="preserve"> 14</w:t>
      </w:r>
      <w:r w:rsidR="000422E7">
        <w:rPr>
          <w:color w:val="000000" w:themeColor="text1"/>
        </w:rPr>
        <w:t>Н</w:t>
      </w:r>
      <w:r w:rsidRPr="003A057E">
        <w:rPr>
          <w:color w:val="000000" w:themeColor="text1"/>
        </w:rPr>
        <w:t xml:space="preserve"> необходимо нажать на </w:t>
      </w:r>
      <w:r w:rsidR="000422E7">
        <w:rPr>
          <w:color w:val="000000" w:themeColor="text1"/>
        </w:rPr>
        <w:t xml:space="preserve">ссылки </w:t>
      </w:r>
      <w:r w:rsidRPr="003A057E">
        <w:rPr>
          <w:color w:val="000000" w:themeColor="text1"/>
        </w:rPr>
        <w:t>(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REF _Ref19265415 \h </w:instrText>
      </w:r>
      <w:r w:rsidRPr="003A057E">
        <w:rPr>
          <w:color w:val="000000" w:themeColor="text1"/>
        </w:rPr>
      </w:r>
      <w:r w:rsidRPr="003A057E">
        <w:rPr>
          <w:color w:val="000000" w:themeColor="text1"/>
        </w:rPr>
        <w:fldChar w:fldCharType="separate"/>
      </w:r>
      <w:r w:rsidR="000422E7" w:rsidRPr="003A057E">
        <w:rPr>
          <w:color w:val="000000" w:themeColor="text1"/>
        </w:rPr>
        <w:t xml:space="preserve">Рисунок </w:t>
      </w:r>
      <w:r w:rsidR="000422E7">
        <w:rPr>
          <w:noProof/>
          <w:color w:val="000000" w:themeColor="text1"/>
        </w:rPr>
        <w:t>3</w:t>
      </w:r>
      <w:r w:rsidRPr="003A057E">
        <w:rPr>
          <w:color w:val="000000" w:themeColor="text1"/>
        </w:rPr>
        <w:fldChar w:fldCharType="end"/>
      </w:r>
      <w:r w:rsidRPr="003A057E">
        <w:rPr>
          <w:color w:val="000000" w:themeColor="text1"/>
        </w:rPr>
        <w:t>).</w:t>
      </w:r>
    </w:p>
    <w:p w:rsidR="00560FB6" w:rsidRPr="003A057E" w:rsidRDefault="000422E7" w:rsidP="00560FB6">
      <w:pPr>
        <w:pStyle w:val="phfigure0"/>
        <w:rPr>
          <w:color w:val="000000" w:themeColor="text1"/>
        </w:rPr>
      </w:pPr>
      <w:r>
        <w:rPr>
          <w:noProof/>
        </w:rPr>
        <w:drawing>
          <wp:inline distT="0" distB="0" distL="0" distR="0" wp14:anchorId="662B6F2B" wp14:editId="2B54C221">
            <wp:extent cx="2847975" cy="1495425"/>
            <wp:effectExtent l="0" t="0" r="9525" b="9525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FB6" w:rsidRPr="003A057E" w:rsidRDefault="00560FB6" w:rsidP="00560FB6">
      <w:pPr>
        <w:pStyle w:val="phfiguretitle"/>
        <w:rPr>
          <w:color w:val="000000" w:themeColor="text1"/>
        </w:rPr>
      </w:pPr>
      <w:bookmarkStart w:id="108" w:name="_Ref19265415"/>
      <w:r w:rsidRPr="003A057E">
        <w:rPr>
          <w:color w:val="000000" w:themeColor="text1"/>
        </w:rPr>
        <w:t xml:space="preserve">Рисунок 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SEQ Рисунок \* ARABIC </w:instrText>
      </w:r>
      <w:r w:rsidRPr="003A057E">
        <w:rPr>
          <w:color w:val="000000" w:themeColor="text1"/>
        </w:rPr>
        <w:fldChar w:fldCharType="separate"/>
      </w:r>
      <w:r w:rsidR="000422E7">
        <w:rPr>
          <w:noProof/>
          <w:color w:val="000000" w:themeColor="text1"/>
        </w:rPr>
        <w:t>3</w:t>
      </w:r>
      <w:r w:rsidRPr="003A057E">
        <w:rPr>
          <w:noProof/>
          <w:color w:val="000000" w:themeColor="text1"/>
        </w:rPr>
        <w:fldChar w:fldCharType="end"/>
      </w:r>
      <w:bookmarkEnd w:id="108"/>
      <w:r w:rsidRPr="003A057E">
        <w:rPr>
          <w:color w:val="000000" w:themeColor="text1"/>
        </w:rPr>
        <w:t xml:space="preserve"> – Вход в ФР</w:t>
      </w:r>
      <w:r w:rsidR="000422E7">
        <w:rPr>
          <w:color w:val="000000" w:themeColor="text1"/>
        </w:rPr>
        <w:t xml:space="preserve"> 14Н</w:t>
      </w:r>
    </w:p>
    <w:p w:rsidR="00560FB6" w:rsidRPr="003A057E" w:rsidRDefault="00560FB6" w:rsidP="00560FB6">
      <w:pPr>
        <w:pStyle w:val="phnormal"/>
        <w:rPr>
          <w:color w:val="000000" w:themeColor="text1"/>
        </w:rPr>
      </w:pPr>
      <w:r w:rsidRPr="003A057E">
        <w:rPr>
          <w:color w:val="000000" w:themeColor="text1"/>
        </w:rPr>
        <w:lastRenderedPageBreak/>
        <w:t>Также вход в ФР</w:t>
      </w:r>
      <w:r w:rsidR="000422E7">
        <w:rPr>
          <w:color w:val="000000" w:themeColor="text1"/>
        </w:rPr>
        <w:t xml:space="preserve"> 14Н</w:t>
      </w:r>
      <w:r w:rsidRPr="003A057E">
        <w:rPr>
          <w:color w:val="000000" w:themeColor="text1"/>
        </w:rPr>
        <w:t xml:space="preserve"> возможно осуществить посредством нажатия на ссылку «Регистры» в верхнем (главном) меню и выбора параметра «Федеральный регистр </w:t>
      </w:r>
      <w:r w:rsidR="000422E7">
        <w:rPr>
          <w:color w:val="000000" w:themeColor="text1"/>
        </w:rPr>
        <w:t>14 нозологий</w:t>
      </w:r>
      <w:r w:rsidRPr="003A057E">
        <w:rPr>
          <w:color w:val="000000" w:themeColor="text1"/>
        </w:rPr>
        <w:t>» (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REF _Ref468973882 \h  \* MERGEFORMAT </w:instrText>
      </w:r>
      <w:r w:rsidRPr="003A057E">
        <w:rPr>
          <w:color w:val="000000" w:themeColor="text1"/>
        </w:rPr>
      </w:r>
      <w:r w:rsidRPr="003A057E">
        <w:rPr>
          <w:color w:val="000000" w:themeColor="text1"/>
        </w:rPr>
        <w:fldChar w:fldCharType="separate"/>
      </w:r>
      <w:r w:rsidR="000422E7" w:rsidRPr="003A057E">
        <w:rPr>
          <w:color w:val="000000" w:themeColor="text1"/>
        </w:rPr>
        <w:t xml:space="preserve">Рисунок </w:t>
      </w:r>
      <w:r w:rsidR="000422E7">
        <w:rPr>
          <w:color w:val="000000" w:themeColor="text1"/>
        </w:rPr>
        <w:t>4</w:t>
      </w:r>
      <w:r w:rsidRPr="003A057E">
        <w:rPr>
          <w:color w:val="000000" w:themeColor="text1"/>
        </w:rPr>
        <w:fldChar w:fldCharType="end"/>
      </w:r>
      <w:r w:rsidRPr="003A057E">
        <w:rPr>
          <w:color w:val="000000" w:themeColor="text1"/>
        </w:rPr>
        <w:t>).</w:t>
      </w:r>
    </w:p>
    <w:p w:rsidR="00560FB6" w:rsidRPr="003A057E" w:rsidRDefault="000422E7" w:rsidP="00560FB6">
      <w:pPr>
        <w:pStyle w:val="phfigure0"/>
        <w:rPr>
          <w:color w:val="000000" w:themeColor="text1"/>
        </w:rPr>
      </w:pPr>
      <w:r>
        <w:rPr>
          <w:noProof/>
        </w:rPr>
        <w:drawing>
          <wp:inline distT="0" distB="0" distL="0" distR="0" wp14:anchorId="6DA828FA" wp14:editId="6738F97A">
            <wp:extent cx="5572125" cy="2933700"/>
            <wp:effectExtent l="0" t="0" r="9525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FB6" w:rsidRPr="003A057E" w:rsidRDefault="00560FB6" w:rsidP="00560FB6">
      <w:pPr>
        <w:pStyle w:val="phfiguretitle"/>
        <w:rPr>
          <w:color w:val="000000" w:themeColor="text1"/>
        </w:rPr>
      </w:pPr>
      <w:bookmarkStart w:id="109" w:name="_Ref468973882"/>
      <w:r w:rsidRPr="003A057E">
        <w:rPr>
          <w:color w:val="000000" w:themeColor="text1"/>
        </w:rPr>
        <w:t xml:space="preserve">Рисунок </w:t>
      </w:r>
      <w:r w:rsidRPr="003A057E">
        <w:rPr>
          <w:color w:val="000000" w:themeColor="text1"/>
        </w:rPr>
        <w:fldChar w:fldCharType="begin"/>
      </w:r>
      <w:r w:rsidRPr="003A057E">
        <w:rPr>
          <w:color w:val="000000" w:themeColor="text1"/>
        </w:rPr>
        <w:instrText xml:space="preserve"> SEQ Рисунок \* ARABIC </w:instrText>
      </w:r>
      <w:r w:rsidRPr="003A057E">
        <w:rPr>
          <w:color w:val="000000" w:themeColor="text1"/>
        </w:rPr>
        <w:fldChar w:fldCharType="separate"/>
      </w:r>
      <w:r w:rsidR="000422E7">
        <w:rPr>
          <w:noProof/>
          <w:color w:val="000000" w:themeColor="text1"/>
        </w:rPr>
        <w:t>4</w:t>
      </w:r>
      <w:r w:rsidRPr="003A057E">
        <w:rPr>
          <w:noProof/>
          <w:color w:val="000000" w:themeColor="text1"/>
        </w:rPr>
        <w:fldChar w:fldCharType="end"/>
      </w:r>
      <w:bookmarkEnd w:id="109"/>
      <w:r w:rsidRPr="003A057E">
        <w:rPr>
          <w:color w:val="000000" w:themeColor="text1"/>
        </w:rPr>
        <w:t xml:space="preserve"> – Вход в ФР</w:t>
      </w:r>
      <w:r w:rsidR="000422E7">
        <w:rPr>
          <w:color w:val="000000" w:themeColor="text1"/>
        </w:rPr>
        <w:t xml:space="preserve"> 14Н</w:t>
      </w:r>
      <w:r w:rsidRPr="003A057E">
        <w:rPr>
          <w:color w:val="000000" w:themeColor="text1"/>
        </w:rPr>
        <w:t xml:space="preserve"> через главное меню Системы</w:t>
      </w:r>
    </w:p>
    <w:p w:rsidR="00B3462B" w:rsidRPr="00D12EE7" w:rsidRDefault="00B3462B" w:rsidP="00056E2D">
      <w:pPr>
        <w:pStyle w:val="3"/>
      </w:pPr>
      <w:r w:rsidRPr="00D12EE7">
        <w:t xml:space="preserve">Выход из </w:t>
      </w:r>
      <w:bookmarkEnd w:id="99"/>
      <w:bookmarkEnd w:id="100"/>
      <w:bookmarkEnd w:id="101"/>
      <w:bookmarkEnd w:id="102"/>
      <w:r w:rsidR="00BB43F2">
        <w:t>Системы</w:t>
      </w:r>
      <w:bookmarkEnd w:id="103"/>
    </w:p>
    <w:p w:rsidR="003B4881" w:rsidRPr="00866BDB" w:rsidRDefault="003B4881" w:rsidP="00BE7DCD">
      <w:pPr>
        <w:pStyle w:val="phnormal"/>
        <w:rPr>
          <w:rStyle w:val="phnormal2"/>
        </w:rPr>
      </w:pPr>
      <w:bookmarkStart w:id="110" w:name="_Toc405299895"/>
      <w:bookmarkStart w:id="111" w:name="_Toc405544806"/>
      <w:bookmarkStart w:id="112" w:name="_Toc406506809"/>
      <w:bookmarkStart w:id="113" w:name="_Toc433898681"/>
      <w:r w:rsidRPr="00BE7DCD">
        <w:t xml:space="preserve">Для корректного завершения работы с </w:t>
      </w:r>
      <w:r w:rsidR="003A1238" w:rsidRPr="00BE7DCD">
        <w:t>Системой</w:t>
      </w:r>
      <w:r w:rsidR="005913CD" w:rsidRPr="00BE7DCD">
        <w:t>,</w:t>
      </w:r>
      <w:r w:rsidRPr="00BE7DCD">
        <w:t xml:space="preserve"> необходимо</w:t>
      </w:r>
      <w:r w:rsidR="001B39E9" w:rsidRPr="00BE7DCD">
        <w:t xml:space="preserve"> нажать на кнопку </w:t>
      </w:r>
      <w:r w:rsidR="001B39E9" w:rsidRPr="00BE7DCD">
        <w:rPr>
          <w:noProof/>
        </w:rPr>
        <w:drawing>
          <wp:inline distT="0" distB="0" distL="0" distR="0" wp14:anchorId="0FC7A480" wp14:editId="78FE7A8B">
            <wp:extent cx="797106" cy="276225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5832" cy="27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6E2D" w:rsidRPr="00BE7DCD">
        <w:t xml:space="preserve"> (</w:t>
      </w:r>
      <w:r w:rsidR="00565D38">
        <w:rPr>
          <w:rStyle w:val="phnormal2"/>
        </w:rPr>
        <w:fldChar w:fldCharType="begin"/>
      </w:r>
      <w:r w:rsidR="00056E2D">
        <w:rPr>
          <w:rStyle w:val="phnormal2"/>
        </w:rPr>
        <w:instrText xml:space="preserve"> REF _Ref524076786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5</w:t>
      </w:r>
      <w:r w:rsidR="00565D38">
        <w:rPr>
          <w:rStyle w:val="phnormal2"/>
        </w:rPr>
        <w:fldChar w:fldCharType="end"/>
      </w:r>
      <w:r w:rsidR="00056E2D">
        <w:rPr>
          <w:rStyle w:val="phnormal2"/>
        </w:rPr>
        <w:t>)</w:t>
      </w:r>
      <w:r w:rsidRPr="00866BDB">
        <w:rPr>
          <w:rStyle w:val="phnormal2"/>
        </w:rPr>
        <w:t>.</w:t>
      </w:r>
    </w:p>
    <w:p w:rsidR="00985923" w:rsidRPr="00866BDB" w:rsidRDefault="000422E7" w:rsidP="00E47BCC">
      <w:pPr>
        <w:pStyle w:val="phfigure0"/>
        <w:rPr>
          <w:rStyle w:val="phnormal2"/>
        </w:rPr>
      </w:pPr>
      <w:r>
        <w:rPr>
          <w:noProof/>
        </w:rPr>
        <w:drawing>
          <wp:inline distT="0" distB="0" distL="0" distR="0" wp14:anchorId="55B0219A" wp14:editId="6105FB91">
            <wp:extent cx="1581150" cy="1695450"/>
            <wp:effectExtent l="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923" w:rsidRDefault="00985923" w:rsidP="00056E2D">
      <w:pPr>
        <w:pStyle w:val="phfiguretitle"/>
      </w:pPr>
      <w:bookmarkStart w:id="114" w:name="_Ref524076786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5</w:t>
      </w:r>
      <w:r w:rsidR="00565D38">
        <w:rPr>
          <w:noProof/>
        </w:rPr>
        <w:fldChar w:fldCharType="end"/>
      </w:r>
      <w:bookmarkEnd w:id="114"/>
      <w:r>
        <w:t xml:space="preserve"> </w:t>
      </w:r>
      <w:r w:rsidR="00056E2D">
        <w:t>–</w:t>
      </w:r>
      <w:r>
        <w:t xml:space="preserve"> </w:t>
      </w:r>
      <w:r w:rsidRPr="008D7819">
        <w:t xml:space="preserve">Кнопка выхода из </w:t>
      </w:r>
      <w:r w:rsidR="00BB43F2">
        <w:t>Системы</w:t>
      </w:r>
    </w:p>
    <w:p w:rsidR="00B3462B" w:rsidRDefault="00B3462B" w:rsidP="0097095E">
      <w:pPr>
        <w:pStyle w:val="20"/>
      </w:pPr>
      <w:bookmarkStart w:id="115" w:name="_Toc42078944"/>
      <w:r w:rsidRPr="0097095E">
        <w:lastRenderedPageBreak/>
        <w:t>Порядок</w:t>
      </w:r>
      <w:r w:rsidRPr="004A31BE">
        <w:t xml:space="preserve"> проверки работоспособности</w:t>
      </w:r>
      <w:bookmarkEnd w:id="110"/>
      <w:bookmarkEnd w:id="111"/>
      <w:bookmarkEnd w:id="112"/>
      <w:bookmarkEnd w:id="113"/>
      <w:bookmarkEnd w:id="115"/>
    </w:p>
    <w:p w:rsidR="00DA5823" w:rsidRPr="00E029D5" w:rsidRDefault="00DA5823" w:rsidP="00056E2D">
      <w:pPr>
        <w:pStyle w:val="phnormal"/>
      </w:pPr>
      <w:r w:rsidRPr="00E029D5">
        <w:t xml:space="preserve">Программное обеспечение работоспособно, если в результате действий пользователя, изложенных в </w:t>
      </w:r>
      <w:r w:rsidR="00667C36">
        <w:t>п.</w:t>
      </w:r>
      <w:r w:rsidR="00770086">
        <w:t xml:space="preserve"> </w:t>
      </w:r>
      <w:r w:rsidR="001F03EC">
        <w:fldChar w:fldCharType="begin"/>
      </w:r>
      <w:r w:rsidR="001F03EC">
        <w:instrText xml:space="preserve"> REF _Ref511655540 \r \h  \* MERGEFORMAT </w:instrText>
      </w:r>
      <w:r w:rsidR="001F03EC">
        <w:fldChar w:fldCharType="separate"/>
      </w:r>
      <w:r w:rsidR="000422E7">
        <w:t>3.1.1</w:t>
      </w:r>
      <w:r w:rsidR="001F03EC">
        <w:fldChar w:fldCharType="end"/>
      </w:r>
      <w:r w:rsidRPr="00E029D5">
        <w:t>, загр</w:t>
      </w:r>
      <w:r w:rsidR="00667C36">
        <w:t>узилась страница главного окна С</w:t>
      </w:r>
      <w:r w:rsidRPr="00E029D5">
        <w:t xml:space="preserve">истемы </w:t>
      </w:r>
      <w:r>
        <w:t xml:space="preserve">в соответствии с </w:t>
      </w:r>
      <w:r w:rsidR="00667C36">
        <w:t>рисунком выше (см.</w:t>
      </w:r>
      <w:r w:rsidR="000422E7">
        <w:t xml:space="preserve"> </w:t>
      </w:r>
      <w:r w:rsidR="000422E7">
        <w:fldChar w:fldCharType="begin"/>
      </w:r>
      <w:r w:rsidR="000422E7">
        <w:instrText xml:space="preserve"> REF _Ref398292957 \h </w:instrText>
      </w:r>
      <w:r w:rsidR="000422E7">
        <w:fldChar w:fldCharType="separate"/>
      </w:r>
      <w:r w:rsidR="000422E7" w:rsidRPr="003A057E">
        <w:rPr>
          <w:color w:val="000000" w:themeColor="text1"/>
        </w:rPr>
        <w:t xml:space="preserve">Рисунок </w:t>
      </w:r>
      <w:r w:rsidR="000422E7">
        <w:rPr>
          <w:noProof/>
          <w:color w:val="000000" w:themeColor="text1"/>
        </w:rPr>
        <w:t>2</w:t>
      </w:r>
      <w:r w:rsidR="000422E7">
        <w:fldChar w:fldCharType="end"/>
      </w:r>
      <w:r w:rsidR="00667C36">
        <w:t>)</w:t>
      </w:r>
      <w:r w:rsidR="00AA0A7C">
        <w:t xml:space="preserve"> </w:t>
      </w:r>
      <w:r w:rsidRPr="00E029D5">
        <w:t>без выдачи пользователю сообщений об ошибке.</w:t>
      </w:r>
    </w:p>
    <w:p w:rsidR="00B3462B" w:rsidRPr="00EE342D" w:rsidRDefault="00B3462B" w:rsidP="0097095E">
      <w:pPr>
        <w:pStyle w:val="13"/>
      </w:pPr>
      <w:bookmarkStart w:id="116" w:name="_Toc349055691"/>
      <w:bookmarkStart w:id="117" w:name="_Toc388376027"/>
      <w:bookmarkStart w:id="118" w:name="_Toc405544807"/>
      <w:bookmarkStart w:id="119" w:name="_Toc406506810"/>
      <w:bookmarkStart w:id="120" w:name="_Toc433898682"/>
      <w:bookmarkStart w:id="121" w:name="_Toc42078945"/>
      <w:r w:rsidRPr="00EE342D">
        <w:lastRenderedPageBreak/>
        <w:t xml:space="preserve">Описание </w:t>
      </w:r>
      <w:r w:rsidRPr="0097400C">
        <w:t>операций</w:t>
      </w:r>
      <w:bookmarkEnd w:id="116"/>
      <w:bookmarkEnd w:id="117"/>
      <w:bookmarkEnd w:id="118"/>
      <w:bookmarkEnd w:id="119"/>
      <w:bookmarkEnd w:id="120"/>
      <w:bookmarkEnd w:id="121"/>
    </w:p>
    <w:p w:rsidR="00B3462B" w:rsidRPr="00EE342D" w:rsidRDefault="00B3462B" w:rsidP="007B3AE6">
      <w:pPr>
        <w:pStyle w:val="20"/>
      </w:pPr>
      <w:bookmarkStart w:id="122" w:name="_Toc497913705"/>
      <w:bookmarkStart w:id="123" w:name="_Toc497913789"/>
      <w:bookmarkStart w:id="124" w:name="_Toc511670368"/>
      <w:bookmarkStart w:id="125" w:name="_Toc519839794"/>
      <w:bookmarkStart w:id="126" w:name="_Toc519843952"/>
      <w:bookmarkStart w:id="127" w:name="_Toc523131302"/>
      <w:bookmarkStart w:id="128" w:name="_Toc523837482"/>
      <w:bookmarkStart w:id="129" w:name="_Toc524013887"/>
      <w:bookmarkStart w:id="130" w:name="_Toc524075783"/>
      <w:bookmarkStart w:id="131" w:name="_Toc349055692"/>
      <w:bookmarkStart w:id="132" w:name="_Toc388376028"/>
      <w:bookmarkStart w:id="133" w:name="_Toc405544808"/>
      <w:bookmarkStart w:id="134" w:name="_Toc406506811"/>
      <w:bookmarkStart w:id="135" w:name="_Toc433898683"/>
      <w:bookmarkStart w:id="136" w:name="_Toc42078946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r w:rsidRPr="00EE342D">
        <w:t xml:space="preserve">Описание </w:t>
      </w:r>
      <w:r w:rsidRPr="0097400C">
        <w:t>выполняемых</w:t>
      </w:r>
      <w:r w:rsidRPr="00EE342D">
        <w:t xml:space="preserve"> функций, задач, комплексов задач, процедур</w:t>
      </w:r>
      <w:bookmarkEnd w:id="131"/>
      <w:bookmarkEnd w:id="132"/>
      <w:bookmarkEnd w:id="133"/>
      <w:bookmarkEnd w:id="134"/>
      <w:bookmarkEnd w:id="135"/>
      <w:bookmarkEnd w:id="136"/>
    </w:p>
    <w:p w:rsidR="003B4881" w:rsidRPr="00866BDB" w:rsidRDefault="003B4881" w:rsidP="00BE7DCD">
      <w:pPr>
        <w:pStyle w:val="phnormal"/>
        <w:rPr>
          <w:rStyle w:val="phnormal2"/>
        </w:rPr>
      </w:pPr>
      <w:bookmarkStart w:id="137" w:name="_Toc433895142"/>
      <w:bookmarkStart w:id="138" w:name="_Toc433895236"/>
      <w:bookmarkStart w:id="139" w:name="_Toc433895294"/>
      <w:bookmarkStart w:id="140" w:name="_Toc433898684"/>
      <w:bookmarkStart w:id="141" w:name="_Toc349055693"/>
      <w:bookmarkStart w:id="142" w:name="_Toc388376029"/>
      <w:bookmarkStart w:id="143" w:name="_Toc405544809"/>
      <w:bookmarkStart w:id="144" w:name="_Toc406506812"/>
      <w:bookmarkStart w:id="145" w:name="_Toc433898685"/>
      <w:bookmarkEnd w:id="137"/>
      <w:bookmarkEnd w:id="138"/>
      <w:bookmarkEnd w:id="139"/>
      <w:bookmarkEnd w:id="140"/>
      <w:r w:rsidRPr="00866BDB">
        <w:rPr>
          <w:rStyle w:val="phnormal2"/>
        </w:rPr>
        <w:t xml:space="preserve">Система состоит из следующих </w:t>
      </w:r>
      <w:r w:rsidR="00667358">
        <w:rPr>
          <w:rStyle w:val="phnormal2"/>
        </w:rPr>
        <w:t>модулей</w:t>
      </w:r>
      <w:r w:rsidRPr="00866BDB">
        <w:rPr>
          <w:rStyle w:val="phnormal2"/>
        </w:rPr>
        <w:t>:</w:t>
      </w:r>
    </w:p>
    <w:p w:rsidR="003B4881" w:rsidRDefault="00232179" w:rsidP="00667C36">
      <w:pPr>
        <w:pStyle w:val="phlistitemized1"/>
      </w:pPr>
      <w:r>
        <w:t>Федеральный регистр;</w:t>
      </w:r>
    </w:p>
    <w:p w:rsidR="00232179" w:rsidRDefault="00232179" w:rsidP="00667C36">
      <w:pPr>
        <w:pStyle w:val="phlistitemized1"/>
      </w:pPr>
      <w:r>
        <w:t>Рецепты;</w:t>
      </w:r>
    </w:p>
    <w:p w:rsidR="00232179" w:rsidRDefault="00232179" w:rsidP="00667C36">
      <w:pPr>
        <w:pStyle w:val="phlistitemized1"/>
      </w:pPr>
      <w:r>
        <w:t>Перераспределение;</w:t>
      </w:r>
    </w:p>
    <w:p w:rsidR="00232179" w:rsidRDefault="00232179" w:rsidP="00667C36">
      <w:pPr>
        <w:pStyle w:val="phlistitemized1"/>
      </w:pPr>
      <w:r>
        <w:t>Остатки;</w:t>
      </w:r>
    </w:p>
    <w:p w:rsidR="00232179" w:rsidRDefault="00232179" w:rsidP="00667C36">
      <w:pPr>
        <w:pStyle w:val="phlistitemized1"/>
      </w:pPr>
      <w:r>
        <w:t>Персонифицированная потребность;</w:t>
      </w:r>
    </w:p>
    <w:p w:rsidR="005B1114" w:rsidRDefault="005B1114" w:rsidP="00667C36">
      <w:pPr>
        <w:pStyle w:val="phlistitemized1"/>
      </w:pPr>
      <w:r>
        <w:t>Сводные данные по персонифицированной потребности;</w:t>
      </w:r>
    </w:p>
    <w:p w:rsidR="00232179" w:rsidRDefault="00D03BA7" w:rsidP="00667C36">
      <w:pPr>
        <w:pStyle w:val="phlistitemized1"/>
      </w:pPr>
      <w:r>
        <w:t>Заявки;</w:t>
      </w:r>
    </w:p>
    <w:p w:rsidR="00D03BA7" w:rsidRDefault="00D03BA7" w:rsidP="00667C36">
      <w:pPr>
        <w:pStyle w:val="phlistitemized1"/>
      </w:pPr>
      <w:r>
        <w:t>Отчеты.</w:t>
      </w:r>
    </w:p>
    <w:p w:rsidR="00B3462B" w:rsidRPr="00EE342D" w:rsidRDefault="00B3462B" w:rsidP="0097095E">
      <w:pPr>
        <w:pStyle w:val="20"/>
      </w:pPr>
      <w:bookmarkStart w:id="146" w:name="_Toc42078947"/>
      <w:r w:rsidRPr="0097400C">
        <w:t>Описание</w:t>
      </w:r>
      <w:r w:rsidRPr="00EE342D">
        <w:t xml:space="preserve"> операций технологического процесса обработки данных, необходимых для выполнения функций, за</w:t>
      </w:r>
      <w:r w:rsidR="00F17FB3">
        <w:t>дач</w:t>
      </w:r>
      <w:r w:rsidRPr="00EE342D">
        <w:t>, процедур</w:t>
      </w:r>
      <w:bookmarkEnd w:id="141"/>
      <w:bookmarkEnd w:id="142"/>
      <w:bookmarkEnd w:id="143"/>
      <w:bookmarkEnd w:id="144"/>
      <w:bookmarkEnd w:id="145"/>
      <w:bookmarkEnd w:id="146"/>
    </w:p>
    <w:p w:rsidR="00B05D88" w:rsidRDefault="00583DFF" w:rsidP="00667C36">
      <w:pPr>
        <w:pStyle w:val="3"/>
      </w:pPr>
      <w:bookmarkStart w:id="147" w:name="_Toc497913708"/>
      <w:bookmarkStart w:id="148" w:name="_Toc497913792"/>
      <w:bookmarkStart w:id="149" w:name="_Toc511670371"/>
      <w:bookmarkStart w:id="150" w:name="_Toc519839797"/>
      <w:bookmarkStart w:id="151" w:name="_Toc519843955"/>
      <w:bookmarkStart w:id="152" w:name="_Toc523131305"/>
      <w:bookmarkStart w:id="153" w:name="_Toc523837485"/>
      <w:bookmarkStart w:id="154" w:name="_Toc524013890"/>
      <w:bookmarkStart w:id="155" w:name="_Toc524075786"/>
      <w:bookmarkStart w:id="156" w:name="_Toc42078948"/>
      <w:bookmarkStart w:id="157" w:name="_Toc290993167"/>
      <w:bookmarkStart w:id="158" w:name="_Toc309643546"/>
      <w:bookmarkStart w:id="159" w:name="_Toc312862090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r>
        <w:t>Модуль «</w:t>
      </w:r>
      <w:r w:rsidR="001A36F3">
        <w:t>Федеральный регистр</w:t>
      </w:r>
      <w:r>
        <w:t>»</w:t>
      </w:r>
      <w:bookmarkEnd w:id="156"/>
    </w:p>
    <w:p w:rsidR="00F62CF3" w:rsidRPr="0046089D" w:rsidRDefault="00F62CF3" w:rsidP="00667C36">
      <w:pPr>
        <w:pStyle w:val="4"/>
        <w:ind w:left="1560" w:hanging="840"/>
      </w:pPr>
      <w:bookmarkStart w:id="160" w:name="_Toc497913710"/>
      <w:bookmarkStart w:id="161" w:name="_Toc497913794"/>
      <w:bookmarkStart w:id="162" w:name="_Toc511670373"/>
      <w:bookmarkStart w:id="163" w:name="_Toc519839799"/>
      <w:bookmarkStart w:id="164" w:name="_Toc519843957"/>
      <w:bookmarkStart w:id="165" w:name="_Toc523131307"/>
      <w:bookmarkStart w:id="166" w:name="_Toc523837487"/>
      <w:bookmarkStart w:id="167" w:name="_Toc524013892"/>
      <w:bookmarkStart w:id="168" w:name="_Toc524075788"/>
      <w:bookmarkStart w:id="169" w:name="_Toc497913711"/>
      <w:bookmarkStart w:id="170" w:name="_Toc497913795"/>
      <w:bookmarkStart w:id="171" w:name="_Toc511670374"/>
      <w:bookmarkStart w:id="172" w:name="_Toc519839800"/>
      <w:bookmarkStart w:id="173" w:name="_Toc519843958"/>
      <w:bookmarkStart w:id="174" w:name="_Toc523131308"/>
      <w:bookmarkStart w:id="175" w:name="_Toc523837488"/>
      <w:bookmarkStart w:id="176" w:name="_Toc524013893"/>
      <w:bookmarkStart w:id="177" w:name="_Toc52407578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r>
        <w:t>Раздел «Поиск пациентов»</w:t>
      </w:r>
    </w:p>
    <w:p w:rsidR="00F62CF3" w:rsidRDefault="00F62CF3" w:rsidP="004350CA">
      <w:pPr>
        <w:pStyle w:val="5"/>
      </w:pPr>
      <w:r>
        <w:t>Поиск регистровых записей</w:t>
      </w:r>
    </w:p>
    <w:p w:rsidR="00F62CF3" w:rsidRDefault="00F62CF3" w:rsidP="00667C36">
      <w:pPr>
        <w:pStyle w:val="phlistitemizedtitle"/>
      </w:pPr>
      <w:r>
        <w:t>В верхней части страницы располагаются параметры для поиска пациентов:</w:t>
      </w:r>
    </w:p>
    <w:p w:rsidR="00F62CF3" w:rsidRDefault="00F62CF3" w:rsidP="00667C36">
      <w:pPr>
        <w:pStyle w:val="phlistitemized1"/>
      </w:pPr>
      <w:r>
        <w:t>УНРЗ;</w:t>
      </w:r>
    </w:p>
    <w:p w:rsidR="00F62CF3" w:rsidRDefault="00F62CF3" w:rsidP="00667C36">
      <w:pPr>
        <w:pStyle w:val="phlistitemized1"/>
      </w:pPr>
      <w:r>
        <w:t>СНИЛС;</w:t>
      </w:r>
    </w:p>
    <w:p w:rsidR="00F62CF3" w:rsidRDefault="00F62CF3" w:rsidP="00667C36">
      <w:pPr>
        <w:pStyle w:val="phlistitemized1"/>
      </w:pPr>
      <w:r>
        <w:t>Тип;</w:t>
      </w:r>
    </w:p>
    <w:p w:rsidR="00F62CF3" w:rsidRDefault="00F62CF3" w:rsidP="00667C36">
      <w:pPr>
        <w:pStyle w:val="phlistitemized1"/>
      </w:pPr>
      <w:r>
        <w:t>Фамилия;</w:t>
      </w:r>
    </w:p>
    <w:p w:rsidR="00F62CF3" w:rsidRDefault="00F62CF3" w:rsidP="00667C36">
      <w:pPr>
        <w:pStyle w:val="phlistitemized1"/>
      </w:pPr>
      <w:r>
        <w:t>Имя;</w:t>
      </w:r>
    </w:p>
    <w:p w:rsidR="00F62CF3" w:rsidRDefault="00F62CF3" w:rsidP="00667C36">
      <w:pPr>
        <w:pStyle w:val="phlistitemized1"/>
      </w:pPr>
      <w:r>
        <w:t>Отчество;</w:t>
      </w:r>
    </w:p>
    <w:p w:rsidR="00F62CF3" w:rsidRDefault="00F62CF3" w:rsidP="00667C36">
      <w:pPr>
        <w:pStyle w:val="phlistitemized1"/>
      </w:pPr>
      <w:r>
        <w:t>Медицинская организация;</w:t>
      </w:r>
    </w:p>
    <w:p w:rsidR="00F62CF3" w:rsidRDefault="00F62CF3" w:rsidP="00667C36">
      <w:pPr>
        <w:pStyle w:val="phlistitemized1"/>
      </w:pPr>
      <w:r>
        <w:t>Нозология;</w:t>
      </w:r>
    </w:p>
    <w:p w:rsidR="00F62CF3" w:rsidRDefault="00F62CF3" w:rsidP="00667C36">
      <w:pPr>
        <w:pStyle w:val="phlistitemized1"/>
      </w:pPr>
      <w:r>
        <w:t>Дата рождения.</w:t>
      </w:r>
    </w:p>
    <w:p w:rsidR="00F62CF3" w:rsidRDefault="00F62CF3" w:rsidP="00667C36">
      <w:pPr>
        <w:pStyle w:val="phnormal"/>
      </w:pPr>
      <w:r>
        <w:lastRenderedPageBreak/>
        <w:t>Для осуществлен</w:t>
      </w:r>
      <w:r w:rsidR="00667C36">
        <w:t>ия поиска пациента необходимо ввести</w:t>
      </w:r>
      <w:r>
        <w:t xml:space="preserve"> нужные параметры и нажать </w:t>
      </w:r>
      <w:r w:rsidR="00667C36">
        <w:t xml:space="preserve">на </w:t>
      </w:r>
      <w:r>
        <w:t xml:space="preserve">кнопку </w:t>
      </w:r>
      <w:r>
        <w:rPr>
          <w:noProof/>
        </w:rPr>
        <w:drawing>
          <wp:inline distT="0" distB="0" distL="0" distR="0" wp14:anchorId="3D90D5B9" wp14:editId="7863F132">
            <wp:extent cx="638175" cy="20955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 необходимо нажать </w:t>
      </w:r>
      <w:r w:rsidR="00667C36">
        <w:t xml:space="preserve">на </w:t>
      </w:r>
      <w:r>
        <w:t xml:space="preserve">кнопку </w:t>
      </w:r>
      <w:r>
        <w:rPr>
          <w:noProof/>
        </w:rPr>
        <w:drawing>
          <wp:inline distT="0" distB="0" distL="0" distR="0" wp14:anchorId="2D2906F2" wp14:editId="19FC4E74">
            <wp:extent cx="736600" cy="212993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8120" cy="21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F62CF3" w:rsidRDefault="00F62CF3" w:rsidP="00667C36">
      <w:pPr>
        <w:pStyle w:val="phnormal"/>
      </w:pPr>
      <w:r>
        <w:t>При заполнении полей «Фамилия», «Имя» и «Отчество» допускается указывать одну или несколько букв, содержащихся в слове, а не все слово целиком. Поля поиска не зависят от регистра.</w:t>
      </w:r>
    </w:p>
    <w:p w:rsidR="00F62CF3" w:rsidRDefault="00F62CF3" w:rsidP="004350CA">
      <w:pPr>
        <w:pStyle w:val="5"/>
      </w:pPr>
      <w:r>
        <w:t>Расширенный поиск регистровых записей</w:t>
      </w:r>
    </w:p>
    <w:p w:rsidR="00335A19" w:rsidRDefault="00667C36" w:rsidP="00667C36">
      <w:pPr>
        <w:pStyle w:val="phnormal"/>
      </w:pPr>
      <w:r>
        <w:t xml:space="preserve">Реализована возможность </w:t>
      </w:r>
      <w:r w:rsidR="00335A19">
        <w:t xml:space="preserve">расширенного поиска регистровых записей пациентов. Для осуществления поиска по дополнительным параметрам, необходимо нажать на кнопку </w:t>
      </w:r>
      <w:r w:rsidR="00335A19">
        <w:rPr>
          <w:noProof/>
        </w:rPr>
        <w:drawing>
          <wp:inline distT="0" distB="0" distL="0" distR="0" wp14:anchorId="7F5A7820" wp14:editId="4CBF6879">
            <wp:extent cx="1121434" cy="216277"/>
            <wp:effectExtent l="0" t="0" r="254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1224" cy="220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5A19">
        <w:t>. На странице откроется окно ввода параметров расширенного поиска</w:t>
      </w:r>
      <w:r>
        <w:t xml:space="preserve"> (</w:t>
      </w:r>
      <w:r w:rsidR="00565D38">
        <w:fldChar w:fldCharType="begin"/>
      </w:r>
      <w:r>
        <w:instrText xml:space="preserve"> REF _Ref524077259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6</w:t>
      </w:r>
      <w:r w:rsidR="00565D38">
        <w:fldChar w:fldCharType="end"/>
      </w:r>
      <w:r>
        <w:t>)</w:t>
      </w:r>
      <w:r w:rsidR="00335A19" w:rsidRPr="00556BE4">
        <w:t>.</w:t>
      </w:r>
    </w:p>
    <w:p w:rsidR="00335A19" w:rsidRDefault="00335A19" w:rsidP="00667C36">
      <w:pPr>
        <w:pStyle w:val="phfigure0"/>
      </w:pPr>
      <w:r>
        <w:rPr>
          <w:noProof/>
        </w:rPr>
        <w:drawing>
          <wp:inline distT="0" distB="0" distL="0" distR="0" wp14:anchorId="6617C5BE" wp14:editId="3909F76B">
            <wp:extent cx="5939790" cy="1042035"/>
            <wp:effectExtent l="0" t="0" r="3810" b="571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04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A19" w:rsidRPr="00335A19" w:rsidRDefault="00335A19" w:rsidP="00667C36">
      <w:pPr>
        <w:pStyle w:val="phfiguretitle"/>
      </w:pPr>
      <w:bookmarkStart w:id="178" w:name="_Ref524077259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6</w:t>
      </w:r>
      <w:r w:rsidR="00565D38">
        <w:rPr>
          <w:noProof/>
        </w:rPr>
        <w:fldChar w:fldCharType="end"/>
      </w:r>
      <w:bookmarkEnd w:id="178"/>
      <w:r>
        <w:t xml:space="preserve"> </w:t>
      </w:r>
      <w:r w:rsidR="00667C36">
        <w:t>–</w:t>
      </w:r>
      <w:r>
        <w:t xml:space="preserve"> Расширенный поиск</w:t>
      </w:r>
    </w:p>
    <w:p w:rsidR="00C90902" w:rsidRPr="00A15564" w:rsidRDefault="00C90902" w:rsidP="004350CA">
      <w:pPr>
        <w:pStyle w:val="5"/>
      </w:pPr>
      <w:r>
        <w:t>Блок «</w:t>
      </w:r>
      <w:r w:rsidRPr="00E35308">
        <w:t>Перевод</w:t>
      </w:r>
      <w:r>
        <w:t xml:space="preserve"> пациентов»</w:t>
      </w:r>
    </w:p>
    <w:p w:rsidR="00C90902" w:rsidRPr="00866BDB" w:rsidRDefault="00C90902" w:rsidP="00C90902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При нажатии на кнопку </w:t>
      </w:r>
      <w:r w:rsidRPr="00866BDB">
        <w:rPr>
          <w:rStyle w:val="phnormal2"/>
          <w:noProof/>
        </w:rPr>
        <w:drawing>
          <wp:inline distT="0" distB="0" distL="0" distR="0" wp14:anchorId="4E65A534" wp14:editId="2C7F93DC">
            <wp:extent cx="1148486" cy="198015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68218" cy="20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, раскрывается таблица со списком пациентов, направленных в регион, либо запрошенных из другого региона. </w:t>
      </w:r>
    </w:p>
    <w:p w:rsidR="00C90902" w:rsidRPr="00866BDB" w:rsidRDefault="00C90902" w:rsidP="00C90902">
      <w:pPr>
        <w:pStyle w:val="phnormal"/>
        <w:rPr>
          <w:rStyle w:val="phnormal2"/>
        </w:rPr>
      </w:pPr>
      <w:r w:rsidRPr="00866BDB">
        <w:rPr>
          <w:rStyle w:val="phnormal2"/>
        </w:rPr>
        <w:t>В данном блоке можно:</w:t>
      </w:r>
    </w:p>
    <w:p w:rsidR="00C90902" w:rsidRDefault="00C90902" w:rsidP="00C90902">
      <w:pPr>
        <w:pStyle w:val="phlistitemized1"/>
      </w:pPr>
      <w:r>
        <w:t xml:space="preserve">принять пациента из другого региона. Для этого необходимо нажать на пиктограмму согласия </w:t>
      </w:r>
      <w:r>
        <w:rPr>
          <w:noProof/>
          <w:lang w:eastAsia="ru-RU"/>
        </w:rPr>
        <w:drawing>
          <wp:inline distT="0" distB="0" distL="0" distR="0" wp14:anchorId="35581BD7" wp14:editId="1030D46F">
            <wp:extent cx="212141" cy="180713"/>
            <wp:effectExtent l="0" t="0" r="0" b="0"/>
            <wp:docPr id="49" name="Рисунок 49" descr="https://i.gyazo.com/fa4113f147ef710f493e1744c5bb03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gyazo.com/fa4113f147ef710f493e1744c5bb037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0" t="19338" r="18400" b="17127"/>
                    <a:stretch/>
                  </pic:blipFill>
                  <pic:spPr bwMode="auto">
                    <a:xfrm>
                      <a:off x="0" y="0"/>
                      <a:ext cx="222766" cy="18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;</w:t>
      </w:r>
    </w:p>
    <w:p w:rsidR="00C90902" w:rsidRDefault="00C90902" w:rsidP="00C90902">
      <w:pPr>
        <w:pStyle w:val="phlistitemized1"/>
      </w:pPr>
      <w:r>
        <w:t xml:space="preserve">просмотреть регистровую запись, нажав на пиктограмму просмотра </w:t>
      </w:r>
      <w:r>
        <w:rPr>
          <w:noProof/>
          <w:lang w:eastAsia="ru-RU"/>
        </w:rPr>
        <w:drawing>
          <wp:inline distT="0" distB="0" distL="0" distR="0" wp14:anchorId="3C526B2F" wp14:editId="40E6C124">
            <wp:extent cx="219433" cy="203759"/>
            <wp:effectExtent l="0" t="0" r="0" b="6350"/>
            <wp:docPr id="63" name="Рисунок 63" descr="https://i.gyazo.com/f687d05ebb4bcffbf5e5e939e863f5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.gyazo.com/f687d05ebb4bcffbf5e5e939e863f51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1" t="6896" r="6060" b="3448"/>
                    <a:stretch/>
                  </pic:blipFill>
                  <pic:spPr bwMode="auto">
                    <a:xfrm>
                      <a:off x="0" y="0"/>
                      <a:ext cx="223835" cy="207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;</w:t>
      </w:r>
    </w:p>
    <w:p w:rsidR="00C90902" w:rsidRDefault="00C90902" w:rsidP="00C90902">
      <w:pPr>
        <w:pStyle w:val="phlistitemized1"/>
      </w:pPr>
      <w:r>
        <w:t xml:space="preserve">отменить запрос на перевод пациента из другого региона. Для этого необходимо нажать на пиктограмму отказа </w:t>
      </w:r>
      <w:r>
        <w:rPr>
          <w:noProof/>
          <w:lang w:eastAsia="ru-RU"/>
        </w:rPr>
        <w:drawing>
          <wp:inline distT="0" distB="0" distL="0" distR="0" wp14:anchorId="6F8C5E76" wp14:editId="7710D3A5">
            <wp:extent cx="227269" cy="203758"/>
            <wp:effectExtent l="0" t="0" r="1905" b="6350"/>
            <wp:docPr id="62" name="Рисунок 62" descr="https://i.gyazo.com/1a11cbae901af48e1c4fb6056df020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gyazo.com/1a11cbae901af48e1c4fb6056df0204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8" t="12632" r="13310" b="5262"/>
                    <a:stretch/>
                  </pic:blipFill>
                  <pic:spPr bwMode="auto">
                    <a:xfrm>
                      <a:off x="0" y="0"/>
                      <a:ext cx="229916" cy="20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;</w:t>
      </w:r>
    </w:p>
    <w:p w:rsidR="00C90902" w:rsidRDefault="00C90902" w:rsidP="00C90902">
      <w:pPr>
        <w:pStyle w:val="phlistitemized1"/>
      </w:pPr>
      <w:r>
        <w:t>просмотреть список переведенных пациентов. Необходимо поставить «флажок» в поле</w:t>
      </w:r>
      <w:r>
        <w:rPr>
          <w:noProof/>
          <w:lang w:eastAsia="ru-RU"/>
        </w:rPr>
        <w:drawing>
          <wp:inline distT="0" distB="0" distL="0" distR="0" wp14:anchorId="5B9447AB" wp14:editId="628E4628">
            <wp:extent cx="2447925" cy="190500"/>
            <wp:effectExtent l="0" t="0" r="9525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C90902" w:rsidRDefault="00C90902" w:rsidP="004350CA">
      <w:pPr>
        <w:pStyle w:val="a9"/>
      </w:pPr>
      <w:r>
        <w:t>Таблица перевода пациентов представлена на рисунке ниже (</w:t>
      </w:r>
      <w:r w:rsidR="00565D38">
        <w:fldChar w:fldCharType="begin"/>
      </w:r>
      <w:r>
        <w:instrText xml:space="preserve"> REF _Ref524521096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7</w:t>
      </w:r>
      <w:r w:rsidR="00565D38">
        <w:fldChar w:fldCharType="end"/>
      </w:r>
      <w:r>
        <w:t>)</w:t>
      </w:r>
      <w:r w:rsidRPr="00556BE4">
        <w:t>.</w:t>
      </w:r>
    </w:p>
    <w:p w:rsidR="00C90902" w:rsidRDefault="00C90902" w:rsidP="00C90902">
      <w:pPr>
        <w:pStyle w:val="phfigure0"/>
        <w:keepNext/>
      </w:pPr>
      <w:r w:rsidRPr="00866BDB">
        <w:rPr>
          <w:rStyle w:val="phnormal2"/>
          <w:noProof/>
        </w:rPr>
        <w:lastRenderedPageBreak/>
        <w:drawing>
          <wp:inline distT="0" distB="0" distL="0" distR="0" wp14:anchorId="072660F9" wp14:editId="6662EE45">
            <wp:extent cx="5939790" cy="1441858"/>
            <wp:effectExtent l="0" t="0" r="3810" b="6350"/>
            <wp:docPr id="20" name="Рисунок 20" descr="https://i.gyazo.com/d0f7635f5553775a97aa2cf3ec7d77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gyazo.com/d0f7635f5553775a97aa2cf3ec7d777d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4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902" w:rsidRPr="00866BDB" w:rsidRDefault="00C90902" w:rsidP="004350CA">
      <w:pPr>
        <w:pStyle w:val="aff"/>
        <w:rPr>
          <w:rStyle w:val="phnormal2"/>
        </w:rPr>
      </w:pPr>
      <w:bookmarkStart w:id="179" w:name="_Ref524521096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7</w:t>
      </w:r>
      <w:r w:rsidR="00565D38">
        <w:rPr>
          <w:noProof/>
        </w:rPr>
        <w:fldChar w:fldCharType="end"/>
      </w:r>
      <w:bookmarkEnd w:id="179"/>
      <w:r>
        <w:t xml:space="preserve"> - </w:t>
      </w:r>
      <w:r w:rsidRPr="0006768D">
        <w:t>Переводы пациентов</w:t>
      </w:r>
    </w:p>
    <w:p w:rsidR="00335A19" w:rsidRDefault="00335A19" w:rsidP="004350CA">
      <w:pPr>
        <w:pStyle w:val="5"/>
      </w:pPr>
      <w:r>
        <w:t xml:space="preserve">Работа с </w:t>
      </w:r>
      <w:r w:rsidRPr="00667C36">
        <w:t>таблицей</w:t>
      </w:r>
      <w:r>
        <w:t xml:space="preserve"> результатов поиска</w:t>
      </w:r>
    </w:p>
    <w:p w:rsidR="00335A19" w:rsidRDefault="00335A19" w:rsidP="00667C36">
      <w:pPr>
        <w:pStyle w:val="phlistitemizedtitle"/>
      </w:pPr>
      <w:r>
        <w:t xml:space="preserve">При работе с таблицей результатов </w:t>
      </w:r>
      <w:r w:rsidR="00667C36">
        <w:t>возможны следующие действия</w:t>
      </w:r>
      <w:r>
        <w:t>:</w:t>
      </w:r>
    </w:p>
    <w:p w:rsidR="00335A19" w:rsidRDefault="00667C36" w:rsidP="00667C36">
      <w:pPr>
        <w:pStyle w:val="phlistitemized1"/>
      </w:pPr>
      <w:r>
        <w:t>переключение</w:t>
      </w:r>
      <w:r w:rsidR="00335A19">
        <w:t xml:space="preserve"> между страницами результатов</w:t>
      </w:r>
      <w:r>
        <w:t xml:space="preserve"> с помощью кнопок</w:t>
      </w:r>
      <w:r w:rsidR="00335A19">
        <w:rPr>
          <w:noProof/>
          <w:lang w:eastAsia="ru-RU"/>
        </w:rPr>
        <w:drawing>
          <wp:inline distT="0" distB="0" distL="0" distR="0" wp14:anchorId="7C5BC7A5" wp14:editId="68070B70">
            <wp:extent cx="1653235" cy="210554"/>
            <wp:effectExtent l="0" t="0" r="4445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6839" cy="21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5A19">
        <w:t xml:space="preserve"> Переключение между страницами происходит с помощью навигации в нижней части блока результатов поиска. Числа соответствуют номерам страниц. С помощью </w:t>
      </w:r>
      <w:r>
        <w:t>кнопки</w:t>
      </w:r>
      <w:r w:rsidR="00335A19">
        <w:t xml:space="preserve"> </w:t>
      </w:r>
      <w:r w:rsidR="00335A19">
        <w:rPr>
          <w:noProof/>
          <w:lang w:eastAsia="ru-RU"/>
        </w:rPr>
        <w:drawing>
          <wp:inline distT="0" distB="0" distL="0" distR="0" wp14:anchorId="714EA352" wp14:editId="70DC869C">
            <wp:extent cx="178488" cy="151028"/>
            <wp:effectExtent l="0" t="0" r="0" b="190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775" cy="15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5A19">
        <w:t xml:space="preserve"> можно перейти к первой странице;</w:t>
      </w:r>
    </w:p>
    <w:p w:rsidR="00335A19" w:rsidRDefault="00667C36" w:rsidP="00667C36">
      <w:pPr>
        <w:pStyle w:val="phlistitemized1"/>
      </w:pPr>
      <w:r>
        <w:t>изменение сортировки</w:t>
      </w:r>
      <w:r w:rsidR="00335A19">
        <w:t xml:space="preserve"> данных в таблице. Для</w:t>
      </w:r>
      <w:r>
        <w:t xml:space="preserve"> изменения сортировки в таблице</w:t>
      </w:r>
      <w:r w:rsidR="00335A19">
        <w:t xml:space="preserve"> необходимо нажать на заголовок столбца, по которому требуется сортировать данные. Первое нажатие сортирует по возрастанию, второе – по убыванию;</w:t>
      </w:r>
    </w:p>
    <w:p w:rsidR="00335A19" w:rsidRPr="00335A19" w:rsidRDefault="00667C36" w:rsidP="00667C36">
      <w:pPr>
        <w:pStyle w:val="phlistitemized1"/>
      </w:pPr>
      <w:r>
        <w:t>переход</w:t>
      </w:r>
      <w:r w:rsidR="00335A19">
        <w:t xml:space="preserve"> к искомому пациенту. Для перехода к регистровой записи, следует нажать </w:t>
      </w:r>
      <w:r>
        <w:t xml:space="preserve">на </w:t>
      </w:r>
      <w:r w:rsidR="00335A19">
        <w:t xml:space="preserve">кнопку просмотра </w:t>
      </w:r>
      <w:r w:rsidR="00335A19">
        <w:rPr>
          <w:noProof/>
          <w:lang w:eastAsia="ru-RU"/>
        </w:rPr>
        <w:drawing>
          <wp:inline distT="0" distB="0" distL="0" distR="0" wp14:anchorId="5724F865" wp14:editId="405A1FEB">
            <wp:extent cx="237410" cy="202273"/>
            <wp:effectExtent l="0" t="0" r="0" b="7620"/>
            <wp:docPr id="260" name="Рисунок 260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8"/>
                    <a:stretch/>
                  </pic:blipFill>
                  <pic:spPr bwMode="auto">
                    <a:xfrm>
                      <a:off x="0" y="0"/>
                      <a:ext cx="246628" cy="21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5A19">
        <w:t xml:space="preserve"> соответствующей записи в таблице результатов.</w:t>
      </w:r>
    </w:p>
    <w:p w:rsidR="0046089D" w:rsidRPr="0046089D" w:rsidRDefault="0046089D" w:rsidP="00667C36">
      <w:pPr>
        <w:pStyle w:val="4"/>
        <w:ind w:left="1985" w:hanging="1265"/>
      </w:pPr>
      <w:r w:rsidRPr="00667C36">
        <w:t>Добавление</w:t>
      </w:r>
      <w:r>
        <w:t xml:space="preserve"> пациента</w:t>
      </w:r>
    </w:p>
    <w:p w:rsidR="00C4694D" w:rsidRPr="00C4694D" w:rsidRDefault="00C4694D" w:rsidP="00667C36">
      <w:pPr>
        <w:pStyle w:val="phnormal"/>
      </w:pPr>
      <w:r w:rsidRPr="00C4694D">
        <w:t xml:space="preserve">Для добавления пациента в </w:t>
      </w:r>
      <w:r w:rsidR="003A1238">
        <w:t>Систему,</w:t>
      </w:r>
      <w:r w:rsidRPr="00C4694D">
        <w:t xml:space="preserve"> необходимо </w:t>
      </w:r>
      <w:r w:rsidRPr="00C4694D">
        <w:rPr>
          <w:rStyle w:val="affffff"/>
          <w:i w:val="0"/>
          <w:color w:val="000000" w:themeColor="text1"/>
        </w:rPr>
        <w:t xml:space="preserve">в пункте </w:t>
      </w:r>
      <w:r w:rsidR="00D32510">
        <w:rPr>
          <w:rStyle w:val="affffff"/>
          <w:i w:val="0"/>
          <w:color w:val="000000" w:themeColor="text1"/>
        </w:rPr>
        <w:t xml:space="preserve">меню «Регистры» выбрать пункт </w:t>
      </w:r>
      <w:r w:rsidRPr="00C4694D">
        <w:rPr>
          <w:rStyle w:val="affffff"/>
          <w:i w:val="0"/>
          <w:color w:val="000000" w:themeColor="text1"/>
        </w:rPr>
        <w:t>«Федераль</w:t>
      </w:r>
      <w:r w:rsidR="00D32510">
        <w:rPr>
          <w:rStyle w:val="affffff"/>
          <w:i w:val="0"/>
          <w:color w:val="000000" w:themeColor="text1"/>
        </w:rPr>
        <w:t xml:space="preserve">ный регистр </w:t>
      </w:r>
      <w:r w:rsidR="00952860">
        <w:rPr>
          <w:rStyle w:val="affffff"/>
          <w:i w:val="0"/>
          <w:color w:val="000000" w:themeColor="text1"/>
        </w:rPr>
        <w:t>1</w:t>
      </w:r>
      <w:r w:rsidR="000E687F">
        <w:rPr>
          <w:rStyle w:val="affffff"/>
          <w:i w:val="0"/>
          <w:color w:val="000000" w:themeColor="text1"/>
        </w:rPr>
        <w:t>4</w:t>
      </w:r>
      <w:r w:rsidR="00952860">
        <w:rPr>
          <w:rStyle w:val="affffff"/>
          <w:i w:val="0"/>
          <w:color w:val="000000" w:themeColor="text1"/>
        </w:rPr>
        <w:t xml:space="preserve"> нозологий</w:t>
      </w:r>
      <w:r w:rsidR="00D32510">
        <w:rPr>
          <w:rStyle w:val="affffff"/>
          <w:i w:val="0"/>
          <w:color w:val="000000" w:themeColor="text1"/>
        </w:rPr>
        <w:t xml:space="preserve">». Откроется выпадающий список, где необходимо выбрать модуль </w:t>
      </w:r>
      <w:r w:rsidRPr="00C4694D">
        <w:rPr>
          <w:rStyle w:val="affffff"/>
          <w:i w:val="0"/>
          <w:color w:val="000000" w:themeColor="text1"/>
        </w:rPr>
        <w:t xml:space="preserve">«Федеральный регистр». </w:t>
      </w:r>
      <w:r w:rsidRPr="00C4694D">
        <w:t xml:space="preserve">В открывшемся окне страницы </w:t>
      </w:r>
      <w:r w:rsidR="00D32510">
        <w:t xml:space="preserve">необходимо </w:t>
      </w:r>
      <w:r w:rsidRPr="00C4694D">
        <w:t xml:space="preserve">нажать </w:t>
      </w:r>
      <w:r w:rsidR="00D32510">
        <w:t xml:space="preserve">на </w:t>
      </w:r>
      <w:r w:rsidRPr="00C4694D">
        <w:t>кнопку «Добавить в регистр»</w:t>
      </w:r>
      <w:r w:rsidR="004274CC">
        <w:t xml:space="preserve"> </w:t>
      </w:r>
      <w:r w:rsidR="00D32510">
        <w:t>(</w:t>
      </w:r>
      <w:r w:rsidR="001F03EC">
        <w:fldChar w:fldCharType="begin"/>
      </w:r>
      <w:r w:rsidR="001F03EC">
        <w:instrText xml:space="preserve"> REF _Ref524012473 \h  \* MERGEFORMAT </w:instrText>
      </w:r>
      <w:r w:rsidR="001F03EC">
        <w:fldChar w:fldCharType="separate"/>
      </w:r>
      <w:r w:rsidR="000422E7">
        <w:t>Рисунок 8</w:t>
      </w:r>
      <w:r w:rsidR="001F03EC">
        <w:fldChar w:fldCharType="end"/>
      </w:r>
      <w:r w:rsidR="00D32510">
        <w:t>)</w:t>
      </w:r>
      <w:r w:rsidRPr="00C4694D">
        <w:t xml:space="preserve">. </w:t>
      </w:r>
    </w:p>
    <w:p w:rsidR="00CA0E51" w:rsidRPr="00866BDB" w:rsidRDefault="00C4694D" w:rsidP="00BE7DCD">
      <w:pPr>
        <w:pStyle w:val="phnormal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5C87636B" wp14:editId="50FDF309">
            <wp:extent cx="3082350" cy="224287"/>
            <wp:effectExtent l="0" t="0" r="381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67309" cy="23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A73" w:rsidRDefault="00CA0E51" w:rsidP="00D32510">
      <w:pPr>
        <w:pStyle w:val="phfiguretitle"/>
      </w:pPr>
      <w:bookmarkStart w:id="180" w:name="_Ref524012473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8</w:t>
      </w:r>
      <w:r w:rsidR="00565D38">
        <w:rPr>
          <w:noProof/>
        </w:rPr>
        <w:fldChar w:fldCharType="end"/>
      </w:r>
      <w:bookmarkEnd w:id="180"/>
      <w:r>
        <w:t xml:space="preserve"> </w:t>
      </w:r>
      <w:r w:rsidR="00D32510">
        <w:t>–</w:t>
      </w:r>
      <w:r>
        <w:t xml:space="preserve"> Кнопка </w:t>
      </w:r>
      <w:r w:rsidR="00D32510">
        <w:t>«</w:t>
      </w:r>
      <w:r>
        <w:t>Добавление пациента</w:t>
      </w:r>
      <w:r w:rsidR="00D32510">
        <w:t>»</w:t>
      </w:r>
    </w:p>
    <w:p w:rsidR="00C4694D" w:rsidRDefault="00C4694D" w:rsidP="00E35308">
      <w:pPr>
        <w:pStyle w:val="phnormal"/>
      </w:pPr>
      <w:bookmarkStart w:id="181" w:name="_Toc405544851"/>
      <w:bookmarkStart w:id="182" w:name="_Toc406506818"/>
      <w:bookmarkStart w:id="183" w:name="_Toc433898689"/>
      <w:bookmarkEnd w:id="157"/>
      <w:bookmarkEnd w:id="158"/>
      <w:bookmarkEnd w:id="159"/>
      <w:r w:rsidRPr="00E35308">
        <w:rPr>
          <w:rFonts w:eastAsiaTheme="minorHAnsi"/>
        </w:rPr>
        <w:t xml:space="preserve">При </w:t>
      </w:r>
      <w:r w:rsidR="00D32510" w:rsidRPr="00E35308">
        <w:rPr>
          <w:rFonts w:eastAsiaTheme="minorHAnsi"/>
        </w:rPr>
        <w:t xml:space="preserve">нажатии на кнопку </w:t>
      </w:r>
      <w:r w:rsidRPr="00E35308">
        <w:rPr>
          <w:rFonts w:eastAsiaTheme="minorHAnsi"/>
        </w:rPr>
        <w:t xml:space="preserve">открывается форма </w:t>
      </w:r>
      <w:r w:rsidR="00D32510" w:rsidRPr="00E35308">
        <w:rPr>
          <w:rFonts w:eastAsiaTheme="minorHAnsi"/>
        </w:rPr>
        <w:t>ввода данных о пациенте</w:t>
      </w:r>
      <w:r w:rsidR="004274CC" w:rsidRPr="00E35308">
        <w:rPr>
          <w:rFonts w:eastAsiaTheme="minorHAnsi"/>
        </w:rPr>
        <w:t xml:space="preserve"> </w:t>
      </w:r>
      <w:r w:rsidR="00D32510" w:rsidRPr="00E35308">
        <w:rPr>
          <w:rFonts w:eastAsiaTheme="minorHAnsi"/>
        </w:rPr>
        <w:t>(</w:t>
      </w:r>
      <w:r w:rsidR="001F03EC">
        <w:fldChar w:fldCharType="begin"/>
      </w:r>
      <w:r w:rsidR="001F03EC">
        <w:instrText xml:space="preserve"> REF _Ref499724631 \h  \* MERGEFORMAT </w:instrText>
      </w:r>
      <w:r w:rsidR="001F03EC">
        <w:fldChar w:fldCharType="separate"/>
      </w:r>
      <w:r w:rsidR="000422E7" w:rsidRPr="000422E7">
        <w:rPr>
          <w:rStyle w:val="phnormal1"/>
        </w:rPr>
        <w:t>Рисунок 9</w:t>
      </w:r>
      <w:r w:rsidR="001F03EC">
        <w:fldChar w:fldCharType="end"/>
      </w:r>
      <w:r w:rsidR="00D32510" w:rsidRPr="00E35308">
        <w:rPr>
          <w:rFonts w:eastAsiaTheme="minorHAnsi"/>
        </w:rPr>
        <w:t>)</w:t>
      </w:r>
      <w:r w:rsidRPr="004274CC">
        <w:t>.</w:t>
      </w:r>
    </w:p>
    <w:p w:rsidR="00C35A73" w:rsidRDefault="008A1152" w:rsidP="00D32510">
      <w:pPr>
        <w:pStyle w:val="phfigure0"/>
      </w:pPr>
      <w:r>
        <w:rPr>
          <w:noProof/>
        </w:rPr>
        <w:lastRenderedPageBreak/>
        <w:drawing>
          <wp:inline distT="0" distB="0" distL="0" distR="0" wp14:anchorId="10FC90B1" wp14:editId="4447A127">
            <wp:extent cx="4867275" cy="37433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723" w:rsidRDefault="00C35A73" w:rsidP="00D32510">
      <w:pPr>
        <w:pStyle w:val="phfiguretitle"/>
      </w:pPr>
      <w:bookmarkStart w:id="184" w:name="_Ref49972463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9</w:t>
      </w:r>
      <w:r w:rsidR="00565D38">
        <w:rPr>
          <w:noProof/>
        </w:rPr>
        <w:fldChar w:fldCharType="end"/>
      </w:r>
      <w:bookmarkEnd w:id="184"/>
      <w:r>
        <w:t xml:space="preserve"> </w:t>
      </w:r>
      <w:r w:rsidR="00D32510">
        <w:t>–</w:t>
      </w:r>
      <w:r>
        <w:t xml:space="preserve"> </w:t>
      </w:r>
      <w:r w:rsidRPr="00582818">
        <w:t>Добавление пациента</w:t>
      </w:r>
    </w:p>
    <w:p w:rsidR="007917FC" w:rsidRDefault="00CD6723" w:rsidP="00D32510">
      <w:pPr>
        <w:pStyle w:val="phnormal"/>
      </w:pPr>
      <w:r>
        <w:t xml:space="preserve">Необходимо заполнить поля формы ввода и нажать </w:t>
      </w:r>
      <w:r w:rsidR="00D32510">
        <w:t xml:space="preserve">на </w:t>
      </w:r>
      <w:r>
        <w:t xml:space="preserve">кнопку </w:t>
      </w:r>
      <w:r w:rsidR="005B0FDF">
        <w:rPr>
          <w:noProof/>
        </w:rPr>
        <w:drawing>
          <wp:inline distT="0" distB="0" distL="0" distR="0" wp14:anchorId="0AFE409E" wp14:editId="5701B301">
            <wp:extent cx="715993" cy="211543"/>
            <wp:effectExtent l="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17223" cy="21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Поля, отмеченные знако</w:t>
      </w:r>
      <w:r w:rsidR="00D32510">
        <w:t>м «*»</w:t>
      </w:r>
      <w:r>
        <w:t xml:space="preserve"> обязательные для заполнения. При вводе СНИЛС и нажатии </w:t>
      </w:r>
      <w:r w:rsidR="00D32510">
        <w:t>на кнопку</w:t>
      </w:r>
      <w:r>
        <w:t xml:space="preserve"> </w:t>
      </w:r>
      <w:r w:rsidR="005B0FDF">
        <w:rPr>
          <w:noProof/>
        </w:rPr>
        <w:drawing>
          <wp:inline distT="0" distB="0" distL="0" distR="0" wp14:anchorId="773D23BF" wp14:editId="7F915649">
            <wp:extent cx="422695" cy="18115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1559" cy="18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2510">
        <w:t xml:space="preserve"> </w:t>
      </w:r>
      <w:r>
        <w:t xml:space="preserve">происходит проверка на наличие пациента в </w:t>
      </w:r>
      <w:r w:rsidR="003A1238">
        <w:t>Системе</w:t>
      </w:r>
      <w:r>
        <w:t xml:space="preserve">. </w:t>
      </w:r>
    </w:p>
    <w:p w:rsidR="007917FC" w:rsidRDefault="00CD6723" w:rsidP="00D32510">
      <w:pPr>
        <w:pStyle w:val="phnormal"/>
      </w:pPr>
      <w:r>
        <w:t>В случае</w:t>
      </w:r>
      <w:r w:rsidR="00D32510">
        <w:t xml:space="preserve"> </w:t>
      </w:r>
      <w:r>
        <w:t xml:space="preserve">если пациент с </w:t>
      </w:r>
      <w:bookmarkStart w:id="185" w:name="OLE_LINK3"/>
      <w:bookmarkStart w:id="186" w:name="OLE_LINK4"/>
      <w:r>
        <w:t xml:space="preserve">таким СНИЛС </w:t>
      </w:r>
      <w:bookmarkEnd w:id="185"/>
      <w:bookmarkEnd w:id="186"/>
      <w:r>
        <w:t xml:space="preserve">уже присутствует в </w:t>
      </w:r>
      <w:r w:rsidR="005913CD">
        <w:t>Системе</w:t>
      </w:r>
      <w:r>
        <w:t xml:space="preserve">, произойдет переход в карту пациента. </w:t>
      </w:r>
    </w:p>
    <w:p w:rsidR="001E51EA" w:rsidRPr="005913CD" w:rsidRDefault="00CD6723" w:rsidP="00D32510">
      <w:pPr>
        <w:pStyle w:val="phnormal"/>
      </w:pPr>
      <w:r>
        <w:t xml:space="preserve">В случае если у пациента при обращении отсутствует СНИЛС, необходимо поставить отметку </w:t>
      </w:r>
      <w:r w:rsidR="005B0FDF">
        <w:rPr>
          <w:noProof/>
        </w:rPr>
        <w:drawing>
          <wp:inline distT="0" distB="0" distL="0" distR="0" wp14:anchorId="05A83120" wp14:editId="20713CD1">
            <wp:extent cx="1406106" cy="133491"/>
            <wp:effectExtent l="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20000" b="20000"/>
                    <a:stretch/>
                  </pic:blipFill>
                  <pic:spPr bwMode="auto">
                    <a:xfrm>
                      <a:off x="0" y="0"/>
                      <a:ext cx="1409810" cy="133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17FC">
        <w:t xml:space="preserve"> и</w:t>
      </w:r>
      <w:r>
        <w:t xml:space="preserve"> ввод СНИЛС становится не обязательным.</w:t>
      </w:r>
    </w:p>
    <w:p w:rsidR="003F074F" w:rsidRDefault="003F074F" w:rsidP="00D32510">
      <w:pPr>
        <w:pStyle w:val="4"/>
        <w:ind w:left="1985" w:hanging="1265"/>
      </w:pPr>
      <w:bookmarkStart w:id="187" w:name="_Toc312858536"/>
      <w:bookmarkStart w:id="188" w:name="_Toc309643552"/>
      <w:bookmarkStart w:id="189" w:name="_Toc290993173"/>
      <w:bookmarkStart w:id="190" w:name="OLE_LINK1"/>
      <w:bookmarkStart w:id="191" w:name="OLE_LINK2"/>
      <w:r w:rsidRPr="00D32510">
        <w:t>Добавление</w:t>
      </w:r>
      <w:r>
        <w:t xml:space="preserve"> регистровой записи</w:t>
      </w:r>
    </w:p>
    <w:p w:rsidR="003F074F" w:rsidRPr="00866BDB" w:rsidRDefault="003F074F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После добав</w:t>
      </w:r>
      <w:r w:rsidR="00D32510">
        <w:rPr>
          <w:rStyle w:val="phnormal2"/>
        </w:rPr>
        <w:t>ления нового пациента в регистр</w:t>
      </w:r>
      <w:r w:rsidRPr="00866BDB">
        <w:rPr>
          <w:rStyle w:val="phnormal2"/>
        </w:rPr>
        <w:t xml:space="preserve"> автоматически открывается окно создания регистровой записи.</w:t>
      </w:r>
    </w:p>
    <w:p w:rsidR="003F074F" w:rsidRPr="00866BDB" w:rsidRDefault="003F074F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Во вкладке «Персональ</w:t>
      </w:r>
      <w:r w:rsidR="00D32510">
        <w:rPr>
          <w:rStyle w:val="phnormal2"/>
        </w:rPr>
        <w:t>ные данные больного» (</w:t>
      </w:r>
      <w:r w:rsidR="00565D38">
        <w:rPr>
          <w:rStyle w:val="phnormal2"/>
        </w:rPr>
        <w:fldChar w:fldCharType="begin"/>
      </w:r>
      <w:r w:rsidR="00D32510">
        <w:rPr>
          <w:rStyle w:val="phnormal2"/>
        </w:rPr>
        <w:instrText xml:space="preserve"> REF _Ref523773895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10</w:t>
      </w:r>
      <w:r w:rsidR="00565D38">
        <w:rPr>
          <w:rStyle w:val="phnormal2"/>
        </w:rPr>
        <w:fldChar w:fldCharType="end"/>
      </w:r>
      <w:r w:rsidR="00D32510">
        <w:rPr>
          <w:rStyle w:val="phnormal2"/>
        </w:rPr>
        <w:t xml:space="preserve">) </w:t>
      </w:r>
      <w:r w:rsidRPr="00866BDB">
        <w:rPr>
          <w:rStyle w:val="phnormal2"/>
        </w:rPr>
        <w:t xml:space="preserve">обязательным </w:t>
      </w:r>
      <w:r w:rsidR="00E35308">
        <w:rPr>
          <w:rStyle w:val="phnormal2"/>
        </w:rPr>
        <w:t xml:space="preserve">для заполнения </w:t>
      </w:r>
      <w:r w:rsidRPr="00866BDB">
        <w:rPr>
          <w:rStyle w:val="phnormal2"/>
        </w:rPr>
        <w:t>является поле «Адрес места жительства». Также имеется два необязательных поля</w:t>
      </w:r>
      <w:r w:rsidR="00E35308">
        <w:rPr>
          <w:rStyle w:val="phnormal2"/>
        </w:rPr>
        <w:t xml:space="preserve"> для заполнения</w:t>
      </w:r>
      <w:r w:rsidRPr="00866BDB">
        <w:rPr>
          <w:rStyle w:val="phnormal2"/>
        </w:rPr>
        <w:t xml:space="preserve">: «Тип полиса ОМС» и «Группа инвалидности». </w:t>
      </w:r>
    </w:p>
    <w:p w:rsidR="00F130BF" w:rsidRPr="00866BDB" w:rsidRDefault="003F074F" w:rsidP="00E47BCC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lastRenderedPageBreak/>
        <w:drawing>
          <wp:inline distT="0" distB="0" distL="0" distR="0" wp14:anchorId="3336ED80" wp14:editId="5D421D97">
            <wp:extent cx="3347049" cy="2984049"/>
            <wp:effectExtent l="0" t="0" r="6350" b="698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017" r="1088"/>
                    <a:stretch/>
                  </pic:blipFill>
                  <pic:spPr bwMode="auto">
                    <a:xfrm>
                      <a:off x="0" y="0"/>
                      <a:ext cx="3364404" cy="2999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0BF" w:rsidRDefault="00F130BF" w:rsidP="00D32510">
      <w:pPr>
        <w:pStyle w:val="phfiguretitle"/>
      </w:pPr>
      <w:bookmarkStart w:id="192" w:name="_Ref523773895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10</w:t>
      </w:r>
      <w:r w:rsidR="00565D38">
        <w:rPr>
          <w:noProof/>
        </w:rPr>
        <w:fldChar w:fldCharType="end"/>
      </w:r>
      <w:bookmarkEnd w:id="192"/>
      <w:r w:rsidR="00D32510">
        <w:t xml:space="preserve"> - Вкладка «Персональные данные пациента»</w:t>
      </w:r>
    </w:p>
    <w:p w:rsidR="00A30F2A" w:rsidRPr="007B3AE6" w:rsidRDefault="00E35308" w:rsidP="00E35308">
      <w:pPr>
        <w:pStyle w:val="phnormal"/>
      </w:pPr>
      <w:r>
        <w:t>В</w:t>
      </w:r>
      <w:r w:rsidR="00043945">
        <w:t>о</w:t>
      </w:r>
      <w:r>
        <w:t xml:space="preserve"> вкладке «Сведения о заболевании» (</w:t>
      </w:r>
      <w:r w:rsidR="00565D38">
        <w:fldChar w:fldCharType="begin"/>
      </w:r>
      <w:r>
        <w:instrText xml:space="preserve"> REF _Ref523774128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11</w:t>
      </w:r>
      <w:r w:rsidR="00565D38">
        <w:fldChar w:fldCharType="end"/>
      </w:r>
      <w:r>
        <w:t>)</w:t>
      </w:r>
      <w:r w:rsidR="00F130BF" w:rsidRPr="001B34E3">
        <w:t xml:space="preserve"> </w:t>
      </w:r>
      <w:r>
        <w:t>содержится</w:t>
      </w:r>
      <w:r w:rsidR="00F130BF" w:rsidRPr="001B34E3">
        <w:t xml:space="preserve"> таблица «Диагнозы пациента», в которой необходимо указать диагнозы пациента, даты установления диагнозов и даты снятия диагнозов, в </w:t>
      </w:r>
      <w:r>
        <w:t>случае</w:t>
      </w:r>
      <w:r w:rsidR="00F130BF" w:rsidRPr="001B34E3">
        <w:t xml:space="preserve"> если какой-либо диагноз закрыт.</w:t>
      </w:r>
    </w:p>
    <w:p w:rsidR="00A30F2A" w:rsidRPr="007B3AE6" w:rsidRDefault="00E35308" w:rsidP="00E35308">
      <w:pPr>
        <w:pStyle w:val="phnormal"/>
      </w:pPr>
      <w:r>
        <w:t>Также имеются обязательные для заполнения поля, которые</w:t>
      </w:r>
      <w:r w:rsidR="00A30F2A" w:rsidRPr="001B34E3">
        <w:t xml:space="preserve"> помечены знаком «*» и необязательные поля</w:t>
      </w:r>
      <w:r>
        <w:t>.</w:t>
      </w:r>
    </w:p>
    <w:p w:rsidR="00A30F2A" w:rsidRDefault="00A30F2A" w:rsidP="00E35308">
      <w:pPr>
        <w:pStyle w:val="phfigure0"/>
      </w:pPr>
      <w:r>
        <w:rPr>
          <w:noProof/>
        </w:rPr>
        <w:drawing>
          <wp:inline distT="0" distB="0" distL="0" distR="0" wp14:anchorId="4C761EBE" wp14:editId="6A8646A6">
            <wp:extent cx="3536831" cy="3105409"/>
            <wp:effectExtent l="0" t="0" r="698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40006" cy="3108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1EA" w:rsidRDefault="00A30F2A" w:rsidP="00E35308">
      <w:pPr>
        <w:pStyle w:val="phfiguretitle"/>
      </w:pPr>
      <w:bookmarkStart w:id="193" w:name="_Ref523774128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11</w:t>
      </w:r>
      <w:r w:rsidR="00565D38">
        <w:rPr>
          <w:noProof/>
        </w:rPr>
        <w:fldChar w:fldCharType="end"/>
      </w:r>
      <w:bookmarkEnd w:id="193"/>
      <w:r>
        <w:t xml:space="preserve"> </w:t>
      </w:r>
      <w:r w:rsidR="00E35308">
        <w:t>–</w:t>
      </w:r>
      <w:r>
        <w:t xml:space="preserve"> Вкладка </w:t>
      </w:r>
      <w:r w:rsidR="00F90234">
        <w:t>«</w:t>
      </w:r>
      <w:r>
        <w:t>Сведения о заболевании</w:t>
      </w:r>
      <w:bookmarkEnd w:id="187"/>
      <w:bookmarkEnd w:id="188"/>
      <w:bookmarkEnd w:id="189"/>
      <w:r w:rsidR="00F90234">
        <w:t>»</w:t>
      </w:r>
    </w:p>
    <w:p w:rsidR="003F074F" w:rsidRPr="003F074F" w:rsidRDefault="00335A19" w:rsidP="00E35308">
      <w:pPr>
        <w:pStyle w:val="4"/>
        <w:ind w:left="1985" w:hanging="1265"/>
      </w:pPr>
      <w:r>
        <w:lastRenderedPageBreak/>
        <w:t>Раздел «Регистровая запись пациента»</w:t>
      </w:r>
    </w:p>
    <w:bookmarkEnd w:id="190"/>
    <w:bookmarkEnd w:id="191"/>
    <w:p w:rsidR="000A44DA" w:rsidRDefault="00810403" w:rsidP="00E35308">
      <w:pPr>
        <w:pStyle w:val="phnormal"/>
      </w:pPr>
      <w:r>
        <w:t xml:space="preserve">Для просмотра регистровой записи пациента необходимо </w:t>
      </w:r>
      <w:r w:rsidR="005B0FDF">
        <w:t>перейти в раздел «Федеральный регистр» и с помощью фильтров</w:t>
      </w:r>
      <w:r>
        <w:t xml:space="preserve"> осуществить поиск нуж</w:t>
      </w:r>
      <w:r w:rsidR="005B0FDF">
        <w:t>ной регистровой записи пациента.</w:t>
      </w:r>
      <w:r>
        <w:t xml:space="preserve"> </w:t>
      </w:r>
      <w:r w:rsidR="005B0FDF">
        <w:t>Затем</w:t>
      </w:r>
      <w:r w:rsidR="000A44DA">
        <w:t xml:space="preserve"> необходимо нажать </w:t>
      </w:r>
      <w:r w:rsidR="00E35308">
        <w:t xml:space="preserve">на </w:t>
      </w:r>
      <w:r w:rsidR="000A44DA">
        <w:t>пиктограмму просмотра регистровой записи</w:t>
      </w:r>
      <w:r>
        <w:t xml:space="preserve"> </w:t>
      </w:r>
      <w:r>
        <w:rPr>
          <w:noProof/>
        </w:rPr>
        <w:drawing>
          <wp:inline distT="0" distB="0" distL="0" distR="0" wp14:anchorId="3C513029" wp14:editId="11B17747">
            <wp:extent cx="325755" cy="246380"/>
            <wp:effectExtent l="0" t="0" r="4445" b="0"/>
            <wp:docPr id="9" name="Рисунок 9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  <w:r w:rsidR="00E35308">
        <w:t xml:space="preserve">В </w:t>
      </w:r>
      <w:r w:rsidR="003A1238">
        <w:t>Системе</w:t>
      </w:r>
      <w:r>
        <w:t xml:space="preserve"> откроется страница с регистровой записью выбранного пациента (</w:t>
      </w:r>
      <w:r w:rsidR="00565D38">
        <w:fldChar w:fldCharType="begin"/>
      </w:r>
      <w:r w:rsidR="00DB2A81">
        <w:instrText xml:space="preserve"> REF _Ref519595036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12</w:t>
      </w:r>
      <w:r w:rsidR="00565D38">
        <w:fldChar w:fldCharType="end"/>
      </w:r>
      <w:r>
        <w:t xml:space="preserve">). </w:t>
      </w:r>
    </w:p>
    <w:p w:rsidR="00EB3715" w:rsidRPr="00EB3715" w:rsidRDefault="00810403" w:rsidP="00E35308">
      <w:pPr>
        <w:pStyle w:val="phlistitemizedtitle"/>
      </w:pPr>
      <w:r>
        <w:t>Каждой записи присваивается уникальный номер</w:t>
      </w:r>
      <w:r w:rsidR="0007681D">
        <w:t xml:space="preserve"> в соответствие с алгоритмом</w:t>
      </w:r>
      <w:r>
        <w:t>:</w:t>
      </w:r>
    </w:p>
    <w:p w:rsidR="00EB3715" w:rsidRDefault="00EB3715" w:rsidP="00E35308">
      <w:pPr>
        <w:pStyle w:val="phnormal"/>
        <w:jc w:val="center"/>
      </w:pPr>
      <w:r>
        <w:t>TT + F + MM + YY + 000000, где:</w:t>
      </w:r>
    </w:p>
    <w:p w:rsidR="00E83BF9" w:rsidRDefault="00E83BF9" w:rsidP="00E35308">
      <w:pPr>
        <w:pStyle w:val="phlistitemized1"/>
      </w:pPr>
      <w:r>
        <w:t>ТТ – код региона;</w:t>
      </w:r>
    </w:p>
    <w:p w:rsidR="00E83BF9" w:rsidRDefault="00E35308" w:rsidP="00E35308">
      <w:pPr>
        <w:pStyle w:val="phlistitemized1"/>
      </w:pPr>
      <w:r>
        <w:t xml:space="preserve">F − если ФМБА, </w:t>
      </w:r>
      <w:r w:rsidR="00E83BF9">
        <w:t xml:space="preserve">то </w:t>
      </w:r>
      <w:r>
        <w:t>значение</w:t>
      </w:r>
      <w:r w:rsidR="00E83BF9">
        <w:t xml:space="preserve"> </w:t>
      </w:r>
      <w:r>
        <w:t>«</w:t>
      </w:r>
      <w:r w:rsidR="00E83BF9">
        <w:t>2</w:t>
      </w:r>
      <w:r>
        <w:t>»</w:t>
      </w:r>
      <w:r w:rsidR="00E83BF9">
        <w:t xml:space="preserve">, иначе </w:t>
      </w:r>
      <w:r>
        <w:t>значение «</w:t>
      </w:r>
      <w:r w:rsidR="00E83BF9">
        <w:t>1</w:t>
      </w:r>
      <w:r>
        <w:t>»</w:t>
      </w:r>
      <w:r w:rsidR="00E83BF9">
        <w:t xml:space="preserve"> (так как учет ФМБА ведется через </w:t>
      </w:r>
      <w:r w:rsidR="008526AA">
        <w:t>о</w:t>
      </w:r>
      <w:r w:rsidR="008526AA" w:rsidRPr="008526AA">
        <w:t>рган</w:t>
      </w:r>
      <w:r w:rsidR="008526AA">
        <w:t>а</w:t>
      </w:r>
      <w:r w:rsidR="008526AA" w:rsidRPr="008526AA">
        <w:t xml:space="preserve"> исполнительной власти субъекта Российской Федерации в сфере здравоохранения</w:t>
      </w:r>
      <w:r>
        <w:t>, по умолчанию значение «</w:t>
      </w:r>
      <w:r w:rsidR="00E83BF9">
        <w:t>1</w:t>
      </w:r>
      <w:r>
        <w:t>»</w:t>
      </w:r>
      <w:r w:rsidR="00E83BF9">
        <w:t>);</w:t>
      </w:r>
    </w:p>
    <w:p w:rsidR="00E83BF9" w:rsidRDefault="00E83BF9" w:rsidP="00E35308">
      <w:pPr>
        <w:pStyle w:val="phlistitemized1"/>
      </w:pPr>
      <w:r>
        <w:t>MM – текущий номер месяца;</w:t>
      </w:r>
    </w:p>
    <w:p w:rsidR="00E83BF9" w:rsidRDefault="00E83BF9" w:rsidP="00E35308">
      <w:pPr>
        <w:pStyle w:val="phlistitemized1"/>
      </w:pPr>
      <w:r>
        <w:t>YY – последние две цифры текущего года;</w:t>
      </w:r>
    </w:p>
    <w:p w:rsidR="00E727C8" w:rsidRDefault="00E83BF9" w:rsidP="00E35308">
      <w:pPr>
        <w:pStyle w:val="phlistitemized1"/>
      </w:pPr>
      <w:r>
        <w:t xml:space="preserve">000000 − уникальный номер карты (порядковый), число увеличивается при создании пациента в любом регионе. Каждый год происходит сброс счетчика уникальных номеров регистровых записей. </w:t>
      </w:r>
    </w:p>
    <w:p w:rsidR="00D77466" w:rsidRDefault="00063863" w:rsidP="00E35308">
      <w:pPr>
        <w:pStyle w:val="phfigure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039A539" wp14:editId="1E847205">
                <wp:simplePos x="0" y="0"/>
                <wp:positionH relativeFrom="column">
                  <wp:posOffset>-19685</wp:posOffset>
                </wp:positionH>
                <wp:positionV relativeFrom="paragraph">
                  <wp:posOffset>0</wp:posOffset>
                </wp:positionV>
                <wp:extent cx="6228715" cy="4916170"/>
                <wp:effectExtent l="0" t="0" r="635" b="0"/>
                <wp:wrapTight wrapText="bothSides">
                  <wp:wrapPolygon edited="0">
                    <wp:start x="0" y="0"/>
                    <wp:lineTo x="0" y="21511"/>
                    <wp:lineTo x="21536" y="21511"/>
                    <wp:lineTo x="21536" y="0"/>
                    <wp:lineTo x="0" y="0"/>
                  </wp:wrapPolygon>
                </wp:wrapTight>
                <wp:docPr id="241" name="Группа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8715" cy="4916170"/>
                          <a:chOff x="-19050" y="0"/>
                          <a:chExt cx="6228715" cy="4916170"/>
                        </a:xfrm>
                      </wpg:grpSpPr>
                      <pic:pic xmlns:pic="http://schemas.openxmlformats.org/drawingml/2006/picture">
                        <pic:nvPicPr>
                          <pic:cNvPr id="233" name="Рисунок 2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-2"/>
                          <a:stretch/>
                        </pic:blipFill>
                        <pic:spPr>
                          <a:xfrm>
                            <a:off x="0" y="0"/>
                            <a:ext cx="6209665" cy="2965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9050" y="2984500"/>
                            <a:ext cx="6209665" cy="19316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B7D79F" id="Группа 241" o:spid="_x0000_s1026" style="position:absolute;margin-left:-1.55pt;margin-top:0;width:490.45pt;height:387.1pt;z-index:251662336;mso-width-relative:margin;mso-height-relative:margin" coordorigin="-190" coordsize="62287,49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33" o:spid="_x0000_s1027" type="#_x0000_t75" style="position:absolute;width:62096;height:29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">
                  <v:imagedata r:id="rId37" o:title="" croptop="-1f" cropbottom="-1f"/>
                  <v:path arrowok="t"/>
                </v:shape>
                <v:shape id="Рисунок 19" o:spid="_x0000_s1028" type="#_x0000_t75" style="position:absolute;left:-190;top:29845;width:62096;height:19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">
                  <v:imagedata r:id="rId38" o:title=""/>
                  <v:path arrowok="t"/>
                </v:shape>
                <w10:wrap type="tight"/>
              </v:group>
            </w:pict>
          </mc:Fallback>
        </mc:AlternateContent>
      </w:r>
    </w:p>
    <w:p w:rsidR="00DB2A81" w:rsidRDefault="00DB2A81" w:rsidP="00E35308">
      <w:pPr>
        <w:pStyle w:val="phfiguretitle"/>
      </w:pPr>
      <w:bookmarkStart w:id="194" w:name="_Ref519595036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12</w:t>
      </w:r>
      <w:r w:rsidR="00565D38">
        <w:rPr>
          <w:noProof/>
        </w:rPr>
        <w:fldChar w:fldCharType="end"/>
      </w:r>
      <w:bookmarkEnd w:id="194"/>
      <w:r>
        <w:t xml:space="preserve"> </w:t>
      </w:r>
      <w:r w:rsidR="00E35308">
        <w:t>–</w:t>
      </w:r>
      <w:r>
        <w:t xml:space="preserve"> </w:t>
      </w:r>
      <w:r w:rsidRPr="00801661">
        <w:t>Просмотр регистровой записи пациента</w:t>
      </w:r>
    </w:p>
    <w:p w:rsidR="00055E85" w:rsidRDefault="00055E85" w:rsidP="004350CA">
      <w:pPr>
        <w:pStyle w:val="5"/>
      </w:pPr>
      <w:r w:rsidRPr="00E35308">
        <w:t>Блок</w:t>
      </w:r>
      <w:r w:rsidRPr="0038223C">
        <w:t xml:space="preserve"> «</w:t>
      </w:r>
      <w:r w:rsidR="0038223C">
        <w:t>Контактные данные</w:t>
      </w:r>
      <w:r w:rsidRPr="0038223C">
        <w:t>»</w:t>
      </w:r>
    </w:p>
    <w:p w:rsidR="0038223C" w:rsidRPr="00866BDB" w:rsidRDefault="0038223C" w:rsidP="00BE7DCD">
      <w:pPr>
        <w:pStyle w:val="phnormal"/>
        <w:rPr>
          <w:rStyle w:val="phnormal2"/>
        </w:rPr>
      </w:pPr>
      <w:r w:rsidRPr="00BE7DCD">
        <w:t xml:space="preserve">Блок предназначен для ввода и хранения контактных данных пациента, таких как адрес и телефон. Для добавления контактных данных пациента необходимо перейти в регистровую запись пациента, в блоке «Контактные данные» нажать </w:t>
      </w:r>
      <w:r w:rsidR="00E35308" w:rsidRPr="00BE7DCD">
        <w:t xml:space="preserve">на </w:t>
      </w:r>
      <w:r w:rsidRPr="00BE7DCD">
        <w:t xml:space="preserve">кнопку </w:t>
      </w:r>
      <w:r w:rsidR="009B5D78" w:rsidRPr="00BE7DCD">
        <w:rPr>
          <w:noProof/>
        </w:rPr>
        <w:drawing>
          <wp:inline distT="0" distB="0" distL="0" distR="0" wp14:anchorId="5A16FC63" wp14:editId="3EDD4240">
            <wp:extent cx="592531" cy="179319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9993" cy="18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7DCD">
        <w:t xml:space="preserve">, выбрать в выпадающем списке тип адреса, указать адрес пациента, телефон и нажать </w:t>
      </w:r>
      <w:r w:rsidR="00E35308" w:rsidRPr="00BE7DCD">
        <w:t xml:space="preserve">на </w:t>
      </w:r>
      <w:r w:rsidRPr="00BE7DCD">
        <w:t xml:space="preserve">кнопку </w:t>
      </w:r>
      <w:r w:rsidR="009B5D78" w:rsidRPr="00BE7DCD">
        <w:rPr>
          <w:noProof/>
        </w:rPr>
        <w:drawing>
          <wp:inline distT="0" distB="0" distL="0" distR="0" wp14:anchorId="49435463" wp14:editId="37092A37">
            <wp:extent cx="548640" cy="166036"/>
            <wp:effectExtent l="0" t="0" r="3810" b="571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1621" cy="17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7DCD">
        <w:t>. Таблица контакт</w:t>
      </w:r>
      <w:r w:rsidR="00556BE4" w:rsidRPr="00BE7DCD">
        <w:t xml:space="preserve">ных данных пациентов </w:t>
      </w:r>
      <w:r w:rsidR="00E35308" w:rsidRPr="00BE7DCD">
        <w:t>представлена на рисунке ниже</w:t>
      </w:r>
      <w:r w:rsidR="00556BE4" w:rsidRPr="00BE7DCD">
        <w:t xml:space="preserve"> </w:t>
      </w:r>
      <w:r w:rsidR="00E35308" w:rsidRPr="00BE7DCD">
        <w:t>(</w:t>
      </w:r>
      <w:r w:rsidR="001F03EC">
        <w:fldChar w:fldCharType="begin"/>
      </w:r>
      <w:r w:rsidR="001F03EC">
        <w:instrText xml:space="preserve"> REF _Ref523822584 \h  \* MERGEFORMAT </w:instrText>
      </w:r>
      <w:r w:rsidR="001F03EC">
        <w:fldChar w:fldCharType="separate"/>
      </w:r>
      <w:r w:rsidR="000422E7" w:rsidRPr="000422E7">
        <w:rPr>
          <w:rStyle w:val="phnormal2"/>
        </w:rPr>
        <w:t>Рисунок 13</w:t>
      </w:r>
      <w:r w:rsidR="001F03EC">
        <w:fldChar w:fldCharType="end"/>
      </w:r>
      <w:r w:rsidR="00E35308">
        <w:rPr>
          <w:rStyle w:val="phnormal2"/>
        </w:rPr>
        <w:t>)</w:t>
      </w:r>
      <w:r w:rsidR="00487609" w:rsidRPr="00866BDB">
        <w:rPr>
          <w:rStyle w:val="phnormal2"/>
        </w:rPr>
        <w:t>.</w:t>
      </w:r>
    </w:p>
    <w:p w:rsidR="00A15564" w:rsidRPr="00866BDB" w:rsidRDefault="0038223C" w:rsidP="00E47BCC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75A5480F" wp14:editId="60CA5D9C">
            <wp:extent cx="5438775" cy="782208"/>
            <wp:effectExtent l="0" t="0" r="0" b="1905"/>
            <wp:docPr id="15" name="Рисунок 15" descr="Описание: C:\Users\skovtun\Pictures\контакт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Описание: C:\Users\skovtun\Pictures\контакты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8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A73" w:rsidRDefault="00A15564" w:rsidP="00E35308">
      <w:pPr>
        <w:pStyle w:val="phfiguretitle"/>
      </w:pPr>
      <w:bookmarkStart w:id="195" w:name="_Ref523822584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13</w:t>
      </w:r>
      <w:r w:rsidR="00565D38">
        <w:rPr>
          <w:noProof/>
        </w:rPr>
        <w:fldChar w:fldCharType="end"/>
      </w:r>
      <w:bookmarkEnd w:id="195"/>
      <w:r>
        <w:t xml:space="preserve"> </w:t>
      </w:r>
      <w:r w:rsidR="00E35308">
        <w:t>–</w:t>
      </w:r>
      <w:r>
        <w:t xml:space="preserve"> </w:t>
      </w:r>
      <w:r w:rsidRPr="00BB154F">
        <w:t>Контактные данные пациента</w:t>
      </w:r>
    </w:p>
    <w:p w:rsidR="00C7269B" w:rsidRDefault="00C7269B" w:rsidP="004350CA">
      <w:pPr>
        <w:pStyle w:val="5"/>
      </w:pPr>
      <w:r w:rsidRPr="0038223C">
        <w:lastRenderedPageBreak/>
        <w:t>Блок «</w:t>
      </w:r>
      <w:r w:rsidRPr="00E35308">
        <w:t>Сведения</w:t>
      </w:r>
      <w:r>
        <w:t xml:space="preserve"> о пациенте</w:t>
      </w:r>
      <w:r w:rsidRPr="0038223C">
        <w:t>»</w:t>
      </w:r>
    </w:p>
    <w:p w:rsidR="009B5D78" w:rsidRPr="00866BDB" w:rsidRDefault="00ED7743" w:rsidP="00BE7DCD">
      <w:pPr>
        <w:pStyle w:val="phnormal"/>
        <w:rPr>
          <w:rStyle w:val="phnormal2"/>
        </w:rPr>
      </w:pPr>
      <w:r w:rsidRPr="00BE7DCD">
        <w:t>Данный блок содерж</w:t>
      </w:r>
      <w:r w:rsidR="009B5D78" w:rsidRPr="00BE7DCD">
        <w:t xml:space="preserve">ит основную информацию о </w:t>
      </w:r>
      <w:r w:rsidR="00CA0E51" w:rsidRPr="00BE7DCD">
        <w:t>заболеваниях</w:t>
      </w:r>
      <w:r w:rsidR="00BE7DCD" w:rsidRPr="00BE7DCD">
        <w:t xml:space="preserve"> пациента (</w:t>
      </w:r>
      <w:r w:rsidR="00565D38">
        <w:rPr>
          <w:rStyle w:val="phnormal2"/>
        </w:rPr>
        <w:fldChar w:fldCharType="begin"/>
      </w:r>
      <w:r w:rsidR="00BE7DCD">
        <w:rPr>
          <w:rStyle w:val="phnormal2"/>
        </w:rPr>
        <w:instrText xml:space="preserve"> REF _Ref523822638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14</w:t>
      </w:r>
      <w:r w:rsidR="00565D38">
        <w:rPr>
          <w:rStyle w:val="phnormal2"/>
        </w:rPr>
        <w:fldChar w:fldCharType="end"/>
      </w:r>
      <w:r w:rsidR="00BE7DCD">
        <w:rPr>
          <w:rStyle w:val="phnormal2"/>
        </w:rPr>
        <w:t>).</w:t>
      </w:r>
    </w:p>
    <w:p w:rsidR="009B5D78" w:rsidRPr="00866BDB" w:rsidRDefault="009B5D78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В данном блоке имеется кнопка</w:t>
      </w:r>
      <w:r w:rsidR="00ED7743" w:rsidRPr="00866BDB">
        <w:rPr>
          <w:rStyle w:val="phnormal2"/>
        </w:rPr>
        <w:t>, с помощью которой можно выполнить перевод</w:t>
      </w:r>
      <w:r w:rsidRPr="00866BDB">
        <w:rPr>
          <w:rStyle w:val="phnormal2"/>
        </w:rPr>
        <w:t xml:space="preserve"> пациента в другой регион </w:t>
      </w:r>
      <w:r w:rsidR="00E35308">
        <w:rPr>
          <w:rStyle w:val="phnormal2"/>
        </w:rPr>
        <w:t>–</w:t>
      </w:r>
      <w:r w:rsidR="00ED7743" w:rsidRPr="00866BDB">
        <w:rPr>
          <w:rStyle w:val="phnormal2"/>
        </w:rPr>
        <w:t xml:space="preserve"> </w:t>
      </w:r>
      <w:r w:rsidR="00ED7743" w:rsidRPr="00866BDB">
        <w:rPr>
          <w:rStyle w:val="phnormal2"/>
          <w:noProof/>
        </w:rPr>
        <w:drawing>
          <wp:inline distT="0" distB="0" distL="0" distR="0" wp14:anchorId="4E7614BE" wp14:editId="2306AC85">
            <wp:extent cx="1053389" cy="193824"/>
            <wp:effectExtent l="0" t="0" r="0" b="0"/>
            <wp:docPr id="69" name="Рисунок 69" descr="https://i.gyazo.com/171dacb8f6a904a27c5495f4203bb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i.gyazo.com/171dacb8f6a904a27c5495f4203bb3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1" t="11626" r="4318" b="21481"/>
                    <a:stretch/>
                  </pic:blipFill>
                  <pic:spPr bwMode="auto">
                    <a:xfrm>
                      <a:off x="0" y="0"/>
                      <a:ext cx="1053389" cy="19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>.</w:t>
      </w:r>
      <w:r w:rsidR="00ED7743" w:rsidRPr="00866BDB">
        <w:rPr>
          <w:rStyle w:val="phnormal2"/>
        </w:rPr>
        <w:t xml:space="preserve"> </w:t>
      </w:r>
      <w:r w:rsidRPr="00866BDB">
        <w:rPr>
          <w:rStyle w:val="phnormal2"/>
        </w:rPr>
        <w:t>Если регистровая запись пациента находится в другом регионе, можно выполнить запрос на перевод. Для этого необходимо найти карту пациента с помощью разд</w:t>
      </w:r>
      <w:r w:rsidR="00E35308">
        <w:rPr>
          <w:rStyle w:val="phnormal2"/>
        </w:rPr>
        <w:t xml:space="preserve">ела «Поиск» и нажать на кнопку </w:t>
      </w:r>
      <w:r w:rsidR="00ED7743" w:rsidRPr="00866BDB">
        <w:rPr>
          <w:rStyle w:val="phnormal2"/>
          <w:noProof/>
        </w:rPr>
        <w:drawing>
          <wp:inline distT="0" distB="0" distL="0" distR="0" wp14:anchorId="52152895" wp14:editId="10C2B3CC">
            <wp:extent cx="1026543" cy="172528"/>
            <wp:effectExtent l="0" t="0" r="2540" b="0"/>
            <wp:docPr id="70" name="Рисунок 70" descr="https://i.gyazo.com/1c748d14738714b9264cc2233fb10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i.gyazo.com/1c748d14738714b9264cc2233fb100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" r="3409" b="23856"/>
                    <a:stretch/>
                  </pic:blipFill>
                  <pic:spPr bwMode="auto">
                    <a:xfrm>
                      <a:off x="0" y="0"/>
                      <a:ext cx="1034918" cy="17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0E48" w:rsidRPr="00866BDB">
        <w:rPr>
          <w:rStyle w:val="phnormal2"/>
        </w:rPr>
        <w:t xml:space="preserve">. </w:t>
      </w:r>
      <w:r w:rsidR="008842DA" w:rsidRPr="00866BDB">
        <w:rPr>
          <w:rStyle w:val="phnormal2"/>
        </w:rPr>
        <w:t>Если необходимо принять пациента из другого региона, необходимо нажать на кнопку</w:t>
      </w:r>
      <w:r w:rsidR="00E35308">
        <w:rPr>
          <w:rStyle w:val="phnormal2"/>
        </w:rPr>
        <w:t xml:space="preserve"> </w:t>
      </w:r>
      <w:r w:rsidR="008842DA" w:rsidRPr="00866BDB">
        <w:rPr>
          <w:rStyle w:val="phnormal2"/>
          <w:noProof/>
        </w:rPr>
        <w:drawing>
          <wp:inline distT="0" distB="0" distL="0" distR="0" wp14:anchorId="18786085" wp14:editId="5D1B85C3">
            <wp:extent cx="897147" cy="187231"/>
            <wp:effectExtent l="0" t="0" r="0" b="3810"/>
            <wp:docPr id="47" name="Рисунок 47" descr="https://i.gyazo.com/07a7cdceac8c29d848ecffbb64549d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gyazo.com/07a7cdceac8c29d848ecffbb64549dc6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828" cy="18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D06" w:rsidRPr="00866BDB">
        <w:rPr>
          <w:rStyle w:val="phnormal2"/>
        </w:rPr>
        <w:t xml:space="preserve">. </w:t>
      </w:r>
      <w:r w:rsidRPr="00866BDB">
        <w:rPr>
          <w:rStyle w:val="phnormal2"/>
        </w:rPr>
        <w:t>Если необходимо</w:t>
      </w:r>
      <w:r w:rsidR="008842DA" w:rsidRPr="00866BDB">
        <w:rPr>
          <w:rStyle w:val="phnormal2"/>
        </w:rPr>
        <w:t xml:space="preserve"> подтвердить пер</w:t>
      </w:r>
      <w:r w:rsidR="00E35308">
        <w:rPr>
          <w:rStyle w:val="phnormal2"/>
        </w:rPr>
        <w:t xml:space="preserve">евод пациента в другой регион необходимо </w:t>
      </w:r>
      <w:r w:rsidR="008842DA" w:rsidRPr="00866BDB">
        <w:rPr>
          <w:rStyle w:val="phnormal2"/>
        </w:rPr>
        <w:t xml:space="preserve">нажать на кнопку </w:t>
      </w:r>
      <w:r w:rsidR="007917FC" w:rsidRPr="00866BDB">
        <w:rPr>
          <w:rStyle w:val="phnormal2"/>
          <w:noProof/>
        </w:rPr>
        <w:drawing>
          <wp:inline distT="0" distB="0" distL="0" distR="0" wp14:anchorId="03E77391" wp14:editId="61494077">
            <wp:extent cx="1120140" cy="172085"/>
            <wp:effectExtent l="0" t="0" r="3810" b="0"/>
            <wp:docPr id="54" name="Рисунок 54" descr="https://i.gyazo.com/bdbd2695d57b6c65184e426533dd9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.gyazo.com/bdbd2695d57b6c65184e426533dd93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94" b="11537"/>
                    <a:stretch/>
                  </pic:blipFill>
                  <pic:spPr bwMode="auto">
                    <a:xfrm>
                      <a:off x="0" y="0"/>
                      <a:ext cx="112014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842DA" w:rsidRPr="00866BDB">
        <w:rPr>
          <w:rStyle w:val="phnormal2"/>
        </w:rPr>
        <w:t xml:space="preserve">. </w:t>
      </w:r>
    </w:p>
    <w:p w:rsidR="00C35A73" w:rsidRPr="00866BDB" w:rsidRDefault="003E0E48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Также данный блок содержит кнопку</w:t>
      </w:r>
      <w:r w:rsidR="007917FC" w:rsidRPr="00866BDB">
        <w:rPr>
          <w:rStyle w:val="phnormal2"/>
        </w:rPr>
        <w:t xml:space="preserve"> </w:t>
      </w:r>
      <w:r w:rsidR="007917FC" w:rsidRPr="00866BDB">
        <w:rPr>
          <w:rStyle w:val="phnormal2"/>
          <w:noProof/>
        </w:rPr>
        <w:drawing>
          <wp:inline distT="0" distB="0" distL="0" distR="0" wp14:anchorId="523AF750" wp14:editId="3B2E88FC">
            <wp:extent cx="793115" cy="175260"/>
            <wp:effectExtent l="0" t="0" r="6985" b="0"/>
            <wp:docPr id="72" name="Рисунок 72" descr="https://i.gyazo.com/226ce74fb2e45264e823b022dbc1fe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i.gyazo.com/226ce74fb2e45264e823b022dbc1fee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45" b="16294"/>
                    <a:stretch/>
                  </pic:blipFill>
                  <pic:spPr bwMode="auto">
                    <a:xfrm>
                      <a:off x="0" y="0"/>
                      <a:ext cx="793115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>, которая необходима</w:t>
      </w:r>
      <w:r w:rsidR="0066037B" w:rsidRPr="00866BDB">
        <w:rPr>
          <w:rStyle w:val="phnormal2"/>
        </w:rPr>
        <w:t xml:space="preserve"> для </w:t>
      </w:r>
      <w:r w:rsidRPr="00866BDB">
        <w:rPr>
          <w:rStyle w:val="phnormal2"/>
        </w:rPr>
        <w:t>утвер</w:t>
      </w:r>
      <w:r w:rsidR="0066037B" w:rsidRPr="00866BDB">
        <w:rPr>
          <w:rStyle w:val="phnormal2"/>
        </w:rPr>
        <w:t>ждения</w:t>
      </w:r>
      <w:r w:rsidRPr="00866BDB">
        <w:rPr>
          <w:rStyle w:val="phnormal2"/>
        </w:rPr>
        <w:t xml:space="preserve"> текущ</w:t>
      </w:r>
      <w:r w:rsidR="0066037B" w:rsidRPr="00866BDB">
        <w:rPr>
          <w:rStyle w:val="phnormal2"/>
        </w:rPr>
        <w:t>ей</w:t>
      </w:r>
      <w:r w:rsidRPr="00866BDB">
        <w:rPr>
          <w:rStyle w:val="phnormal2"/>
        </w:rPr>
        <w:t xml:space="preserve"> верси</w:t>
      </w:r>
      <w:r w:rsidR="0066037B" w:rsidRPr="00866BDB">
        <w:rPr>
          <w:rStyle w:val="phnormal2"/>
        </w:rPr>
        <w:t>и</w:t>
      </w:r>
      <w:r w:rsidRPr="00866BDB">
        <w:rPr>
          <w:rStyle w:val="phnormal2"/>
        </w:rPr>
        <w:t xml:space="preserve"> документа с помощью электронной подписи.</w:t>
      </w:r>
      <w:r w:rsidR="00C35A73" w:rsidRPr="00866BDB">
        <w:rPr>
          <w:rStyle w:val="phnormal2"/>
        </w:rPr>
        <w:t xml:space="preserve"> </w:t>
      </w:r>
    </w:p>
    <w:p w:rsidR="00A15564" w:rsidRDefault="009B5D78" w:rsidP="00BE7DCD">
      <w:pPr>
        <w:pStyle w:val="phfigure0"/>
      </w:pPr>
      <w:r>
        <w:rPr>
          <w:noProof/>
        </w:rPr>
        <w:drawing>
          <wp:inline distT="0" distB="0" distL="0" distR="0" wp14:anchorId="034A0BFC" wp14:editId="4ABA6D41">
            <wp:extent cx="5939790" cy="1497330"/>
            <wp:effectExtent l="0" t="0" r="3810" b="762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78" w:rsidRDefault="00A15564" w:rsidP="00BE7DCD">
      <w:pPr>
        <w:pStyle w:val="phfiguretitle"/>
      </w:pPr>
      <w:bookmarkStart w:id="196" w:name="_Ref523822638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14</w:t>
      </w:r>
      <w:r w:rsidR="00565D38">
        <w:rPr>
          <w:noProof/>
        </w:rPr>
        <w:fldChar w:fldCharType="end"/>
      </w:r>
      <w:bookmarkEnd w:id="196"/>
      <w:r>
        <w:t xml:space="preserve"> </w:t>
      </w:r>
      <w:r w:rsidR="00BE7DCD">
        <w:t>–</w:t>
      </w:r>
      <w:r>
        <w:t xml:space="preserve"> </w:t>
      </w:r>
      <w:r w:rsidRPr="0047339C">
        <w:t>Сведения о пациенте</w:t>
      </w:r>
    </w:p>
    <w:p w:rsidR="004154AE" w:rsidRPr="004154AE" w:rsidRDefault="00BC01E6" w:rsidP="004350CA">
      <w:pPr>
        <w:pStyle w:val="5"/>
      </w:pPr>
      <w:r w:rsidRPr="0038223C">
        <w:t>Блок «</w:t>
      </w:r>
      <w:r>
        <w:t>Выписанные и отпущенные препараты</w:t>
      </w:r>
      <w:r w:rsidRPr="0038223C">
        <w:t>»</w:t>
      </w:r>
    </w:p>
    <w:p w:rsidR="0083363F" w:rsidRPr="00BE7DCD" w:rsidRDefault="00BC01E6" w:rsidP="00BE7DCD">
      <w:pPr>
        <w:pStyle w:val="phnormal"/>
      </w:pPr>
      <w:r w:rsidRPr="00BE7DCD">
        <w:t xml:space="preserve">Блок предназначен для ввода и </w:t>
      </w:r>
      <w:r w:rsidR="00952A72" w:rsidRPr="00BE7DCD">
        <w:t>отображения</w:t>
      </w:r>
      <w:r w:rsidRPr="00BE7DCD">
        <w:t xml:space="preserve"> инфор</w:t>
      </w:r>
      <w:r w:rsidR="00575417" w:rsidRPr="00BE7DCD">
        <w:t xml:space="preserve">мации о выписанных и отпущенных </w:t>
      </w:r>
      <w:r w:rsidRPr="00BE7DCD">
        <w:t>препаратах</w:t>
      </w:r>
      <w:r w:rsidR="00575417" w:rsidRPr="00BE7DCD">
        <w:t xml:space="preserve"> для пациента</w:t>
      </w:r>
      <w:r w:rsidR="00BE7DCD" w:rsidRPr="00BE7DCD">
        <w:t xml:space="preserve"> (</w:t>
      </w:r>
      <w:r w:rsidR="00565D38">
        <w:rPr>
          <w:rStyle w:val="phnormal2"/>
        </w:rPr>
        <w:fldChar w:fldCharType="begin"/>
      </w:r>
      <w:r w:rsidR="00BE7DCD">
        <w:rPr>
          <w:rStyle w:val="phnormal2"/>
        </w:rPr>
        <w:instrText xml:space="preserve"> REF _Ref523823162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15</w:t>
      </w:r>
      <w:r w:rsidR="00565D38">
        <w:rPr>
          <w:rStyle w:val="phnormal2"/>
        </w:rPr>
        <w:fldChar w:fldCharType="end"/>
      </w:r>
      <w:r w:rsidR="00BE7DCD" w:rsidRPr="00BE7DCD">
        <w:t>).</w:t>
      </w:r>
      <w:r w:rsidRPr="00BE7DCD">
        <w:t xml:space="preserve"> Для добавления </w:t>
      </w:r>
      <w:r w:rsidR="007E0C1D" w:rsidRPr="00BE7DCD">
        <w:t>сведений о выписанных и отпущенных пациенту препаратах</w:t>
      </w:r>
      <w:r w:rsidR="00952A72" w:rsidRPr="00BE7DCD">
        <w:t xml:space="preserve">, </w:t>
      </w:r>
      <w:r w:rsidRPr="00BE7DCD">
        <w:t>необходимо перейт</w:t>
      </w:r>
      <w:r w:rsidR="00952A72" w:rsidRPr="00BE7DCD">
        <w:t>и в регистровую запись пациента. В</w:t>
      </w:r>
      <w:r w:rsidRPr="00BE7DCD">
        <w:t xml:space="preserve"> блоке</w:t>
      </w:r>
      <w:r w:rsidR="00952A72" w:rsidRPr="00BE7DCD">
        <w:t xml:space="preserve"> «Выписанные и отпущенные препараты»</w:t>
      </w:r>
      <w:r w:rsidRPr="00BE7DCD">
        <w:t xml:space="preserve"> нажать </w:t>
      </w:r>
      <w:r w:rsidR="00BE7DCD" w:rsidRPr="00BE7DCD">
        <w:t xml:space="preserve">на </w:t>
      </w:r>
      <w:r w:rsidRPr="00BE7DCD">
        <w:t xml:space="preserve">кнопку </w:t>
      </w:r>
      <w:r w:rsidR="007917FC" w:rsidRPr="00BE7DCD">
        <w:rPr>
          <w:noProof/>
        </w:rPr>
        <w:drawing>
          <wp:inline distT="0" distB="0" distL="0" distR="0" wp14:anchorId="6CFE44FC" wp14:editId="71A95761">
            <wp:extent cx="591185" cy="179070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7DCD" w:rsidRPr="00BE7DCD">
        <w:t>. После чего</w:t>
      </w:r>
      <w:r w:rsidR="00952A72" w:rsidRPr="00BE7DCD">
        <w:t xml:space="preserve"> необходимо заполнить все обязательные поля</w:t>
      </w:r>
      <w:r w:rsidRPr="00BE7DCD">
        <w:t xml:space="preserve"> и нажать </w:t>
      </w:r>
      <w:r w:rsidR="007917FC" w:rsidRPr="00BE7DCD">
        <w:t xml:space="preserve">на </w:t>
      </w:r>
      <w:r w:rsidRPr="00BE7DCD">
        <w:t xml:space="preserve">кнопку </w:t>
      </w:r>
      <w:r w:rsidR="007917FC" w:rsidRPr="00BE7DCD">
        <w:rPr>
          <w:noProof/>
        </w:rPr>
        <w:drawing>
          <wp:inline distT="0" distB="0" distL="0" distR="0" wp14:anchorId="088A0A5F" wp14:editId="32BC81CE">
            <wp:extent cx="591185" cy="178435"/>
            <wp:effectExtent l="0" t="0" r="0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17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7DCD">
        <w:t xml:space="preserve">. </w:t>
      </w:r>
    </w:p>
    <w:p w:rsidR="000023E1" w:rsidRDefault="00575417" w:rsidP="00BE7DCD">
      <w:pPr>
        <w:pStyle w:val="phfigure0"/>
      </w:pPr>
      <w:r>
        <w:rPr>
          <w:noProof/>
        </w:rPr>
        <w:drawing>
          <wp:inline distT="0" distB="0" distL="0" distR="0" wp14:anchorId="04CC8485" wp14:editId="35049D23">
            <wp:extent cx="5939790" cy="939165"/>
            <wp:effectExtent l="0" t="0" r="381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417" w:rsidRDefault="000023E1" w:rsidP="00BE7DCD">
      <w:pPr>
        <w:pStyle w:val="phfiguretitle"/>
      </w:pPr>
      <w:bookmarkStart w:id="197" w:name="_Ref523823162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15</w:t>
      </w:r>
      <w:r w:rsidR="00565D38">
        <w:rPr>
          <w:noProof/>
        </w:rPr>
        <w:fldChar w:fldCharType="end"/>
      </w:r>
      <w:bookmarkEnd w:id="197"/>
      <w:r>
        <w:t xml:space="preserve"> </w:t>
      </w:r>
      <w:r w:rsidR="00BE7DCD">
        <w:t>–</w:t>
      </w:r>
      <w:r>
        <w:t xml:space="preserve"> </w:t>
      </w:r>
      <w:r w:rsidRPr="0075440D">
        <w:t>Выписанные и отпущенные препараты</w:t>
      </w:r>
    </w:p>
    <w:p w:rsidR="00112957" w:rsidRPr="00866BDB" w:rsidRDefault="00560ADC" w:rsidP="00BE7DCD">
      <w:pPr>
        <w:pStyle w:val="phnormal"/>
        <w:rPr>
          <w:rStyle w:val="phnormal2"/>
        </w:rPr>
      </w:pPr>
      <w:r w:rsidRPr="00866BDB">
        <w:rPr>
          <w:rStyle w:val="phnormal2"/>
        </w:rPr>
        <w:lastRenderedPageBreak/>
        <w:t>При нажатии</w:t>
      </w:r>
      <w:r w:rsidR="00112957" w:rsidRPr="00866BDB">
        <w:rPr>
          <w:rStyle w:val="phnormal2"/>
        </w:rPr>
        <w:t xml:space="preserve"> на строку</w:t>
      </w:r>
      <w:r w:rsidRPr="00866BDB">
        <w:rPr>
          <w:rStyle w:val="phnormal2"/>
        </w:rPr>
        <w:t xml:space="preserve"> с рецептом, становится активной кнопка</w:t>
      </w:r>
      <w:r w:rsidR="00112957" w:rsidRPr="00866BDB">
        <w:rPr>
          <w:rStyle w:val="phnormal2"/>
        </w:rPr>
        <w:t xml:space="preserve"> </w:t>
      </w:r>
      <w:r w:rsidR="00575417" w:rsidRPr="00866BDB">
        <w:rPr>
          <w:rStyle w:val="phnormal2"/>
        </w:rPr>
        <w:t xml:space="preserve">- </w:t>
      </w:r>
      <w:r w:rsidR="007917FC" w:rsidRPr="00866BDB">
        <w:rPr>
          <w:rStyle w:val="phnormal2"/>
          <w:noProof/>
        </w:rPr>
        <w:drawing>
          <wp:inline distT="0" distB="0" distL="0" distR="0" wp14:anchorId="0D0D11BF" wp14:editId="496E918C">
            <wp:extent cx="1023620" cy="186690"/>
            <wp:effectExtent l="0" t="0" r="5080" b="381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20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17FC" w:rsidRPr="00866BDB">
        <w:rPr>
          <w:rStyle w:val="phnormal2"/>
        </w:rPr>
        <w:t xml:space="preserve">. </w:t>
      </w:r>
      <w:r w:rsidR="00575417" w:rsidRPr="00866BDB">
        <w:rPr>
          <w:rStyle w:val="phnormal2"/>
        </w:rPr>
        <w:t>В открывшемся окне отображаются все изменения, которые проводились с рецептом</w:t>
      </w:r>
      <w:r w:rsidR="00BE7DCD">
        <w:rPr>
          <w:rStyle w:val="phnormal2"/>
        </w:rPr>
        <w:t xml:space="preserve"> (</w:t>
      </w:r>
      <w:r w:rsidR="00565D38">
        <w:rPr>
          <w:rStyle w:val="phnormal2"/>
        </w:rPr>
        <w:fldChar w:fldCharType="begin"/>
      </w:r>
      <w:r w:rsidR="00BE7DCD">
        <w:rPr>
          <w:rStyle w:val="phnormal2"/>
        </w:rPr>
        <w:instrText xml:space="preserve"> REF _Ref524078880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16</w:t>
      </w:r>
      <w:r w:rsidR="00565D38">
        <w:rPr>
          <w:rStyle w:val="phnormal2"/>
        </w:rPr>
        <w:fldChar w:fldCharType="end"/>
      </w:r>
      <w:r w:rsidR="00BE7DCD">
        <w:rPr>
          <w:rStyle w:val="phnormal2"/>
        </w:rPr>
        <w:t>)</w:t>
      </w:r>
      <w:r w:rsidR="00575417" w:rsidRPr="00866BDB">
        <w:rPr>
          <w:rStyle w:val="phnormal2"/>
        </w:rPr>
        <w:t>, а также</w:t>
      </w:r>
      <w:r w:rsidR="00112957" w:rsidRPr="00866BDB">
        <w:rPr>
          <w:rStyle w:val="phnormal2"/>
        </w:rPr>
        <w:t xml:space="preserve"> доступен вывод печатной формы рецепта</w:t>
      </w:r>
      <w:r w:rsidRPr="00866BDB">
        <w:rPr>
          <w:rStyle w:val="phnormal2"/>
        </w:rPr>
        <w:t xml:space="preserve"> – </w:t>
      </w:r>
      <w:r w:rsidR="007917FC" w:rsidRPr="00866BDB">
        <w:rPr>
          <w:rStyle w:val="phnormal2"/>
          <w:noProof/>
        </w:rPr>
        <w:drawing>
          <wp:inline distT="0" distB="0" distL="0" distR="0" wp14:anchorId="31D27470" wp14:editId="71C9B896">
            <wp:extent cx="990300" cy="189781"/>
            <wp:effectExtent l="0" t="0" r="635" b="127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18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23E1" w:rsidRPr="00866BDB">
        <w:rPr>
          <w:rStyle w:val="phnormal2"/>
        </w:rPr>
        <w:t>, при нажатии на которую, отобразится печатная форма №06-ФР, актуальная на дату изменения</w:t>
      </w:r>
      <w:r w:rsidR="00112957" w:rsidRPr="00866BDB">
        <w:rPr>
          <w:rStyle w:val="phnormal2"/>
        </w:rPr>
        <w:t>.</w:t>
      </w:r>
    </w:p>
    <w:p w:rsidR="000023E1" w:rsidRPr="00866BDB" w:rsidRDefault="00B60951" w:rsidP="00E47BCC">
      <w:pPr>
        <w:pStyle w:val="phfigure0"/>
        <w:rPr>
          <w:rStyle w:val="phnormal2"/>
        </w:rPr>
      </w:pPr>
      <w:r w:rsidRPr="00E47BCC">
        <w:rPr>
          <w:rStyle w:val="phnormal2"/>
          <w:noProof/>
        </w:rPr>
        <w:drawing>
          <wp:inline distT="0" distB="0" distL="0" distR="0" wp14:anchorId="62BB52C5" wp14:editId="47632835">
            <wp:extent cx="5939790" cy="3968750"/>
            <wp:effectExtent l="0" t="0" r="381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96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51" w:rsidRDefault="000023E1" w:rsidP="00BE7DCD">
      <w:pPr>
        <w:pStyle w:val="phfiguretitle"/>
      </w:pPr>
      <w:bookmarkStart w:id="198" w:name="_Ref524078880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16</w:t>
      </w:r>
      <w:r w:rsidR="00565D38">
        <w:rPr>
          <w:noProof/>
        </w:rPr>
        <w:fldChar w:fldCharType="end"/>
      </w:r>
      <w:bookmarkEnd w:id="198"/>
      <w:r>
        <w:t xml:space="preserve"> </w:t>
      </w:r>
      <w:r w:rsidR="00BE7DCD">
        <w:t>–</w:t>
      </w:r>
      <w:r>
        <w:t xml:space="preserve"> </w:t>
      </w:r>
      <w:r w:rsidRPr="00E87D04">
        <w:t>История изменений рецепта</w:t>
      </w:r>
    </w:p>
    <w:p w:rsidR="0038223C" w:rsidRDefault="0038223C" w:rsidP="004350CA">
      <w:pPr>
        <w:pStyle w:val="5"/>
      </w:pPr>
      <w:r w:rsidRPr="0038223C">
        <w:t>Блок «</w:t>
      </w:r>
      <w:r w:rsidR="002468A3">
        <w:t xml:space="preserve">История </w:t>
      </w:r>
      <w:r w:rsidR="002468A3" w:rsidRPr="00BE7DCD">
        <w:t>изменений</w:t>
      </w:r>
      <w:r w:rsidRPr="0038223C">
        <w:t>»</w:t>
      </w:r>
      <w:r w:rsidR="0003120D">
        <w:t xml:space="preserve"> (модуль «Регистровые записи»)</w:t>
      </w:r>
    </w:p>
    <w:p w:rsidR="002468A3" w:rsidRPr="00866BDB" w:rsidRDefault="002468A3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Блок представляет собой таблицу с историей изменений в регистровой записи пациента. Таблица состоит из следующих столбцов:</w:t>
      </w:r>
    </w:p>
    <w:p w:rsidR="002468A3" w:rsidRPr="00556BE4" w:rsidRDefault="00BE7DCD" w:rsidP="00BE7DCD">
      <w:pPr>
        <w:pStyle w:val="phlistitemized1"/>
      </w:pPr>
      <w:r>
        <w:t>«</w:t>
      </w:r>
      <w:r w:rsidR="00560ADC">
        <w:t>Д</w:t>
      </w:r>
      <w:r w:rsidR="002468A3" w:rsidRPr="00556BE4">
        <w:t>ата и время операции</w:t>
      </w:r>
      <w:r>
        <w:t>»</w:t>
      </w:r>
      <w:r w:rsidR="002468A3" w:rsidRPr="00556BE4">
        <w:t>;</w:t>
      </w:r>
    </w:p>
    <w:p w:rsidR="002468A3" w:rsidRPr="00556BE4" w:rsidRDefault="00BE7DCD" w:rsidP="00BE7DCD">
      <w:pPr>
        <w:pStyle w:val="phlistitemized1"/>
      </w:pPr>
      <w:r>
        <w:t>«</w:t>
      </w:r>
      <w:r w:rsidR="00560ADC">
        <w:t>Т</w:t>
      </w:r>
      <w:r w:rsidR="002468A3" w:rsidRPr="00556BE4">
        <w:t>ип операции</w:t>
      </w:r>
      <w:r>
        <w:t>»</w:t>
      </w:r>
      <w:r w:rsidR="002468A3" w:rsidRPr="00556BE4">
        <w:t>;</w:t>
      </w:r>
    </w:p>
    <w:p w:rsidR="002468A3" w:rsidRPr="00556BE4" w:rsidRDefault="00BE7DCD" w:rsidP="00BE7DCD">
      <w:pPr>
        <w:pStyle w:val="phlistitemized1"/>
      </w:pPr>
      <w:r>
        <w:t>«</w:t>
      </w:r>
      <w:r w:rsidR="00560ADC">
        <w:t>М</w:t>
      </w:r>
      <w:r w:rsidR="002468A3" w:rsidRPr="00556BE4">
        <w:t>едицинская организация (включение в регистр)</w:t>
      </w:r>
      <w:r>
        <w:t>»</w:t>
      </w:r>
      <w:r w:rsidR="002468A3" w:rsidRPr="00556BE4">
        <w:t>;</w:t>
      </w:r>
    </w:p>
    <w:p w:rsidR="002468A3" w:rsidRPr="00556BE4" w:rsidRDefault="00BE7DCD" w:rsidP="00BE7DCD">
      <w:pPr>
        <w:pStyle w:val="phlistitemized1"/>
      </w:pPr>
      <w:r>
        <w:t>«</w:t>
      </w:r>
      <w:r w:rsidR="00560ADC">
        <w:t>Р</w:t>
      </w:r>
      <w:r w:rsidR="002468A3" w:rsidRPr="00556BE4">
        <w:t>уководитель</w:t>
      </w:r>
      <w:r>
        <w:t>»</w:t>
      </w:r>
      <w:r w:rsidR="002468A3" w:rsidRPr="00556BE4">
        <w:t>.</w:t>
      </w:r>
    </w:p>
    <w:p w:rsidR="0040053C" w:rsidRPr="00866BDB" w:rsidRDefault="0040053C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При нажатии на кнопку </w:t>
      </w:r>
      <w:r w:rsidR="007917FC" w:rsidRPr="00866BDB">
        <w:rPr>
          <w:rStyle w:val="phnormal2"/>
          <w:noProof/>
        </w:rPr>
        <w:drawing>
          <wp:inline distT="0" distB="0" distL="0" distR="0" wp14:anchorId="420A4E86" wp14:editId="20733948">
            <wp:extent cx="247650" cy="1905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>, раскроется таблица с основной информацией регистровой записи.</w:t>
      </w:r>
    </w:p>
    <w:p w:rsidR="008F02A9" w:rsidRPr="00866BDB" w:rsidRDefault="008F02A9" w:rsidP="00BE7DCD">
      <w:pPr>
        <w:pStyle w:val="phnormal"/>
        <w:rPr>
          <w:rStyle w:val="phnormal2"/>
        </w:rPr>
      </w:pPr>
      <w:r w:rsidRPr="00866BDB">
        <w:rPr>
          <w:rStyle w:val="phnormal2"/>
        </w:rPr>
        <w:lastRenderedPageBreak/>
        <w:t xml:space="preserve">При нажатии на строку с датой изменения, становится активной кнопка </w:t>
      </w:r>
      <w:r w:rsidR="004817FC" w:rsidRPr="00866BDB">
        <w:rPr>
          <w:rStyle w:val="phnormal2"/>
          <w:noProof/>
        </w:rPr>
        <w:drawing>
          <wp:inline distT="0" distB="0" distL="0" distR="0" wp14:anchorId="7F694762" wp14:editId="04E47EB4">
            <wp:extent cx="965200" cy="187960"/>
            <wp:effectExtent l="0" t="0" r="6350" b="254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18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, </w:t>
      </w:r>
      <w:r w:rsidR="00BE7DCD">
        <w:rPr>
          <w:rStyle w:val="phnormal2"/>
        </w:rPr>
        <w:t>при нажатии на которую</w:t>
      </w:r>
      <w:r w:rsidR="00EE1667" w:rsidRPr="00866BDB">
        <w:rPr>
          <w:rStyle w:val="phnormal2"/>
        </w:rPr>
        <w:t xml:space="preserve"> формируется</w:t>
      </w:r>
      <w:r w:rsidRPr="00866BDB">
        <w:rPr>
          <w:rStyle w:val="phnormal2"/>
        </w:rPr>
        <w:t xml:space="preserve"> печатн</w:t>
      </w:r>
      <w:r w:rsidR="00EE1667" w:rsidRPr="00866BDB">
        <w:rPr>
          <w:rStyle w:val="phnormal2"/>
        </w:rPr>
        <w:t>ая</w:t>
      </w:r>
      <w:r w:rsidRPr="00866BDB">
        <w:rPr>
          <w:rStyle w:val="phnormal2"/>
        </w:rPr>
        <w:t xml:space="preserve"> форм</w:t>
      </w:r>
      <w:r w:rsidR="00EE1667" w:rsidRPr="00866BDB">
        <w:rPr>
          <w:rStyle w:val="phnormal2"/>
        </w:rPr>
        <w:t>а</w:t>
      </w:r>
      <w:r w:rsidRPr="00866BDB">
        <w:rPr>
          <w:rStyle w:val="phnormal2"/>
        </w:rPr>
        <w:t xml:space="preserve"> </w:t>
      </w:r>
      <w:r w:rsidR="00BE7DCD">
        <w:rPr>
          <w:rStyle w:val="phnormal2"/>
        </w:rPr>
        <w:t>документа, в которой</w:t>
      </w:r>
      <w:r w:rsidR="00EE1667" w:rsidRPr="00866BDB">
        <w:rPr>
          <w:rStyle w:val="phnormal2"/>
        </w:rPr>
        <w:t xml:space="preserve"> отображены изменения документа на выбранную дату</w:t>
      </w:r>
      <w:r w:rsidRPr="00866BDB">
        <w:rPr>
          <w:rStyle w:val="phnormal2"/>
        </w:rPr>
        <w:t>.</w:t>
      </w:r>
    </w:p>
    <w:p w:rsidR="00E575A8" w:rsidRPr="00BE7DCD" w:rsidRDefault="00E575A8" w:rsidP="00BE7DCD">
      <w:pPr>
        <w:pStyle w:val="phnormal"/>
        <w:rPr>
          <w:rStyle w:val="phnormal2"/>
        </w:rPr>
      </w:pPr>
      <w:r w:rsidRPr="00BE7DCD">
        <w:rPr>
          <w:rStyle w:val="phnormal2"/>
        </w:rPr>
        <w:t xml:space="preserve">Таблица </w:t>
      </w:r>
      <w:r w:rsidR="00560ADC" w:rsidRPr="00BE7DCD">
        <w:rPr>
          <w:rStyle w:val="phnormal2"/>
        </w:rPr>
        <w:t xml:space="preserve">с историей изменения регистровой записи </w:t>
      </w:r>
      <w:r w:rsidR="00BE7DCD">
        <w:rPr>
          <w:rStyle w:val="phnormal2"/>
        </w:rPr>
        <w:t>представлена</w:t>
      </w:r>
      <w:r w:rsidR="00560ADC" w:rsidRPr="00BE7DCD">
        <w:rPr>
          <w:rStyle w:val="phnormal2"/>
        </w:rPr>
        <w:t xml:space="preserve"> на</w:t>
      </w:r>
      <w:r w:rsidR="008F02A9" w:rsidRPr="00BE7DCD">
        <w:rPr>
          <w:rStyle w:val="phnormal2"/>
        </w:rPr>
        <w:t xml:space="preserve"> </w:t>
      </w:r>
      <w:r w:rsidR="00BE7DCD">
        <w:rPr>
          <w:rStyle w:val="phnormal2"/>
        </w:rPr>
        <w:t>рисунке ниже (</w:t>
      </w:r>
      <w:r w:rsidR="001F03EC">
        <w:fldChar w:fldCharType="begin"/>
      </w:r>
      <w:r w:rsidR="001F03EC">
        <w:instrText xml:space="preserve"> REF _Ref523823301 \h  \* MERGEFORMAT </w:instrText>
      </w:r>
      <w:r w:rsidR="001F03EC">
        <w:fldChar w:fldCharType="separate"/>
      </w:r>
      <w:r w:rsidR="000422E7" w:rsidRPr="000422E7">
        <w:rPr>
          <w:rStyle w:val="phnormal2"/>
        </w:rPr>
        <w:t>Рисунок 17</w:t>
      </w:r>
      <w:r w:rsidR="001F03EC">
        <w:fldChar w:fldCharType="end"/>
      </w:r>
      <w:r w:rsidR="00BE7DCD">
        <w:rPr>
          <w:rStyle w:val="phnormal2"/>
        </w:rPr>
        <w:t>)</w:t>
      </w:r>
      <w:r w:rsidR="000023E1" w:rsidRPr="00BE7DCD">
        <w:rPr>
          <w:rStyle w:val="phnormal2"/>
        </w:rPr>
        <w:t>.</w:t>
      </w:r>
    </w:p>
    <w:p w:rsidR="000023E1" w:rsidRPr="00866BDB" w:rsidRDefault="008F02A9" w:rsidP="00E47BCC">
      <w:pPr>
        <w:pStyle w:val="phfigure0"/>
        <w:rPr>
          <w:rStyle w:val="phnormal2"/>
        </w:rPr>
      </w:pPr>
      <w:r w:rsidRPr="00E47BCC">
        <w:rPr>
          <w:rStyle w:val="phnormal2"/>
          <w:noProof/>
        </w:rPr>
        <w:drawing>
          <wp:inline distT="0" distB="0" distL="0" distR="0" wp14:anchorId="4CDD7BDB" wp14:editId="67E570CD">
            <wp:extent cx="5939790" cy="2065020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2A9" w:rsidRDefault="000023E1" w:rsidP="00BE7DCD">
      <w:pPr>
        <w:pStyle w:val="phfiguretitle"/>
      </w:pPr>
      <w:bookmarkStart w:id="199" w:name="_Ref52382330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17</w:t>
      </w:r>
      <w:r w:rsidR="00565D38">
        <w:rPr>
          <w:noProof/>
        </w:rPr>
        <w:fldChar w:fldCharType="end"/>
      </w:r>
      <w:bookmarkEnd w:id="199"/>
      <w:r>
        <w:t xml:space="preserve"> </w:t>
      </w:r>
      <w:r w:rsidR="00BE7DCD">
        <w:t>–</w:t>
      </w:r>
      <w:r>
        <w:t xml:space="preserve"> </w:t>
      </w:r>
      <w:r w:rsidRPr="00583D77">
        <w:t>История изменений регистровой записи</w:t>
      </w:r>
    </w:p>
    <w:p w:rsidR="00E575A8" w:rsidRDefault="00E575A8" w:rsidP="004350CA">
      <w:pPr>
        <w:pStyle w:val="5"/>
      </w:pPr>
      <w:r w:rsidRPr="0038223C">
        <w:t>Блок «</w:t>
      </w:r>
      <w:r>
        <w:t>Персонифицированная потребность</w:t>
      </w:r>
      <w:r w:rsidRPr="0038223C">
        <w:t>»</w:t>
      </w:r>
    </w:p>
    <w:p w:rsidR="00E575A8" w:rsidRPr="00BE7DCD" w:rsidRDefault="00E575A8" w:rsidP="00BE7DCD">
      <w:pPr>
        <w:pStyle w:val="phnormal"/>
        <w:rPr>
          <w:rStyle w:val="phnormal2"/>
        </w:rPr>
      </w:pPr>
      <w:r w:rsidRPr="00BE7DCD">
        <w:rPr>
          <w:rStyle w:val="phnormal2"/>
        </w:rPr>
        <w:t>Блок предназначен для отображения информации о персонифицированной потребности пациента. Таблица состоит из следующих столбцов:</w:t>
      </w:r>
    </w:p>
    <w:p w:rsidR="00E575A8" w:rsidRDefault="00BE7DCD" w:rsidP="00BE7DCD">
      <w:pPr>
        <w:pStyle w:val="phlistitemized1"/>
      </w:pPr>
      <w:r>
        <w:t>«</w:t>
      </w:r>
      <w:r w:rsidR="00560ADC">
        <w:t>МНН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>Лекарственная форма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>Дозировка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>Количество по стандарту</w:t>
      </w:r>
      <w:r w:rsidR="00B60951">
        <w:t xml:space="preserve"> (ЕИ)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 xml:space="preserve">Потребность </w:t>
      </w:r>
      <w:r w:rsidR="00320501">
        <w:t>на</w:t>
      </w:r>
      <w:r w:rsidR="00560ADC">
        <w:t xml:space="preserve"> месяц (ЕИ)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 xml:space="preserve">Потребность </w:t>
      </w:r>
      <w:r w:rsidR="00320501">
        <w:t>на</w:t>
      </w:r>
      <w:r w:rsidR="00560ADC">
        <w:t xml:space="preserve"> год (ЕИ)</w:t>
      </w:r>
      <w:r>
        <w:t>»</w:t>
      </w:r>
      <w:r w:rsidR="00E575A8">
        <w:t>;</w:t>
      </w:r>
    </w:p>
    <w:p w:rsidR="00E575A8" w:rsidRDefault="00BE7DCD" w:rsidP="00BE7DCD">
      <w:pPr>
        <w:pStyle w:val="phlistitemized1"/>
      </w:pPr>
      <w:r>
        <w:t>«</w:t>
      </w:r>
      <w:r w:rsidR="00560ADC">
        <w:t xml:space="preserve">Период </w:t>
      </w:r>
      <w:r w:rsidR="00320501">
        <w:t>заявочной кампании</w:t>
      </w:r>
      <w:r>
        <w:t>»</w:t>
      </w:r>
      <w:r w:rsidR="00E575A8">
        <w:t>;</w:t>
      </w:r>
    </w:p>
    <w:p w:rsidR="00320501" w:rsidRDefault="00BE7DCD" w:rsidP="00BE7DCD">
      <w:pPr>
        <w:pStyle w:val="phlistitemized1"/>
      </w:pPr>
      <w:r>
        <w:t>«</w:t>
      </w:r>
      <w:r w:rsidR="00320501">
        <w:t>Статус</w:t>
      </w:r>
      <w:r>
        <w:t>»</w:t>
      </w:r>
      <w:r w:rsidR="00320501">
        <w:t>.</w:t>
      </w:r>
    </w:p>
    <w:p w:rsidR="00E575A8" w:rsidRPr="00866BDB" w:rsidRDefault="00E575A8" w:rsidP="00BE7DCD">
      <w:pPr>
        <w:pStyle w:val="phnormal"/>
        <w:rPr>
          <w:rStyle w:val="phnormal2"/>
        </w:rPr>
      </w:pPr>
      <w:r w:rsidRPr="00BE7DCD">
        <w:t xml:space="preserve">Таблица информации о персонифицированной потребности </w:t>
      </w:r>
      <w:r w:rsidR="00320501" w:rsidRPr="00BE7DCD">
        <w:t xml:space="preserve">представлена на </w:t>
      </w:r>
      <w:r w:rsidR="00BE7DCD">
        <w:t>рисунке ниже (</w:t>
      </w:r>
      <w:r w:rsidR="00565D38" w:rsidRPr="00866BDB">
        <w:rPr>
          <w:rStyle w:val="phnormal2"/>
        </w:rPr>
        <w:fldChar w:fldCharType="begin"/>
      </w:r>
      <w:r w:rsidR="000023E1" w:rsidRPr="00866BDB">
        <w:rPr>
          <w:rStyle w:val="phnormal2"/>
        </w:rPr>
        <w:instrText xml:space="preserve"> REF _Ref523823361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18</w:t>
      </w:r>
      <w:r w:rsidR="00565D38" w:rsidRPr="00866BDB">
        <w:rPr>
          <w:rStyle w:val="phnormal2"/>
        </w:rPr>
        <w:fldChar w:fldCharType="end"/>
      </w:r>
      <w:r w:rsidR="00BE7DCD">
        <w:rPr>
          <w:rStyle w:val="phnormal2"/>
        </w:rPr>
        <w:t>).</w:t>
      </w:r>
    </w:p>
    <w:p w:rsidR="000023E1" w:rsidRPr="00866BDB" w:rsidRDefault="008A1152" w:rsidP="00E47BCC">
      <w:pPr>
        <w:pStyle w:val="phfigure0"/>
        <w:rPr>
          <w:rStyle w:val="phnormal2"/>
        </w:rPr>
      </w:pPr>
      <w:r>
        <w:rPr>
          <w:noProof/>
        </w:rPr>
        <w:drawing>
          <wp:inline distT="0" distB="0" distL="0" distR="0" wp14:anchorId="307B5C39" wp14:editId="078DB161">
            <wp:extent cx="6209665" cy="506095"/>
            <wp:effectExtent l="0" t="0" r="63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51" w:rsidRDefault="000023E1" w:rsidP="00BE7DCD">
      <w:pPr>
        <w:pStyle w:val="phfiguretitle"/>
      </w:pPr>
      <w:bookmarkStart w:id="200" w:name="_Ref52382336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18</w:t>
      </w:r>
      <w:r w:rsidR="00565D38">
        <w:rPr>
          <w:noProof/>
        </w:rPr>
        <w:fldChar w:fldCharType="end"/>
      </w:r>
      <w:bookmarkEnd w:id="200"/>
      <w:r>
        <w:t xml:space="preserve"> </w:t>
      </w:r>
      <w:r w:rsidR="00BE7DCD">
        <w:t>–</w:t>
      </w:r>
      <w:r>
        <w:t xml:space="preserve"> </w:t>
      </w:r>
      <w:r w:rsidRPr="002A1F14">
        <w:t>Персонифицированная потребность</w:t>
      </w:r>
    </w:p>
    <w:p w:rsidR="002468A3" w:rsidRPr="0038223C" w:rsidRDefault="002468A3" w:rsidP="004350CA">
      <w:pPr>
        <w:pStyle w:val="5"/>
      </w:pPr>
      <w:r w:rsidRPr="0038223C">
        <w:lastRenderedPageBreak/>
        <w:t>Блок «Документы»</w:t>
      </w:r>
      <w:r w:rsidR="0003120D">
        <w:t xml:space="preserve"> (модуль «Регистровые записи»)</w:t>
      </w:r>
    </w:p>
    <w:p w:rsidR="00560ADC" w:rsidRDefault="00055E85" w:rsidP="00E35308">
      <w:pPr>
        <w:pStyle w:val="phnormal"/>
      </w:pPr>
      <w:r>
        <w:t>Для прикрепления документа необходимо добавить его в очередь на загрузку и выполнить операцию загрузки. Для добавления документа в очередь на загрузку необходимо</w:t>
      </w:r>
      <w:r w:rsidR="00560ADC">
        <w:t>:</w:t>
      </w:r>
    </w:p>
    <w:p w:rsidR="00560ADC" w:rsidRDefault="00BE7DCD" w:rsidP="00BE7DCD">
      <w:pPr>
        <w:pStyle w:val="phlistitemized1"/>
      </w:pPr>
      <w:r>
        <w:t>н</w:t>
      </w:r>
      <w:r w:rsidR="00560ADC">
        <w:t xml:space="preserve">ажать на </w:t>
      </w:r>
      <w:r>
        <w:t>кнопку «Добавить»;</w:t>
      </w:r>
    </w:p>
    <w:p w:rsidR="00560ADC" w:rsidRDefault="00BE7DCD" w:rsidP="00BE7DCD">
      <w:pPr>
        <w:pStyle w:val="phlistitemized1"/>
      </w:pPr>
      <w:r>
        <w:t>в</w:t>
      </w:r>
      <w:r w:rsidR="00560ADC">
        <w:t>ыбрать необходимый документ в открывшемся окне выбора документов;</w:t>
      </w:r>
    </w:p>
    <w:p w:rsidR="00560ADC" w:rsidRDefault="00BE7DCD" w:rsidP="00BE7DCD">
      <w:pPr>
        <w:pStyle w:val="phlistitemized1"/>
      </w:pPr>
      <w:r>
        <w:t>н</w:t>
      </w:r>
      <w:r w:rsidR="00560ADC">
        <w:t xml:space="preserve">ажать </w:t>
      </w:r>
      <w:r>
        <w:t xml:space="preserve">на </w:t>
      </w:r>
      <w:r w:rsidR="00560ADC">
        <w:t>кнопку «Открыть».</w:t>
      </w:r>
    </w:p>
    <w:p w:rsidR="00055E85" w:rsidRDefault="00055E85" w:rsidP="00E35308">
      <w:pPr>
        <w:pStyle w:val="phnormal"/>
        <w:rPr>
          <w:rStyle w:val="affffe"/>
          <w:rFonts w:eastAsiaTheme="minorHAnsi"/>
        </w:rPr>
      </w:pPr>
      <w:r>
        <w:t>Документ будет добавлен в очередь для загрузки (имеется возможность добавления в очередь нескольких документов). Для за</w:t>
      </w:r>
      <w:r w:rsidR="00560ADC">
        <w:t xml:space="preserve">вершения загрузки документов, </w:t>
      </w:r>
      <w:r>
        <w:t xml:space="preserve">необходимо нажать </w:t>
      </w:r>
      <w:r w:rsidR="0083363F">
        <w:t xml:space="preserve">на </w:t>
      </w:r>
      <w:r>
        <w:t xml:space="preserve">кнопку </w:t>
      </w:r>
      <w:r w:rsidR="004817FC">
        <w:rPr>
          <w:noProof/>
        </w:rPr>
        <w:drawing>
          <wp:inline distT="0" distB="0" distL="0" distR="0" wp14:anchorId="61DA9254" wp14:editId="192C9448">
            <wp:extent cx="709295" cy="205740"/>
            <wp:effectExtent l="0" t="0" r="0" b="381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20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Чтобы удалить документ из очереди, необходимо нажать </w:t>
      </w:r>
      <w:r w:rsidR="00560ADC">
        <w:t>на пиктограмму</w:t>
      </w:r>
      <w:r>
        <w:t xml:space="preserve"> </w:t>
      </w:r>
      <w:r w:rsidR="004817FC">
        <w:rPr>
          <w:noProof/>
        </w:rPr>
        <w:drawing>
          <wp:inline distT="0" distB="0" distL="0" distR="0" wp14:anchorId="5E4159FB" wp14:editId="0C25EB7F">
            <wp:extent cx="212090" cy="156845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15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0ADC">
        <w:t>. Блок документы представлен на</w:t>
      </w:r>
      <w:r w:rsidR="005326FA">
        <w:t xml:space="preserve"> </w:t>
      </w:r>
      <w:r w:rsidR="00BE7DCD">
        <w:t>рисунке ниже (</w:t>
      </w:r>
      <w:r w:rsidR="00565D38">
        <w:fldChar w:fldCharType="begin"/>
      </w:r>
      <w:r w:rsidR="000023E1">
        <w:instrText xml:space="preserve"> REF _Ref523823454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19</w:t>
      </w:r>
      <w:r w:rsidR="00565D38">
        <w:fldChar w:fldCharType="end"/>
      </w:r>
      <w:r w:rsidR="00BE7DCD">
        <w:t>)</w:t>
      </w:r>
      <w:r>
        <w:rPr>
          <w:rStyle w:val="affffe"/>
          <w:rFonts w:eastAsiaTheme="minorHAnsi"/>
        </w:rPr>
        <w:t>.</w:t>
      </w:r>
      <w:r>
        <w:t xml:space="preserve"> </w:t>
      </w:r>
    </w:p>
    <w:p w:rsidR="000023E1" w:rsidRDefault="00B60951" w:rsidP="00BE7DCD">
      <w:pPr>
        <w:pStyle w:val="phfigure0"/>
      </w:pPr>
      <w:r>
        <w:rPr>
          <w:noProof/>
        </w:rPr>
        <w:drawing>
          <wp:inline distT="0" distB="0" distL="0" distR="0" wp14:anchorId="25C81D89" wp14:editId="0921E5AB">
            <wp:extent cx="5939790" cy="837565"/>
            <wp:effectExtent l="0" t="0" r="3810" b="63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6FA" w:rsidRDefault="000023E1" w:rsidP="00BE7DCD">
      <w:pPr>
        <w:pStyle w:val="phfiguretitle"/>
      </w:pPr>
      <w:bookmarkStart w:id="201" w:name="_Ref523823454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19</w:t>
      </w:r>
      <w:r w:rsidR="00565D38">
        <w:rPr>
          <w:noProof/>
        </w:rPr>
        <w:fldChar w:fldCharType="end"/>
      </w:r>
      <w:bookmarkEnd w:id="201"/>
      <w:r>
        <w:t xml:space="preserve"> </w:t>
      </w:r>
      <w:r w:rsidR="00BE7DCD">
        <w:t>–</w:t>
      </w:r>
      <w:r>
        <w:t xml:space="preserve"> </w:t>
      </w:r>
      <w:r w:rsidRPr="007D6A1B">
        <w:t>Прикрепление документа</w:t>
      </w:r>
    </w:p>
    <w:p w:rsidR="00055E85" w:rsidRPr="00BE7DCD" w:rsidRDefault="00055E85" w:rsidP="00BE7DCD">
      <w:pPr>
        <w:pStyle w:val="phnormal"/>
        <w:rPr>
          <w:rStyle w:val="phnormal2"/>
          <w:rFonts w:eastAsiaTheme="minorHAnsi"/>
        </w:rPr>
      </w:pPr>
      <w:r w:rsidRPr="00BE7DCD">
        <w:rPr>
          <w:rStyle w:val="phnormal2"/>
        </w:rPr>
        <w:t xml:space="preserve">В случае успешной загрузки </w:t>
      </w:r>
      <w:r w:rsidR="00560ADC" w:rsidRPr="00BE7DCD">
        <w:rPr>
          <w:rStyle w:val="phnormal2"/>
        </w:rPr>
        <w:t>документа,</w:t>
      </w:r>
      <w:r w:rsidRPr="00BE7DCD">
        <w:rPr>
          <w:rStyle w:val="phnormal2"/>
        </w:rPr>
        <w:t xml:space="preserve"> в списке прикрепленных документов будет отображено наименование </w:t>
      </w:r>
      <w:r w:rsidR="00560ADC" w:rsidRPr="00BE7DCD">
        <w:rPr>
          <w:rStyle w:val="phnormal2"/>
        </w:rPr>
        <w:t>документа</w:t>
      </w:r>
      <w:r w:rsidRPr="00BE7DCD">
        <w:rPr>
          <w:rStyle w:val="phnormal2"/>
        </w:rPr>
        <w:t>, его формат и размер.</w:t>
      </w:r>
      <w:r w:rsidRPr="00BE7DCD">
        <w:rPr>
          <w:rStyle w:val="phnormal2"/>
          <w:rFonts w:eastAsiaTheme="minorHAnsi"/>
        </w:rPr>
        <w:t xml:space="preserve"> </w:t>
      </w:r>
    </w:p>
    <w:p w:rsidR="001A36F3" w:rsidRDefault="00583DFF" w:rsidP="00BE7DCD">
      <w:pPr>
        <w:pStyle w:val="3"/>
      </w:pPr>
      <w:bookmarkStart w:id="202" w:name="_Toc42078949"/>
      <w:r>
        <w:t>Модуль «</w:t>
      </w:r>
      <w:r w:rsidR="001A36F3">
        <w:t>Рецепты</w:t>
      </w:r>
      <w:r>
        <w:t>»</w:t>
      </w:r>
      <w:bookmarkEnd w:id="202"/>
    </w:p>
    <w:p w:rsidR="007C2DBF" w:rsidRDefault="0085620C" w:rsidP="00BE7DCD">
      <w:pPr>
        <w:pStyle w:val="4"/>
        <w:ind w:left="1985" w:hanging="1265"/>
      </w:pPr>
      <w:r>
        <w:t>Раздел</w:t>
      </w:r>
      <w:r w:rsidR="007C2DBF">
        <w:t xml:space="preserve"> «</w:t>
      </w:r>
      <w:r w:rsidR="007C2DBF" w:rsidRPr="00BE7DCD">
        <w:t>Поиск</w:t>
      </w:r>
      <w:r w:rsidR="007C2DBF">
        <w:t xml:space="preserve"> рецептов»</w:t>
      </w:r>
    </w:p>
    <w:p w:rsidR="007C2DBF" w:rsidRDefault="007C2DBF" w:rsidP="00E35308">
      <w:pPr>
        <w:pStyle w:val="phnormal"/>
      </w:pPr>
      <w:r>
        <w:t xml:space="preserve">Раздел «Поиск/расширенный </w:t>
      </w:r>
      <w:r w:rsidR="00BE7DCD">
        <w:t xml:space="preserve">поиск </w:t>
      </w:r>
      <w:r>
        <w:t xml:space="preserve">рецептов» доступен из стартовой страницы модуля </w:t>
      </w:r>
      <w:r w:rsidR="00BE7DCD">
        <w:t>(</w:t>
      </w:r>
      <w:r w:rsidR="00565D38">
        <w:fldChar w:fldCharType="begin"/>
      </w:r>
      <w:r>
        <w:instrText xml:space="preserve"> REF _Ref523823965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20</w:t>
      </w:r>
      <w:r w:rsidR="00565D38">
        <w:fldChar w:fldCharType="end"/>
      </w:r>
      <w:r w:rsidR="00BE7DCD">
        <w:t>)</w:t>
      </w:r>
      <w:r>
        <w:t xml:space="preserve">. </w:t>
      </w:r>
    </w:p>
    <w:p w:rsidR="007C2DBF" w:rsidRDefault="007C2DBF" w:rsidP="00BE7DCD">
      <w:pPr>
        <w:pStyle w:val="phfigure0"/>
      </w:pPr>
      <w:r>
        <w:rPr>
          <w:noProof/>
        </w:rPr>
        <w:lastRenderedPageBreak/>
        <w:drawing>
          <wp:inline distT="0" distB="0" distL="0" distR="0" wp14:anchorId="74747CE0" wp14:editId="33E7A093">
            <wp:extent cx="5939790" cy="2558415"/>
            <wp:effectExtent l="0" t="0" r="3810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DBF" w:rsidRDefault="007C2DBF" w:rsidP="00BE7DCD">
      <w:pPr>
        <w:pStyle w:val="phfiguretitle"/>
      </w:pPr>
      <w:bookmarkStart w:id="203" w:name="_Ref523823965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20</w:t>
      </w:r>
      <w:r w:rsidR="00565D38">
        <w:rPr>
          <w:noProof/>
        </w:rPr>
        <w:fldChar w:fldCharType="end"/>
      </w:r>
      <w:bookmarkEnd w:id="203"/>
      <w:r>
        <w:t xml:space="preserve"> </w:t>
      </w:r>
      <w:r w:rsidR="00BE7DCD">
        <w:t>–</w:t>
      </w:r>
      <w:r>
        <w:t xml:space="preserve"> </w:t>
      </w:r>
      <w:r w:rsidRPr="000C45A0">
        <w:t>Поиск/расширенный поиск пациентов</w:t>
      </w:r>
    </w:p>
    <w:p w:rsidR="000E687F" w:rsidRDefault="00BE7DCD" w:rsidP="00F90234">
      <w:pPr>
        <w:pStyle w:val="phnormal"/>
      </w:pPr>
      <w:r>
        <w:t>По умолчанию</w:t>
      </w:r>
      <w:r w:rsidR="007C2DBF">
        <w:t xml:space="preserve"> при переходе в раздел «Рецепты», на странице поиска отображаются все рецепты, сохраненные в Системе.</w:t>
      </w:r>
    </w:p>
    <w:p w:rsidR="007C2DBF" w:rsidRDefault="007C2DBF" w:rsidP="004350CA">
      <w:pPr>
        <w:pStyle w:val="5"/>
      </w:pPr>
      <w:r>
        <w:t xml:space="preserve">Простой поиск </w:t>
      </w:r>
      <w:r w:rsidR="00F90234">
        <w:t>рецептов</w:t>
      </w:r>
    </w:p>
    <w:p w:rsidR="007C2DBF" w:rsidRDefault="007C2DBF" w:rsidP="00BE7DCD">
      <w:pPr>
        <w:pStyle w:val="phlistitemizedtitle"/>
      </w:pPr>
      <w:r>
        <w:t>В верхней части страницы располагаются параметры для поиска рецептов:</w:t>
      </w:r>
    </w:p>
    <w:p w:rsidR="007C2DBF" w:rsidRDefault="00BE7DCD" w:rsidP="00BE7DCD">
      <w:pPr>
        <w:pStyle w:val="phlistitemized1"/>
      </w:pPr>
      <w:r>
        <w:t>«</w:t>
      </w:r>
      <w:r w:rsidR="007C2DBF">
        <w:t>УНРЗ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СНИЛС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Тип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Фамилия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Имя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Отчество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Медицинская организация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Дата рождения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Нозология</w:t>
      </w:r>
      <w:r>
        <w:t>»</w:t>
      </w:r>
      <w:r w:rsidR="007C2DBF">
        <w:t>;</w:t>
      </w:r>
    </w:p>
    <w:p w:rsidR="007C2DBF" w:rsidRDefault="00BE7DCD" w:rsidP="00BE7DCD">
      <w:pPr>
        <w:pStyle w:val="phlistitemized1"/>
      </w:pPr>
      <w:r>
        <w:t>«</w:t>
      </w:r>
      <w:r w:rsidR="007C2DBF">
        <w:t>Серия и номер рецепта</w:t>
      </w:r>
      <w:r>
        <w:t>»</w:t>
      </w:r>
      <w:r w:rsidR="007C2DBF">
        <w:t>.</w:t>
      </w:r>
    </w:p>
    <w:p w:rsidR="007C2DBF" w:rsidRDefault="007C2DBF" w:rsidP="00E35308">
      <w:pPr>
        <w:pStyle w:val="phnormal"/>
      </w:pPr>
      <w:r>
        <w:t xml:space="preserve">Для осуществления поиска рецепта необходимо ввести необходимые параметры и нажать </w:t>
      </w:r>
      <w:r w:rsidR="00BE7DCD">
        <w:t xml:space="preserve">на </w:t>
      </w:r>
      <w:r>
        <w:t xml:space="preserve">кнопку </w:t>
      </w:r>
      <w:r>
        <w:rPr>
          <w:noProof/>
        </w:rPr>
        <w:drawing>
          <wp:inline distT="0" distB="0" distL="0" distR="0" wp14:anchorId="58080357" wp14:editId="4674F593">
            <wp:extent cx="638175" cy="209550"/>
            <wp:effectExtent l="0" t="0" r="9525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поиска, необходимо нажать </w:t>
      </w:r>
      <w:r w:rsidR="00BE7DCD">
        <w:t xml:space="preserve">на </w:t>
      </w:r>
      <w:r>
        <w:t xml:space="preserve">кнопку </w:t>
      </w:r>
      <w:r>
        <w:rPr>
          <w:noProof/>
        </w:rPr>
        <w:drawing>
          <wp:inline distT="0" distB="0" distL="0" distR="0" wp14:anchorId="0FFDE17F" wp14:editId="19C0777E">
            <wp:extent cx="704850" cy="209550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7C2DBF" w:rsidRDefault="007C2DBF" w:rsidP="00E35308">
      <w:pPr>
        <w:pStyle w:val="phnormal"/>
      </w:pPr>
      <w:r>
        <w:t>При заполнении полей «Фамилия», «Имя» и «Отчество» допускается указывать одну или несколько букв, содержащихся в слове, а не все слово целиком. Все поля поиска не зависят от регистра.</w:t>
      </w:r>
    </w:p>
    <w:p w:rsidR="007C2DBF" w:rsidRDefault="007C2DBF" w:rsidP="004350CA">
      <w:pPr>
        <w:pStyle w:val="5"/>
      </w:pPr>
      <w:r>
        <w:lastRenderedPageBreak/>
        <w:t xml:space="preserve">Расширенный </w:t>
      </w:r>
      <w:r w:rsidRPr="00BE7DCD">
        <w:t>поиск</w:t>
      </w:r>
      <w:r>
        <w:t xml:space="preserve"> рецептов</w:t>
      </w:r>
    </w:p>
    <w:p w:rsidR="007C2DBF" w:rsidRDefault="007C2DBF" w:rsidP="00E35308">
      <w:pPr>
        <w:pStyle w:val="phnormal"/>
      </w:pPr>
      <w:r>
        <w:t xml:space="preserve">Кроме простого поиска существует также возможность расширенного поиска рецептов. Для осуществления поиска по дополнительным параметрам необходимо нажать </w:t>
      </w:r>
      <w:r w:rsidR="00BE7DCD">
        <w:t xml:space="preserve">на </w:t>
      </w:r>
      <w:r>
        <w:t xml:space="preserve">кнопку </w:t>
      </w:r>
      <w:r>
        <w:rPr>
          <w:noProof/>
        </w:rPr>
        <w:drawing>
          <wp:inline distT="0" distB="0" distL="0" distR="0" wp14:anchorId="07B4D2A7" wp14:editId="3F01F4C9">
            <wp:extent cx="1061049" cy="207236"/>
            <wp:effectExtent l="0" t="0" r="6350" b="254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63557" cy="20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 странице откроется окно ввода параметров расширенного поиска </w:t>
      </w:r>
      <w:r w:rsidR="00BE7DCD">
        <w:t>(</w:t>
      </w:r>
      <w:r w:rsidR="00565D38">
        <w:fldChar w:fldCharType="begin"/>
      </w:r>
      <w:r>
        <w:instrText xml:space="preserve"> REF _Ref523824067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21</w:t>
      </w:r>
      <w:r w:rsidR="00565D38">
        <w:fldChar w:fldCharType="end"/>
      </w:r>
      <w:r w:rsidR="00BE7DCD">
        <w:t>)</w:t>
      </w:r>
      <w:r>
        <w:t>.</w:t>
      </w:r>
    </w:p>
    <w:p w:rsidR="007C2DBF" w:rsidRDefault="007C2DBF" w:rsidP="00BE7DCD">
      <w:pPr>
        <w:pStyle w:val="phfigure0"/>
      </w:pPr>
      <w:r>
        <w:rPr>
          <w:noProof/>
        </w:rPr>
        <w:drawing>
          <wp:inline distT="0" distB="0" distL="0" distR="0" wp14:anchorId="49188BA0" wp14:editId="4DB15357">
            <wp:extent cx="5939790" cy="1114515"/>
            <wp:effectExtent l="0" t="0" r="3810" b="9525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11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DBF" w:rsidRDefault="007C2DBF" w:rsidP="00BE7DCD">
      <w:pPr>
        <w:pStyle w:val="phfiguretitle"/>
      </w:pPr>
      <w:bookmarkStart w:id="204" w:name="_Ref523824067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21</w:t>
      </w:r>
      <w:r w:rsidR="00565D38">
        <w:rPr>
          <w:noProof/>
        </w:rPr>
        <w:fldChar w:fldCharType="end"/>
      </w:r>
      <w:bookmarkEnd w:id="204"/>
      <w:r>
        <w:t xml:space="preserve"> </w:t>
      </w:r>
      <w:r w:rsidR="00BE7DCD">
        <w:t>–</w:t>
      </w:r>
      <w:r>
        <w:t xml:space="preserve"> </w:t>
      </w:r>
      <w:r w:rsidRPr="008D70BC">
        <w:t>Расширенный поиск</w:t>
      </w:r>
    </w:p>
    <w:p w:rsidR="000E687F" w:rsidRDefault="000E687F" w:rsidP="000E687F">
      <w:pPr>
        <w:pStyle w:val="phnormal"/>
      </w:pPr>
    </w:p>
    <w:p w:rsidR="000E687F" w:rsidRPr="000E687F" w:rsidRDefault="000E687F" w:rsidP="000E687F">
      <w:pPr>
        <w:pStyle w:val="phnormal"/>
      </w:pPr>
    </w:p>
    <w:p w:rsidR="007C2DBF" w:rsidRDefault="007C2DBF" w:rsidP="004350CA">
      <w:pPr>
        <w:pStyle w:val="5"/>
      </w:pPr>
      <w:r>
        <w:t xml:space="preserve">Работа с таблицей результатов поиска </w:t>
      </w:r>
    </w:p>
    <w:p w:rsidR="007C2DBF" w:rsidRDefault="007C2DBF" w:rsidP="002E6A7A">
      <w:pPr>
        <w:pStyle w:val="phlistitemizedtitle"/>
      </w:pPr>
      <w:r>
        <w:t>При раб</w:t>
      </w:r>
      <w:r w:rsidR="002E6A7A">
        <w:t>оте с таблицей результатов возможны следующие действия</w:t>
      </w:r>
      <w:r>
        <w:t>:</w:t>
      </w:r>
    </w:p>
    <w:p w:rsidR="007C2DBF" w:rsidRDefault="002E6A7A" w:rsidP="002E6A7A">
      <w:pPr>
        <w:pStyle w:val="phlistitemized1"/>
      </w:pPr>
      <w:r>
        <w:t xml:space="preserve">переключение между страницами результатов с помощью кнопок </w:t>
      </w:r>
      <w:r w:rsidR="007C2DBF">
        <w:rPr>
          <w:noProof/>
          <w:lang w:eastAsia="ru-RU"/>
        </w:rPr>
        <w:drawing>
          <wp:inline distT="0" distB="0" distL="0" distR="0" wp14:anchorId="26D6FEC2" wp14:editId="20F81D43">
            <wp:extent cx="1653235" cy="210554"/>
            <wp:effectExtent l="0" t="0" r="4445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6839" cy="21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2DBF">
        <w:t xml:space="preserve"> Переключение между страницами происходит с помощью навигации в нижней части блока результатов поиска. Числа соответствуют номерам страниц. С помощью </w:t>
      </w:r>
      <w:r>
        <w:t>кнопки</w:t>
      </w:r>
      <w:r w:rsidR="007C2DBF">
        <w:t xml:space="preserve"> </w:t>
      </w:r>
      <w:r w:rsidR="007C2DBF">
        <w:rPr>
          <w:noProof/>
          <w:lang w:eastAsia="ru-RU"/>
        </w:rPr>
        <w:drawing>
          <wp:inline distT="0" distB="0" distL="0" distR="0" wp14:anchorId="69876370" wp14:editId="09FEA033">
            <wp:extent cx="178488" cy="151028"/>
            <wp:effectExtent l="0" t="0" r="0" b="1905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775" cy="15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2DBF">
        <w:t xml:space="preserve"> можно перейти к первой странице;</w:t>
      </w:r>
    </w:p>
    <w:p w:rsidR="007C2DBF" w:rsidRDefault="002E6A7A" w:rsidP="002E6A7A">
      <w:pPr>
        <w:pStyle w:val="phlistitemized1"/>
      </w:pPr>
      <w:r>
        <w:t>изменение сортировки</w:t>
      </w:r>
      <w:r w:rsidR="007C2DBF">
        <w:t xml:space="preserve"> данных в таблице. Для изменения сортировки в таблице, необходимо нажать на заголовок столбца, по которому требуется сортировать данные. Первое нажатие сортирует по возрастанию, второе – по убыванию;</w:t>
      </w:r>
    </w:p>
    <w:p w:rsidR="007C2DBF" w:rsidRPr="007C2DBF" w:rsidRDefault="002E6A7A" w:rsidP="002E6A7A">
      <w:pPr>
        <w:pStyle w:val="phlistitemized1"/>
      </w:pPr>
      <w:r>
        <w:t>н</w:t>
      </w:r>
      <w:r w:rsidR="007C2DBF">
        <w:t xml:space="preserve">епосредственно перейти к искомому рецепту. Для перехода к желаемой записи рецепта следует нажать кнопку просмотра </w:t>
      </w:r>
      <w:r w:rsidR="007C2DBF">
        <w:rPr>
          <w:noProof/>
          <w:lang w:eastAsia="ru-RU"/>
        </w:rPr>
        <w:drawing>
          <wp:inline distT="0" distB="0" distL="0" distR="0" wp14:anchorId="08547635" wp14:editId="2B479324">
            <wp:extent cx="252368" cy="212090"/>
            <wp:effectExtent l="0" t="0" r="0" b="0"/>
            <wp:docPr id="270" name="Рисунок 270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2"/>
                    <a:stretch/>
                  </pic:blipFill>
                  <pic:spPr bwMode="auto">
                    <a:xfrm>
                      <a:off x="0" y="0"/>
                      <a:ext cx="254628" cy="21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2DBF">
        <w:t xml:space="preserve"> соответствующей записи в таблице результатов.</w:t>
      </w:r>
    </w:p>
    <w:p w:rsidR="007C2DBF" w:rsidRPr="007C2DBF" w:rsidRDefault="00B278F0" w:rsidP="002E6A7A">
      <w:pPr>
        <w:pStyle w:val="4"/>
        <w:ind w:left="1985" w:hanging="1265"/>
      </w:pPr>
      <w:r>
        <w:t xml:space="preserve">Добавление </w:t>
      </w:r>
      <w:r w:rsidR="00FD5541" w:rsidRPr="002E6A7A">
        <w:t>рецепта</w:t>
      </w:r>
    </w:p>
    <w:p w:rsidR="00B278F0" w:rsidRPr="00C4694D" w:rsidRDefault="00B278F0" w:rsidP="00E35308">
      <w:pPr>
        <w:pStyle w:val="phnormal"/>
      </w:pPr>
      <w:r w:rsidRPr="00C4694D">
        <w:t xml:space="preserve">Для добавления </w:t>
      </w:r>
      <w:r w:rsidR="002E6A7A">
        <w:t>рецепта</w:t>
      </w:r>
      <w:r w:rsidRPr="00C4694D">
        <w:t xml:space="preserve"> в </w:t>
      </w:r>
      <w:r w:rsidR="003A1238">
        <w:t>Систему</w:t>
      </w:r>
      <w:r w:rsidRPr="00C4694D">
        <w:t xml:space="preserve"> необходимо </w:t>
      </w:r>
      <w:r w:rsidRPr="00C4694D">
        <w:rPr>
          <w:rStyle w:val="affffff"/>
          <w:i w:val="0"/>
          <w:color w:val="000000" w:themeColor="text1"/>
        </w:rPr>
        <w:t>в пункте меню «Регистры» в</w:t>
      </w:r>
      <w:r w:rsidR="002E6A7A">
        <w:rPr>
          <w:rStyle w:val="affffff"/>
          <w:i w:val="0"/>
          <w:color w:val="000000" w:themeColor="text1"/>
        </w:rPr>
        <w:t xml:space="preserve">ыбрать пункт </w:t>
      </w:r>
      <w:r w:rsidRPr="00C4694D">
        <w:rPr>
          <w:rStyle w:val="affffff"/>
          <w:i w:val="0"/>
          <w:color w:val="000000" w:themeColor="text1"/>
        </w:rPr>
        <w:t>«Ф</w:t>
      </w:r>
      <w:r w:rsidR="002E6A7A">
        <w:rPr>
          <w:rStyle w:val="affffff"/>
          <w:i w:val="0"/>
          <w:color w:val="000000" w:themeColor="text1"/>
        </w:rPr>
        <w:t xml:space="preserve">едеральный регистр </w:t>
      </w:r>
      <w:r w:rsidR="00952860">
        <w:rPr>
          <w:rStyle w:val="affffff"/>
          <w:i w:val="0"/>
          <w:color w:val="000000" w:themeColor="text1"/>
        </w:rPr>
        <w:t>1</w:t>
      </w:r>
      <w:r w:rsidR="000E687F">
        <w:rPr>
          <w:rStyle w:val="affffff"/>
          <w:i w:val="0"/>
          <w:color w:val="000000" w:themeColor="text1"/>
        </w:rPr>
        <w:t xml:space="preserve">4 </w:t>
      </w:r>
      <w:r w:rsidR="00952860">
        <w:rPr>
          <w:rStyle w:val="affffff"/>
          <w:i w:val="0"/>
          <w:color w:val="000000" w:themeColor="text1"/>
        </w:rPr>
        <w:t>нозологий</w:t>
      </w:r>
      <w:r w:rsidR="002E6A7A">
        <w:rPr>
          <w:rStyle w:val="affffff"/>
          <w:i w:val="0"/>
          <w:color w:val="000000" w:themeColor="text1"/>
        </w:rPr>
        <w:t xml:space="preserve">». Откроется выпадающий список, в котором </w:t>
      </w:r>
      <w:r w:rsidR="002E6A7A">
        <w:rPr>
          <w:rStyle w:val="affffff"/>
          <w:i w:val="0"/>
          <w:color w:val="000000" w:themeColor="text1"/>
        </w:rPr>
        <w:lastRenderedPageBreak/>
        <w:t xml:space="preserve">необходимо </w:t>
      </w:r>
      <w:r w:rsidRPr="00C4694D">
        <w:rPr>
          <w:rStyle w:val="affffff"/>
          <w:i w:val="0"/>
          <w:color w:val="000000" w:themeColor="text1"/>
        </w:rPr>
        <w:t xml:space="preserve">выбрать </w:t>
      </w:r>
      <w:r w:rsidR="00BB5438">
        <w:rPr>
          <w:rStyle w:val="affffff"/>
          <w:i w:val="0"/>
          <w:color w:val="000000" w:themeColor="text1"/>
        </w:rPr>
        <w:t>раздел</w:t>
      </w:r>
      <w:r w:rsidRPr="00C4694D">
        <w:rPr>
          <w:rStyle w:val="affffff"/>
          <w:i w:val="0"/>
          <w:color w:val="000000" w:themeColor="text1"/>
        </w:rPr>
        <w:t xml:space="preserve"> «</w:t>
      </w:r>
      <w:r>
        <w:rPr>
          <w:rStyle w:val="affffff"/>
          <w:i w:val="0"/>
          <w:color w:val="000000" w:themeColor="text1"/>
        </w:rPr>
        <w:t>Рецепты</w:t>
      </w:r>
      <w:r w:rsidRPr="00C4694D">
        <w:rPr>
          <w:rStyle w:val="affffff"/>
          <w:i w:val="0"/>
          <w:color w:val="000000" w:themeColor="text1"/>
        </w:rPr>
        <w:t xml:space="preserve">». </w:t>
      </w:r>
      <w:r w:rsidRPr="00C4694D">
        <w:t xml:space="preserve">В открывшемся окне страницы нажать </w:t>
      </w:r>
      <w:r w:rsidR="002E6A7A">
        <w:t xml:space="preserve">на </w:t>
      </w:r>
      <w:r w:rsidRPr="00C4694D">
        <w:t xml:space="preserve">кнопку «Добавить </w:t>
      </w:r>
      <w:r>
        <w:t>рецепт</w:t>
      </w:r>
      <w:r w:rsidRPr="00C4694D">
        <w:t xml:space="preserve">» </w:t>
      </w:r>
      <w:r w:rsidR="002E6A7A">
        <w:t>(</w:t>
      </w:r>
      <w:r w:rsidR="00565D38">
        <w:fldChar w:fldCharType="begin"/>
      </w:r>
      <w:r w:rsidR="006905B2">
        <w:instrText xml:space="preserve"> REF _Ref523824187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22</w:t>
      </w:r>
      <w:r w:rsidR="00565D38">
        <w:fldChar w:fldCharType="end"/>
      </w:r>
      <w:r w:rsidR="002E6A7A">
        <w:t>)</w:t>
      </w:r>
      <w:r w:rsidRPr="00C4694D">
        <w:t xml:space="preserve">. </w:t>
      </w:r>
    </w:p>
    <w:p w:rsidR="006905B2" w:rsidRPr="00866BDB" w:rsidRDefault="00B278F0" w:rsidP="00E47BCC">
      <w:pPr>
        <w:pStyle w:val="phfigure0"/>
        <w:rPr>
          <w:rStyle w:val="phnormal2"/>
        </w:rPr>
      </w:pPr>
      <w:r w:rsidRPr="00E47BCC">
        <w:rPr>
          <w:rStyle w:val="phnormal2"/>
          <w:noProof/>
        </w:rPr>
        <w:drawing>
          <wp:inline distT="0" distB="0" distL="0" distR="0" wp14:anchorId="73E49548" wp14:editId="233FD6C1">
            <wp:extent cx="4252823" cy="27496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269494" cy="2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950" w:rsidRDefault="006905B2" w:rsidP="002E6A7A">
      <w:pPr>
        <w:pStyle w:val="phfiguretitle"/>
      </w:pPr>
      <w:bookmarkStart w:id="205" w:name="_Ref523824187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22</w:t>
      </w:r>
      <w:r w:rsidR="00565D38">
        <w:rPr>
          <w:noProof/>
        </w:rPr>
        <w:fldChar w:fldCharType="end"/>
      </w:r>
      <w:bookmarkEnd w:id="205"/>
      <w:r>
        <w:t xml:space="preserve"> </w:t>
      </w:r>
      <w:r w:rsidR="002E6A7A">
        <w:t>–</w:t>
      </w:r>
      <w:r>
        <w:t xml:space="preserve"> </w:t>
      </w:r>
      <w:r w:rsidRPr="003547F8">
        <w:t>Добавление рецепта</w:t>
      </w:r>
    </w:p>
    <w:p w:rsidR="00B278F0" w:rsidRDefault="00B278F0" w:rsidP="00E35308">
      <w:pPr>
        <w:pStyle w:val="phnormal"/>
      </w:pPr>
      <w:r>
        <w:t>При выборе данного пункта открывается форма ввода данных о рецепте</w:t>
      </w:r>
      <w:r w:rsidR="00500D07">
        <w:t xml:space="preserve"> в </w:t>
      </w:r>
      <w:r w:rsidR="002E6A7A">
        <w:t>(</w:t>
      </w:r>
      <w:r w:rsidR="00565D38">
        <w:fldChar w:fldCharType="begin"/>
      </w:r>
      <w:r w:rsidR="006905B2">
        <w:instrText xml:space="preserve"> REF _Ref523824244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23</w:t>
      </w:r>
      <w:r w:rsidR="00565D38">
        <w:fldChar w:fldCharType="end"/>
      </w:r>
      <w:r w:rsidR="002E6A7A">
        <w:t>)</w:t>
      </w:r>
      <w:r>
        <w:t>.</w:t>
      </w:r>
    </w:p>
    <w:p w:rsidR="006905B2" w:rsidRDefault="008A1152" w:rsidP="002E6A7A">
      <w:pPr>
        <w:pStyle w:val="phfigure0"/>
      </w:pPr>
      <w:r>
        <w:rPr>
          <w:noProof/>
        </w:rPr>
        <w:drawing>
          <wp:inline distT="0" distB="0" distL="0" distR="0" wp14:anchorId="38268CA3" wp14:editId="39EE1E56">
            <wp:extent cx="5724525" cy="4953000"/>
            <wp:effectExtent l="0" t="0" r="9525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63F" w:rsidRDefault="006905B2" w:rsidP="002E6A7A">
      <w:pPr>
        <w:pStyle w:val="phfiguretitle"/>
      </w:pPr>
      <w:bookmarkStart w:id="206" w:name="_Ref523824244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23</w:t>
      </w:r>
      <w:r w:rsidR="00565D38">
        <w:rPr>
          <w:noProof/>
        </w:rPr>
        <w:fldChar w:fldCharType="end"/>
      </w:r>
      <w:bookmarkEnd w:id="206"/>
      <w:r>
        <w:t xml:space="preserve"> </w:t>
      </w:r>
      <w:r w:rsidR="002E6A7A">
        <w:t>–</w:t>
      </w:r>
      <w:r>
        <w:t xml:space="preserve"> </w:t>
      </w:r>
      <w:r w:rsidRPr="00921772">
        <w:t>Окно «Создание рецепта»</w:t>
      </w:r>
    </w:p>
    <w:p w:rsidR="009B0BE1" w:rsidRDefault="002E6A7A" w:rsidP="00E35308">
      <w:pPr>
        <w:pStyle w:val="phnormal"/>
      </w:pPr>
      <w:r>
        <w:t>Поля, отмеченные знаком «*»</w:t>
      </w:r>
      <w:r w:rsidR="00B278F0">
        <w:t xml:space="preserve"> обязательные для заполнения. При нажатии</w:t>
      </w:r>
      <w:r w:rsidR="0083363F">
        <w:t xml:space="preserve"> </w:t>
      </w:r>
      <w:r w:rsidR="006905B2">
        <w:t xml:space="preserve">на </w:t>
      </w:r>
      <w:r w:rsidR="0083363F">
        <w:t>кнопк</w:t>
      </w:r>
      <w:r w:rsidR="006905B2">
        <w:t>у</w:t>
      </w:r>
      <w:r w:rsidR="00B278F0">
        <w:t xml:space="preserve"> </w:t>
      </w:r>
      <w:r w:rsidR="004817FC">
        <w:rPr>
          <w:noProof/>
        </w:rPr>
        <w:drawing>
          <wp:inline distT="0" distB="0" distL="0" distR="0" wp14:anchorId="7F0E89E7" wp14:editId="6BCD59C0">
            <wp:extent cx="523875" cy="19304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9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363F">
        <w:t xml:space="preserve"> </w:t>
      </w:r>
      <w:r w:rsidR="00B278F0">
        <w:t>открывается окно</w:t>
      </w:r>
      <w:r>
        <w:t>,</w:t>
      </w:r>
      <w:r w:rsidR="00B278F0">
        <w:t xml:space="preserve"> в котором</w:t>
      </w:r>
      <w:r w:rsidR="006905B2">
        <w:t xml:space="preserve"> выполняется поиск пациента с помощью параметров</w:t>
      </w:r>
      <w:r>
        <w:t>:</w:t>
      </w:r>
    </w:p>
    <w:p w:rsidR="009B0BE1" w:rsidRDefault="002E6A7A" w:rsidP="002E6A7A">
      <w:pPr>
        <w:pStyle w:val="phlistitemized1"/>
      </w:pPr>
      <w:r>
        <w:t>«</w:t>
      </w:r>
      <w:r w:rsidR="009B0BE1" w:rsidRPr="00B278F0">
        <w:t>УНРЗ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t>«</w:t>
      </w:r>
      <w:r w:rsidR="009B0BE1">
        <w:t>Н</w:t>
      </w:r>
      <w:r w:rsidR="009B0BE1" w:rsidRPr="00B278F0">
        <w:t>озология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t>«</w:t>
      </w:r>
      <w:r w:rsidR="009B0BE1" w:rsidRPr="00B278F0">
        <w:t>СНИЛС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t>«</w:t>
      </w:r>
      <w:r w:rsidR="009B0BE1">
        <w:t>Ф</w:t>
      </w:r>
      <w:r w:rsidR="009B0BE1" w:rsidRPr="00B278F0">
        <w:t>амилия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lastRenderedPageBreak/>
        <w:t>«</w:t>
      </w:r>
      <w:r w:rsidR="009B0BE1">
        <w:t>И</w:t>
      </w:r>
      <w:r w:rsidR="009B0BE1" w:rsidRPr="00B278F0">
        <w:t>мя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t>«</w:t>
      </w:r>
      <w:r w:rsidR="009B0BE1">
        <w:t>Отчество</w:t>
      </w:r>
      <w:r>
        <w:t>»</w:t>
      </w:r>
      <w:r w:rsidR="009B0BE1">
        <w:t>;</w:t>
      </w:r>
    </w:p>
    <w:p w:rsidR="009B0BE1" w:rsidRDefault="002E6A7A" w:rsidP="002E6A7A">
      <w:pPr>
        <w:pStyle w:val="phlistitemized1"/>
      </w:pPr>
      <w:r>
        <w:t>«</w:t>
      </w:r>
      <w:r w:rsidR="009B0BE1">
        <w:t>Дата рождения</w:t>
      </w:r>
      <w:r>
        <w:t>».</w:t>
      </w:r>
    </w:p>
    <w:p w:rsidR="008D7DAA" w:rsidRDefault="008D7DAA" w:rsidP="002E6A7A">
      <w:pPr>
        <w:pStyle w:val="phfigure0"/>
      </w:pPr>
      <w:r>
        <w:rPr>
          <w:noProof/>
        </w:rPr>
        <w:drawing>
          <wp:inline distT="0" distB="0" distL="0" distR="0" wp14:anchorId="3FF91E40" wp14:editId="530A4EB2">
            <wp:extent cx="4010025" cy="32194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1388" t="1415" r="1143" b="2924"/>
                    <a:stretch/>
                  </pic:blipFill>
                  <pic:spPr bwMode="auto">
                    <a:xfrm>
                      <a:off x="0" y="0"/>
                      <a:ext cx="4018364" cy="322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DAA" w:rsidRDefault="008D7DAA" w:rsidP="002E6A7A">
      <w:pPr>
        <w:pStyle w:val="phfiguretitle"/>
      </w:pPr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24</w:t>
      </w:r>
      <w:r w:rsidR="00565D38">
        <w:rPr>
          <w:noProof/>
        </w:rPr>
        <w:fldChar w:fldCharType="end"/>
      </w:r>
      <w:r>
        <w:t xml:space="preserve"> </w:t>
      </w:r>
      <w:r w:rsidR="002E6A7A">
        <w:t>– Окно «Поиск пациентов»</w:t>
      </w:r>
    </w:p>
    <w:p w:rsidR="00FD5541" w:rsidRDefault="0085620C" w:rsidP="002E6A7A">
      <w:pPr>
        <w:pStyle w:val="4"/>
        <w:ind w:left="1985" w:hanging="1265"/>
      </w:pPr>
      <w:r>
        <w:t>Раздел «</w:t>
      </w:r>
      <w:r w:rsidR="00FD5541" w:rsidRPr="002E6A7A">
        <w:t>Просмотр</w:t>
      </w:r>
      <w:r w:rsidR="00FD5541">
        <w:t xml:space="preserve"> </w:t>
      </w:r>
      <w:r w:rsidR="00EA4FDA">
        <w:t>рецепта</w:t>
      </w:r>
      <w:r>
        <w:t>»</w:t>
      </w:r>
    </w:p>
    <w:p w:rsidR="00FD5541" w:rsidRDefault="00FD5541" w:rsidP="00E35308">
      <w:pPr>
        <w:pStyle w:val="phnormal"/>
      </w:pPr>
      <w:r>
        <w:t xml:space="preserve">Для просмотра </w:t>
      </w:r>
      <w:r w:rsidR="00EA4FDA">
        <w:t>записи рецепта</w:t>
      </w:r>
      <w:r>
        <w:t xml:space="preserve"> необходимо при помощи раздела «Поиск» осуществить поиск </w:t>
      </w:r>
      <w:r w:rsidR="00EA4FDA">
        <w:t>нужного рецепта</w:t>
      </w:r>
      <w:r>
        <w:t xml:space="preserve">, затем необходимо </w:t>
      </w:r>
      <w:r w:rsidR="002E6A7A">
        <w:t>нажать</w:t>
      </w:r>
      <w:r>
        <w:t xml:space="preserve"> левой кнопкой мыши по знаку просмотра </w:t>
      </w:r>
      <w:r>
        <w:rPr>
          <w:noProof/>
        </w:rPr>
        <w:drawing>
          <wp:inline distT="0" distB="0" distL="0" distR="0" wp14:anchorId="4D79ED83" wp14:editId="5999952D">
            <wp:extent cx="241539" cy="182684"/>
            <wp:effectExtent l="0" t="0" r="6350" b="8255"/>
            <wp:docPr id="28" name="Рисунок 28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18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  <w:r w:rsidR="002E6A7A">
        <w:t>В</w:t>
      </w:r>
      <w:r>
        <w:t xml:space="preserve"> </w:t>
      </w:r>
      <w:r w:rsidR="003A1238">
        <w:t>Системе</w:t>
      </w:r>
      <w:r>
        <w:t xml:space="preserve"> откроется страница с </w:t>
      </w:r>
      <w:r w:rsidR="00EA4FDA">
        <w:t>рецептом</w:t>
      </w:r>
      <w:r w:rsidR="00500D07">
        <w:t xml:space="preserve"> </w:t>
      </w:r>
      <w:r w:rsidR="002E6A7A">
        <w:t>(</w:t>
      </w:r>
      <w:r w:rsidR="00565D38">
        <w:fldChar w:fldCharType="begin"/>
      </w:r>
      <w:r w:rsidR="006905B2">
        <w:instrText xml:space="preserve"> REF _Ref523824541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25</w:t>
      </w:r>
      <w:r w:rsidR="00565D38">
        <w:fldChar w:fldCharType="end"/>
      </w:r>
      <w:r w:rsidR="002E6A7A">
        <w:t>)</w:t>
      </w:r>
      <w:r>
        <w:t>.</w:t>
      </w:r>
    </w:p>
    <w:p w:rsidR="006905B2" w:rsidRDefault="00EA5730" w:rsidP="002E6A7A">
      <w:pPr>
        <w:pStyle w:val="phfigure0"/>
      </w:pPr>
      <w:r>
        <w:rPr>
          <w:noProof/>
        </w:rPr>
        <w:lastRenderedPageBreak/>
        <w:drawing>
          <wp:inline distT="0" distB="0" distL="0" distR="0" wp14:anchorId="73FCD056" wp14:editId="44D17026">
            <wp:extent cx="5088890" cy="3260090"/>
            <wp:effectExtent l="0" t="0" r="0" b="0"/>
            <wp:docPr id="44" name="Рисунок 2" descr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исунок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3" t="7191" r="4840" b="10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06D" w:rsidRDefault="006905B2" w:rsidP="002E6A7A">
      <w:pPr>
        <w:pStyle w:val="phfiguretitle"/>
      </w:pPr>
      <w:bookmarkStart w:id="207" w:name="_Ref52382454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25</w:t>
      </w:r>
      <w:r w:rsidR="00565D38">
        <w:rPr>
          <w:noProof/>
        </w:rPr>
        <w:fldChar w:fldCharType="end"/>
      </w:r>
      <w:bookmarkEnd w:id="207"/>
      <w:r>
        <w:t xml:space="preserve"> </w:t>
      </w:r>
      <w:r w:rsidR="002E6A7A">
        <w:t>–</w:t>
      </w:r>
      <w:r>
        <w:t xml:space="preserve"> </w:t>
      </w:r>
      <w:r w:rsidRPr="004E7528">
        <w:t>Просмотр рецепта</w:t>
      </w:r>
    </w:p>
    <w:p w:rsidR="000E687F" w:rsidRPr="000E687F" w:rsidRDefault="000E687F" w:rsidP="000E687F">
      <w:pPr>
        <w:pStyle w:val="phnormal"/>
      </w:pPr>
    </w:p>
    <w:p w:rsidR="00144295" w:rsidRDefault="00144295" w:rsidP="004350CA">
      <w:pPr>
        <w:pStyle w:val="5"/>
      </w:pPr>
      <w:r w:rsidRPr="0038223C">
        <w:t>Блок «</w:t>
      </w:r>
      <w:r w:rsidRPr="002E6A7A">
        <w:t>История</w:t>
      </w:r>
      <w:r>
        <w:t xml:space="preserve"> изменений</w:t>
      </w:r>
      <w:r w:rsidRPr="0038223C">
        <w:t>»</w:t>
      </w:r>
      <w:r w:rsidR="0003120D">
        <w:t xml:space="preserve"> (модуль «Рецепты»)</w:t>
      </w:r>
    </w:p>
    <w:p w:rsidR="00144295" w:rsidRPr="002E6A7A" w:rsidRDefault="00144295" w:rsidP="002E6A7A">
      <w:pPr>
        <w:pStyle w:val="phnormal"/>
        <w:rPr>
          <w:rStyle w:val="phnormal2"/>
        </w:rPr>
      </w:pPr>
      <w:r w:rsidRPr="002E6A7A">
        <w:rPr>
          <w:rStyle w:val="phnormal2"/>
        </w:rPr>
        <w:t xml:space="preserve">Блок представляет собой таблицу с историей изменений </w:t>
      </w:r>
      <w:r w:rsidR="00DF3D24" w:rsidRPr="002E6A7A">
        <w:rPr>
          <w:rStyle w:val="phnormal2"/>
        </w:rPr>
        <w:t xml:space="preserve">выписанных и отпущенных </w:t>
      </w:r>
      <w:r w:rsidR="00AE406D" w:rsidRPr="002E6A7A">
        <w:rPr>
          <w:rStyle w:val="phnormal2"/>
        </w:rPr>
        <w:t>рецептов пациенту</w:t>
      </w:r>
      <w:r w:rsidRPr="002E6A7A">
        <w:rPr>
          <w:rStyle w:val="phnormal2"/>
        </w:rPr>
        <w:t>. Таблица состоит из следующих столбцов</w:t>
      </w:r>
      <w:r w:rsidR="002E6A7A">
        <w:rPr>
          <w:rStyle w:val="phnormal2"/>
        </w:rPr>
        <w:t xml:space="preserve"> (</w:t>
      </w:r>
      <w:r w:rsidR="00565D38">
        <w:rPr>
          <w:rStyle w:val="phnormal2"/>
        </w:rPr>
        <w:fldChar w:fldCharType="begin"/>
      </w:r>
      <w:r w:rsidR="002E6A7A">
        <w:rPr>
          <w:rStyle w:val="phnormal2"/>
        </w:rPr>
        <w:instrText xml:space="preserve"> REF _Ref523824653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26</w:t>
      </w:r>
      <w:r w:rsidR="00565D38">
        <w:rPr>
          <w:rStyle w:val="phnormal2"/>
        </w:rPr>
        <w:fldChar w:fldCharType="end"/>
      </w:r>
      <w:r w:rsidR="002E6A7A">
        <w:rPr>
          <w:rStyle w:val="phnormal2"/>
        </w:rPr>
        <w:t>)</w:t>
      </w:r>
      <w:r w:rsidRPr="002E6A7A">
        <w:rPr>
          <w:rStyle w:val="phnormal2"/>
        </w:rPr>
        <w:t>:</w:t>
      </w:r>
    </w:p>
    <w:p w:rsidR="00144295" w:rsidRDefault="002E6A7A" w:rsidP="002E6A7A">
      <w:pPr>
        <w:pStyle w:val="phlistitemized1"/>
      </w:pPr>
      <w:r>
        <w:t>«</w:t>
      </w:r>
      <w:r w:rsidR="00AE406D">
        <w:t>Д</w:t>
      </w:r>
      <w:r w:rsidR="00144295">
        <w:t>ата и время операции</w:t>
      </w:r>
      <w:r>
        <w:t>»</w:t>
      </w:r>
      <w:r w:rsidR="00144295">
        <w:t>;</w:t>
      </w:r>
    </w:p>
    <w:p w:rsidR="00144295" w:rsidRDefault="002E6A7A" w:rsidP="002E6A7A">
      <w:pPr>
        <w:pStyle w:val="phlistitemized1"/>
      </w:pPr>
      <w:r>
        <w:t>«</w:t>
      </w:r>
      <w:r w:rsidR="00AE406D">
        <w:t>Т</w:t>
      </w:r>
      <w:r w:rsidR="00144295">
        <w:t>ип операции</w:t>
      </w:r>
      <w:r>
        <w:t>»</w:t>
      </w:r>
      <w:r w:rsidR="00144295">
        <w:t>;</w:t>
      </w:r>
    </w:p>
    <w:p w:rsidR="00144295" w:rsidRDefault="002E6A7A" w:rsidP="002E6A7A">
      <w:pPr>
        <w:pStyle w:val="phlistitemized1"/>
      </w:pPr>
      <w:r>
        <w:t>«</w:t>
      </w:r>
      <w:r w:rsidR="00AE406D">
        <w:t>Р</w:t>
      </w:r>
      <w:r w:rsidR="00144295">
        <w:t>уководитель</w:t>
      </w:r>
      <w:r>
        <w:t>»</w:t>
      </w:r>
      <w:r w:rsidR="00144295">
        <w:t>.</w:t>
      </w:r>
    </w:p>
    <w:p w:rsidR="0040053C" w:rsidRPr="00866BDB" w:rsidRDefault="0040053C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При нажатии на кнопку </w:t>
      </w:r>
      <w:r w:rsidRPr="00866BDB">
        <w:rPr>
          <w:rStyle w:val="phnormal2"/>
          <w:noProof/>
        </w:rPr>
        <w:drawing>
          <wp:inline distT="0" distB="0" distL="0" distR="0" wp14:anchorId="31C833DA" wp14:editId="687A0810">
            <wp:extent cx="247650" cy="1905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 раскроется таблица с основной информацией </w:t>
      </w:r>
      <w:r w:rsidR="004520DC" w:rsidRPr="00866BDB">
        <w:rPr>
          <w:rStyle w:val="phnormal2"/>
        </w:rPr>
        <w:t>о выписанных и отпущенных лекарственных препаратах</w:t>
      </w:r>
      <w:r w:rsidRPr="00866BDB">
        <w:rPr>
          <w:rStyle w:val="phnormal2"/>
        </w:rPr>
        <w:t>.</w:t>
      </w:r>
    </w:p>
    <w:p w:rsidR="00A96E13" w:rsidRPr="00866BDB" w:rsidRDefault="00A96E13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При нажатии на строку </w:t>
      </w:r>
      <w:r w:rsidR="00E32299" w:rsidRPr="00866BDB">
        <w:rPr>
          <w:rStyle w:val="phnormal2"/>
        </w:rPr>
        <w:t xml:space="preserve">с </w:t>
      </w:r>
      <w:r w:rsidRPr="00866BDB">
        <w:rPr>
          <w:rStyle w:val="phnormal2"/>
        </w:rPr>
        <w:t>изменением рецепта</w:t>
      </w:r>
      <w:r w:rsidR="00E32299" w:rsidRPr="00866BDB">
        <w:rPr>
          <w:rStyle w:val="phnormal2"/>
        </w:rPr>
        <w:t>,</w:t>
      </w:r>
      <w:r w:rsidRPr="00866BDB">
        <w:rPr>
          <w:rStyle w:val="phnormal2"/>
        </w:rPr>
        <w:t xml:space="preserve"> становится активной кнопка </w:t>
      </w:r>
      <w:r w:rsidR="001D3C0E" w:rsidRPr="00866BDB">
        <w:rPr>
          <w:rStyle w:val="phnormal2"/>
          <w:noProof/>
        </w:rPr>
        <w:drawing>
          <wp:inline distT="0" distB="0" distL="0" distR="0" wp14:anchorId="2C942DCC" wp14:editId="4BADB8BC">
            <wp:extent cx="1000125" cy="19050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3C0E" w:rsidRPr="00866BDB">
        <w:rPr>
          <w:rStyle w:val="phnormal2"/>
        </w:rPr>
        <w:t>,</w:t>
      </w:r>
      <w:r w:rsidRPr="00866BDB">
        <w:rPr>
          <w:rStyle w:val="phnormal2"/>
        </w:rPr>
        <w:t xml:space="preserve"> </w:t>
      </w:r>
      <w:r w:rsidR="002E6A7A">
        <w:rPr>
          <w:rStyle w:val="phnormal2"/>
        </w:rPr>
        <w:t>при нажатии на которую</w:t>
      </w:r>
      <w:r w:rsidR="00E32299" w:rsidRPr="00866BDB">
        <w:rPr>
          <w:rStyle w:val="phnormal2"/>
        </w:rPr>
        <w:t xml:space="preserve"> формируется печ</w:t>
      </w:r>
      <w:r w:rsidR="002E6A7A">
        <w:rPr>
          <w:rStyle w:val="phnormal2"/>
        </w:rPr>
        <w:t>атная форма документа, в которой</w:t>
      </w:r>
      <w:r w:rsidR="00E32299" w:rsidRPr="00866BDB">
        <w:rPr>
          <w:rStyle w:val="phnormal2"/>
        </w:rPr>
        <w:t xml:space="preserve"> отображены изменения документа на выбранную дату</w:t>
      </w:r>
      <w:r w:rsidRPr="00866BDB">
        <w:rPr>
          <w:rStyle w:val="phnormal2"/>
        </w:rPr>
        <w:t>.</w:t>
      </w:r>
    </w:p>
    <w:p w:rsidR="00093180" w:rsidRPr="00866BDB" w:rsidRDefault="00A96E13" w:rsidP="00E47BCC">
      <w:pPr>
        <w:pStyle w:val="phfigure0"/>
        <w:rPr>
          <w:rStyle w:val="phnormal2"/>
        </w:rPr>
      </w:pPr>
      <w:r w:rsidRPr="00E47BCC">
        <w:rPr>
          <w:rStyle w:val="phnormal2"/>
          <w:noProof/>
        </w:rPr>
        <w:drawing>
          <wp:inline distT="0" distB="0" distL="0" distR="0" wp14:anchorId="6294E507" wp14:editId="05232A7E">
            <wp:extent cx="5939790" cy="807720"/>
            <wp:effectExtent l="0" t="0" r="381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950" w:rsidRDefault="00093180" w:rsidP="002E6A7A">
      <w:pPr>
        <w:pStyle w:val="phfiguretitle"/>
      </w:pPr>
      <w:bookmarkStart w:id="208" w:name="_Ref523824653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26</w:t>
      </w:r>
      <w:r w:rsidR="00565D38">
        <w:rPr>
          <w:noProof/>
        </w:rPr>
        <w:fldChar w:fldCharType="end"/>
      </w:r>
      <w:bookmarkEnd w:id="208"/>
      <w:r>
        <w:t xml:space="preserve"> </w:t>
      </w:r>
      <w:r w:rsidR="002E6A7A">
        <w:t>–</w:t>
      </w:r>
      <w:r>
        <w:t xml:space="preserve"> </w:t>
      </w:r>
      <w:r w:rsidRPr="00B81BDA">
        <w:t>История изменений</w:t>
      </w:r>
    </w:p>
    <w:p w:rsidR="00144295" w:rsidRPr="0038223C" w:rsidRDefault="00144295" w:rsidP="004350CA">
      <w:pPr>
        <w:pStyle w:val="5"/>
      </w:pPr>
      <w:r w:rsidRPr="0038223C">
        <w:lastRenderedPageBreak/>
        <w:t>Блок «</w:t>
      </w:r>
      <w:r w:rsidRPr="002E6A7A">
        <w:t>Документы</w:t>
      </w:r>
      <w:r w:rsidRPr="0038223C">
        <w:t>»</w:t>
      </w:r>
      <w:r w:rsidR="0003120D">
        <w:t xml:space="preserve"> (модуль «Рецепты»)</w:t>
      </w:r>
    </w:p>
    <w:p w:rsidR="00AE406D" w:rsidRDefault="00AE406D" w:rsidP="00E35308">
      <w:pPr>
        <w:pStyle w:val="phnormal"/>
      </w:pPr>
      <w:r>
        <w:t>Для прикрепления документа необходимо добавить его в очередь на загрузку и выполнить операцию загрузки. Для добавления документа в очередь на загрузку необходимо:</w:t>
      </w:r>
    </w:p>
    <w:p w:rsidR="00AE406D" w:rsidRDefault="002E6A7A" w:rsidP="002E6A7A">
      <w:pPr>
        <w:pStyle w:val="phlistitemized1"/>
      </w:pPr>
      <w:r>
        <w:t>н</w:t>
      </w:r>
      <w:r w:rsidR="00AE406D">
        <w:t xml:space="preserve">ажать на кнопку </w:t>
      </w:r>
      <w:r>
        <w:t>«Добавить»</w:t>
      </w:r>
      <w:r w:rsidR="00AE406D">
        <w:t>;</w:t>
      </w:r>
    </w:p>
    <w:p w:rsidR="00AE406D" w:rsidRDefault="002E6A7A" w:rsidP="002E6A7A">
      <w:pPr>
        <w:pStyle w:val="phlistitemized1"/>
      </w:pPr>
      <w:r>
        <w:t>в</w:t>
      </w:r>
      <w:r w:rsidR="00AE406D">
        <w:t>ыбрать необходимый документ в открывшемся окне выбора документов;</w:t>
      </w:r>
    </w:p>
    <w:p w:rsidR="00AE406D" w:rsidRDefault="002E6A7A" w:rsidP="002E6A7A">
      <w:pPr>
        <w:pStyle w:val="phlistitemized1"/>
      </w:pPr>
      <w:r>
        <w:t>н</w:t>
      </w:r>
      <w:r w:rsidR="00AE406D">
        <w:t xml:space="preserve">ажать </w:t>
      </w:r>
      <w:r>
        <w:t xml:space="preserve">на </w:t>
      </w:r>
      <w:r w:rsidR="00AE406D">
        <w:t>кнопку «Открыть».</w:t>
      </w:r>
    </w:p>
    <w:p w:rsidR="00AE406D" w:rsidRDefault="00AE406D" w:rsidP="00E35308">
      <w:pPr>
        <w:pStyle w:val="phnormal"/>
        <w:rPr>
          <w:rStyle w:val="affffe"/>
          <w:rFonts w:eastAsiaTheme="minorHAnsi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3121DB4C" wp14:editId="7AE6BCEF">
            <wp:simplePos x="0" y="0"/>
            <wp:positionH relativeFrom="column">
              <wp:posOffset>2644140</wp:posOffset>
            </wp:positionH>
            <wp:positionV relativeFrom="paragraph">
              <wp:posOffset>791845</wp:posOffset>
            </wp:positionV>
            <wp:extent cx="212090" cy="156845"/>
            <wp:effectExtent l="0" t="0" r="0" b="0"/>
            <wp:wrapThrough wrapText="bothSides">
              <wp:wrapPolygon edited="0">
                <wp:start x="0" y="0"/>
                <wp:lineTo x="0" y="18364"/>
                <wp:lineTo x="19401" y="18364"/>
                <wp:lineTo x="19401" y="0"/>
                <wp:lineTo x="0" y="0"/>
              </wp:wrapPolygon>
            </wp:wrapThrough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156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Документ будет добавлен в очередь для загрузки (имеется возможность добавления в очередь нескольких документов). Для завершения загрузки документо</w:t>
      </w:r>
      <w:r w:rsidR="002E6A7A">
        <w:t xml:space="preserve">в, необходимо нажать на кнопку «Загрузить». </w:t>
      </w:r>
      <w:r>
        <w:t>Чтобы удалить документ из очереди, необходимо нажать на пиктограмм</w:t>
      </w:r>
      <w:r w:rsidR="002E6A7A">
        <w:t>у</w:t>
      </w:r>
    </w:p>
    <w:p w:rsidR="00093180" w:rsidRDefault="00AE406D" w:rsidP="002E6A7A">
      <w:pPr>
        <w:pStyle w:val="phfigure0"/>
      </w:pPr>
      <w:r>
        <w:rPr>
          <w:noProof/>
        </w:rPr>
        <w:drawing>
          <wp:inline distT="0" distB="0" distL="0" distR="0" wp14:anchorId="00EB2439" wp14:editId="57D95AE0">
            <wp:extent cx="5939790" cy="837565"/>
            <wp:effectExtent l="0" t="0" r="381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6D" w:rsidRDefault="00093180" w:rsidP="002E6A7A">
      <w:pPr>
        <w:pStyle w:val="phfiguretitle"/>
      </w:pPr>
      <w:bookmarkStart w:id="209" w:name="_Ref523824702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27</w:t>
      </w:r>
      <w:r w:rsidR="00565D38">
        <w:rPr>
          <w:noProof/>
        </w:rPr>
        <w:fldChar w:fldCharType="end"/>
      </w:r>
      <w:bookmarkEnd w:id="209"/>
      <w:r>
        <w:t xml:space="preserve"> </w:t>
      </w:r>
      <w:r w:rsidR="002E6A7A">
        <w:t>–</w:t>
      </w:r>
      <w:r>
        <w:t xml:space="preserve"> </w:t>
      </w:r>
      <w:r w:rsidRPr="00225F04">
        <w:t>Прикрепление документа</w:t>
      </w:r>
    </w:p>
    <w:p w:rsidR="00AE406D" w:rsidRPr="002E6A7A" w:rsidRDefault="00AE406D" w:rsidP="002E6A7A">
      <w:pPr>
        <w:pStyle w:val="phnormal"/>
        <w:rPr>
          <w:rStyle w:val="phnormal2"/>
          <w:rFonts w:eastAsiaTheme="minorHAnsi"/>
        </w:rPr>
      </w:pPr>
      <w:r w:rsidRPr="002E6A7A">
        <w:rPr>
          <w:rStyle w:val="phnormal2"/>
        </w:rPr>
        <w:t>В случае успешной загрузки документа, в списке прикрепленных документов будет отображено наименование документа, его формат и размер.</w:t>
      </w:r>
      <w:r w:rsidRPr="002E6A7A">
        <w:rPr>
          <w:rStyle w:val="phnormal2"/>
          <w:rFonts w:eastAsiaTheme="minorHAnsi"/>
        </w:rPr>
        <w:t xml:space="preserve"> </w:t>
      </w:r>
    </w:p>
    <w:p w:rsidR="00A25D38" w:rsidRDefault="00583DFF" w:rsidP="002E6A7A">
      <w:pPr>
        <w:pStyle w:val="3"/>
      </w:pPr>
      <w:bookmarkStart w:id="210" w:name="_Toc42078950"/>
      <w:r>
        <w:t>Модуль «</w:t>
      </w:r>
      <w:r w:rsidR="00A25D38" w:rsidRPr="002E6A7A">
        <w:t>Перераспределение</w:t>
      </w:r>
      <w:r>
        <w:t>»</w:t>
      </w:r>
      <w:bookmarkEnd w:id="210"/>
    </w:p>
    <w:p w:rsidR="00A25D38" w:rsidRPr="00866BDB" w:rsidRDefault="00EB3715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Для перехода на страницу сведений о перераспределении лекарственных препаратов</w:t>
      </w:r>
      <w:r w:rsidR="002C2736" w:rsidRPr="00866BDB">
        <w:rPr>
          <w:rStyle w:val="phnormal2"/>
        </w:rPr>
        <w:t>,</w:t>
      </w:r>
      <w:r w:rsidRPr="00866BDB">
        <w:rPr>
          <w:rStyle w:val="phnormal2"/>
        </w:rPr>
        <w:t xml:space="preserve"> необходимо в выпа</w:t>
      </w:r>
      <w:r w:rsidR="002E6A7A">
        <w:rPr>
          <w:rStyle w:val="phnormal2"/>
        </w:rPr>
        <w:t xml:space="preserve">дающем пункте меню «Регистры» выбрать пункт </w:t>
      </w:r>
      <w:r w:rsidRPr="00866BDB">
        <w:rPr>
          <w:rStyle w:val="phnormal2"/>
        </w:rPr>
        <w:t>«Ф</w:t>
      </w:r>
      <w:r w:rsidR="002E6A7A">
        <w:rPr>
          <w:rStyle w:val="phnormal2"/>
        </w:rPr>
        <w:t xml:space="preserve">едеральный регистр </w:t>
      </w:r>
      <w:r w:rsidR="00952860">
        <w:rPr>
          <w:rStyle w:val="phnormal2"/>
        </w:rPr>
        <w:t>1</w:t>
      </w:r>
      <w:r w:rsidR="000E687F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="002E6A7A">
        <w:rPr>
          <w:rStyle w:val="phnormal2"/>
        </w:rPr>
        <w:t xml:space="preserve">». В выпадающем списке </w:t>
      </w:r>
      <w:r w:rsidRPr="00866BDB">
        <w:rPr>
          <w:rStyle w:val="phnormal2"/>
        </w:rPr>
        <w:t xml:space="preserve">выбрать </w:t>
      </w:r>
      <w:r w:rsidR="006B4CB4" w:rsidRPr="00866BDB">
        <w:rPr>
          <w:rStyle w:val="phnormal2"/>
        </w:rPr>
        <w:t xml:space="preserve">модуль </w:t>
      </w:r>
      <w:r w:rsidRPr="00866BDB">
        <w:rPr>
          <w:rStyle w:val="phnormal2"/>
        </w:rPr>
        <w:t>«Перераспределение».</w:t>
      </w:r>
    </w:p>
    <w:p w:rsidR="00A50FE7" w:rsidRPr="00BE7DCD" w:rsidRDefault="00EB3715" w:rsidP="00BE7DCD">
      <w:pPr>
        <w:pStyle w:val="phnormal"/>
        <w:rPr>
          <w:rStyle w:val="phnormal1"/>
        </w:rPr>
      </w:pPr>
      <w:r w:rsidRPr="00866BDB">
        <w:rPr>
          <w:rStyle w:val="phnormal2"/>
        </w:rPr>
        <w:t xml:space="preserve">В </w:t>
      </w:r>
      <w:r w:rsidR="00BB43F2" w:rsidRPr="00866BDB">
        <w:rPr>
          <w:rStyle w:val="phnormal2"/>
        </w:rPr>
        <w:t>Системе</w:t>
      </w:r>
      <w:r w:rsidRPr="00866BDB">
        <w:rPr>
          <w:rStyle w:val="phnormal2"/>
        </w:rPr>
        <w:t xml:space="preserve"> откроется страница «Сведения о перераспределении лекарственных препаратов»</w:t>
      </w:r>
      <w:r w:rsidR="002C2736" w:rsidRPr="00866BDB">
        <w:rPr>
          <w:rStyle w:val="phnormal2"/>
        </w:rPr>
        <w:t xml:space="preserve"> </w:t>
      </w:r>
      <w:r w:rsidR="002E6A7A">
        <w:rPr>
          <w:rStyle w:val="phnormal2"/>
        </w:rPr>
        <w:t>(</w:t>
      </w:r>
      <w:r w:rsidR="00565D38" w:rsidRPr="00866BDB">
        <w:rPr>
          <w:rStyle w:val="phnormal2"/>
        </w:rPr>
        <w:fldChar w:fldCharType="begin"/>
      </w:r>
      <w:r w:rsidR="00D9235A" w:rsidRPr="00866BDB">
        <w:rPr>
          <w:rStyle w:val="phnormal2"/>
        </w:rPr>
        <w:instrText xml:space="preserve"> REF _Ref523828596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28</w:t>
      </w:r>
      <w:r w:rsidR="00565D38" w:rsidRPr="00866BDB">
        <w:rPr>
          <w:rStyle w:val="phnormal2"/>
        </w:rPr>
        <w:fldChar w:fldCharType="end"/>
      </w:r>
      <w:r w:rsidR="002E6A7A">
        <w:rPr>
          <w:rStyle w:val="phnormal2"/>
        </w:rPr>
        <w:t>)</w:t>
      </w:r>
      <w:r w:rsidR="00FF715C" w:rsidRPr="00BE7DCD">
        <w:rPr>
          <w:rStyle w:val="phnormal1"/>
        </w:rPr>
        <w:t>.</w:t>
      </w:r>
    </w:p>
    <w:p w:rsidR="00D9235A" w:rsidRDefault="0044652A" w:rsidP="002E6A7A">
      <w:pPr>
        <w:pStyle w:val="phfigure0"/>
      </w:pPr>
      <w:r>
        <w:rPr>
          <w:noProof/>
        </w:rPr>
        <w:lastRenderedPageBreak/>
        <w:drawing>
          <wp:inline distT="0" distB="0" distL="0" distR="0">
            <wp:extent cx="6203315" cy="4250055"/>
            <wp:effectExtent l="0" t="0" r="6985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15" cy="425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60D" w:rsidRDefault="00D9235A" w:rsidP="002E6A7A">
      <w:pPr>
        <w:pStyle w:val="phfiguretitle"/>
      </w:pPr>
      <w:bookmarkStart w:id="211" w:name="_Ref523828596"/>
      <w:bookmarkStart w:id="212" w:name="_Ref523828589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28</w:t>
      </w:r>
      <w:r w:rsidR="00565D38">
        <w:rPr>
          <w:noProof/>
        </w:rPr>
        <w:fldChar w:fldCharType="end"/>
      </w:r>
      <w:bookmarkEnd w:id="211"/>
      <w:r>
        <w:t xml:space="preserve"> </w:t>
      </w:r>
      <w:r w:rsidR="002E6A7A">
        <w:t>–</w:t>
      </w:r>
      <w:r>
        <w:t xml:space="preserve"> </w:t>
      </w:r>
      <w:r w:rsidRPr="0018025B">
        <w:t>Сведения о перераспределении лекарственных препаратов</w:t>
      </w:r>
      <w:bookmarkEnd w:id="212"/>
    </w:p>
    <w:p w:rsidR="00A50FE7" w:rsidRDefault="00A50FE7" w:rsidP="002E6A7A">
      <w:pPr>
        <w:pStyle w:val="4"/>
        <w:ind w:left="1985" w:hanging="1265"/>
      </w:pPr>
      <w:r>
        <w:t xml:space="preserve">Блок «Поиск </w:t>
      </w:r>
      <w:r w:rsidR="00487609">
        <w:t>сведений о перераспределении</w:t>
      </w:r>
      <w:r w:rsidR="00487609" w:rsidRPr="00C4694D">
        <w:t xml:space="preserve"> </w:t>
      </w:r>
      <w:r w:rsidR="00487609">
        <w:t xml:space="preserve">лекарственных </w:t>
      </w:r>
      <w:r w:rsidR="00487609" w:rsidRPr="002E6A7A">
        <w:t>препаратов</w:t>
      </w:r>
      <w:r>
        <w:t>»</w:t>
      </w:r>
    </w:p>
    <w:p w:rsidR="00A50FE7" w:rsidRPr="00866BDB" w:rsidRDefault="00A50FE7" w:rsidP="00BE7DCD">
      <w:pPr>
        <w:pStyle w:val="phnormal"/>
        <w:rPr>
          <w:rStyle w:val="phnormal2"/>
        </w:rPr>
      </w:pPr>
      <w:r w:rsidRPr="00BE7DCD">
        <w:t xml:space="preserve">Раздел «Поиск/расширенный </w:t>
      </w:r>
      <w:r w:rsidR="003756AC">
        <w:t>пои</w:t>
      </w:r>
      <w:r w:rsidR="00043945">
        <w:t>с</w:t>
      </w:r>
      <w:r w:rsidR="003756AC">
        <w:t xml:space="preserve">к </w:t>
      </w:r>
      <w:r w:rsidRPr="00BE7DCD">
        <w:t xml:space="preserve">сведений о перераспределении лекарственных препаратов» доступен </w:t>
      </w:r>
      <w:r w:rsidR="00E32299" w:rsidRPr="00BE7DCD">
        <w:t xml:space="preserve">на странице модуля «Перераспределение» </w:t>
      </w:r>
      <w:r w:rsidR="003756AC">
        <w:t>(</w:t>
      </w:r>
      <w:r w:rsidR="00565D38" w:rsidRPr="00866BDB">
        <w:rPr>
          <w:rStyle w:val="phnormal2"/>
        </w:rPr>
        <w:fldChar w:fldCharType="begin"/>
      </w:r>
      <w:r w:rsidR="00D24FD3" w:rsidRPr="00866BDB">
        <w:rPr>
          <w:rStyle w:val="phnormal2"/>
        </w:rPr>
        <w:instrText xml:space="preserve"> REF _Ref523828647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29</w:t>
      </w:r>
      <w:r w:rsidR="00565D38" w:rsidRPr="00866BDB">
        <w:rPr>
          <w:rStyle w:val="phnormal2"/>
        </w:rPr>
        <w:fldChar w:fldCharType="end"/>
      </w:r>
      <w:r w:rsidR="003756AC">
        <w:rPr>
          <w:rStyle w:val="phnormal2"/>
        </w:rPr>
        <w:t>).</w:t>
      </w:r>
    </w:p>
    <w:p w:rsidR="00D24FD3" w:rsidRPr="00866BDB" w:rsidRDefault="00A50FE7" w:rsidP="00E47BCC">
      <w:pPr>
        <w:pStyle w:val="phfigure0"/>
        <w:keepNext/>
        <w:rPr>
          <w:rStyle w:val="phnormal2"/>
        </w:rPr>
      </w:pPr>
      <w:r w:rsidRPr="00E47BCC">
        <w:rPr>
          <w:rStyle w:val="phnormal2"/>
          <w:noProof/>
        </w:rPr>
        <w:drawing>
          <wp:inline distT="0" distB="0" distL="0" distR="0" wp14:anchorId="0925143C" wp14:editId="6E85EB88">
            <wp:extent cx="5939790" cy="937345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93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950" w:rsidRDefault="00D24FD3" w:rsidP="003756AC">
      <w:pPr>
        <w:pStyle w:val="phfiguretitle"/>
      </w:pPr>
      <w:bookmarkStart w:id="213" w:name="_Ref523828647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29</w:t>
      </w:r>
      <w:r w:rsidR="00565D38">
        <w:rPr>
          <w:noProof/>
        </w:rPr>
        <w:fldChar w:fldCharType="end"/>
      </w:r>
      <w:bookmarkEnd w:id="213"/>
      <w:r>
        <w:t xml:space="preserve"> </w:t>
      </w:r>
      <w:r w:rsidR="003756AC">
        <w:t>–</w:t>
      </w:r>
      <w:r>
        <w:t xml:space="preserve"> </w:t>
      </w:r>
      <w:r w:rsidRPr="00434C28">
        <w:t>Поиск/расширенный поиск сведений о перераспределении лекарственных препаратов</w:t>
      </w:r>
    </w:p>
    <w:p w:rsidR="00487609" w:rsidRDefault="00487609" w:rsidP="00E35308">
      <w:pPr>
        <w:pStyle w:val="phnormal"/>
      </w:pPr>
      <w:r>
        <w:t xml:space="preserve">По умолчанию при </w:t>
      </w:r>
      <w:r w:rsidR="002C2736">
        <w:t>переходе в раздел «Перераспределение»,</w:t>
      </w:r>
      <w:r>
        <w:t xml:space="preserve"> на странице поиска отображаются все сохраненные сведения о перераспределении</w:t>
      </w:r>
      <w:r w:rsidRPr="00C4694D">
        <w:t xml:space="preserve"> </w:t>
      </w:r>
      <w:r>
        <w:t xml:space="preserve">лекарственных препаратов. </w:t>
      </w:r>
    </w:p>
    <w:p w:rsidR="00487609" w:rsidRPr="00E47BCC" w:rsidRDefault="00487609" w:rsidP="004350CA">
      <w:pPr>
        <w:pStyle w:val="5"/>
      </w:pPr>
      <w:r w:rsidRPr="00E47BCC">
        <w:lastRenderedPageBreak/>
        <w:t>Простой поиск сведений о перераспределении лекарственных препаратов</w:t>
      </w:r>
    </w:p>
    <w:p w:rsidR="00487609" w:rsidRDefault="00487609" w:rsidP="00E35308">
      <w:pPr>
        <w:pStyle w:val="phnormal"/>
      </w:pPr>
      <w:r>
        <w:t>В верхней части страницы располагаются параметры для поиска сведений о перераспределении</w:t>
      </w:r>
      <w:r w:rsidRPr="00C4694D">
        <w:t xml:space="preserve"> </w:t>
      </w:r>
      <w:r>
        <w:t>лекарственных препаратов:</w:t>
      </w:r>
    </w:p>
    <w:p w:rsidR="00487609" w:rsidRPr="00487609" w:rsidRDefault="003756AC" w:rsidP="003756AC">
      <w:pPr>
        <w:pStyle w:val="phlistitemized1"/>
      </w:pPr>
      <w:r>
        <w:t>«</w:t>
      </w:r>
      <w:r w:rsidR="00311866">
        <w:t>С</w:t>
      </w:r>
      <w:r w:rsidR="00487609" w:rsidRPr="00487609">
        <w:t>убъект РФ (выявлен излишек)</w:t>
      </w:r>
      <w:r>
        <w:t>»</w:t>
      </w:r>
      <w:r w:rsidR="00487609" w:rsidRPr="00487609">
        <w:t>;</w:t>
      </w:r>
    </w:p>
    <w:p w:rsidR="00487609" w:rsidRPr="00487609" w:rsidRDefault="003756AC" w:rsidP="003756AC">
      <w:pPr>
        <w:pStyle w:val="phlistitemized1"/>
      </w:pPr>
      <w:r>
        <w:t>«</w:t>
      </w:r>
      <w:r w:rsidR="00311866">
        <w:t>С</w:t>
      </w:r>
      <w:r w:rsidR="00487609" w:rsidRPr="00487609">
        <w:t>убъект РФ (выявлен дефицит)</w:t>
      </w:r>
      <w:r>
        <w:t>»</w:t>
      </w:r>
      <w:r w:rsidR="00487609" w:rsidRPr="00487609">
        <w:t>;</w:t>
      </w:r>
    </w:p>
    <w:p w:rsidR="00487609" w:rsidRPr="00487609" w:rsidRDefault="003756AC" w:rsidP="003756AC">
      <w:pPr>
        <w:pStyle w:val="phlistitemized1"/>
      </w:pPr>
      <w:r>
        <w:t>«</w:t>
      </w:r>
      <w:r w:rsidR="00311866">
        <w:t>П</w:t>
      </w:r>
      <w:r w:rsidR="00487609" w:rsidRPr="00487609">
        <w:t>ериод перераспределения</w:t>
      </w:r>
      <w:r>
        <w:t>»</w:t>
      </w:r>
      <w:r w:rsidR="00487609" w:rsidRPr="00487609">
        <w:t>;</w:t>
      </w:r>
    </w:p>
    <w:p w:rsidR="00487609" w:rsidRPr="00487609" w:rsidRDefault="003756AC" w:rsidP="003756AC">
      <w:pPr>
        <w:pStyle w:val="phlistitemized1"/>
      </w:pPr>
      <w:r>
        <w:t>«</w:t>
      </w:r>
      <w:r w:rsidR="00311866">
        <w:t>С</w:t>
      </w:r>
      <w:r w:rsidR="00487609" w:rsidRPr="00487609">
        <w:t>татус</w:t>
      </w:r>
      <w:r>
        <w:t>»</w:t>
      </w:r>
      <w:r w:rsidR="00487609" w:rsidRPr="00487609">
        <w:t>;</w:t>
      </w:r>
    </w:p>
    <w:p w:rsidR="00487609" w:rsidRPr="00487609" w:rsidRDefault="003756AC" w:rsidP="003756AC">
      <w:pPr>
        <w:pStyle w:val="phlistitemized1"/>
      </w:pPr>
      <w:r>
        <w:t>«</w:t>
      </w:r>
      <w:r w:rsidR="00487609" w:rsidRPr="00487609">
        <w:t>МНН</w:t>
      </w:r>
      <w:r>
        <w:t>»</w:t>
      </w:r>
      <w:r w:rsidR="00487609" w:rsidRPr="00487609">
        <w:t>;</w:t>
      </w:r>
    </w:p>
    <w:p w:rsidR="00487609" w:rsidRPr="00487609" w:rsidRDefault="003756AC" w:rsidP="003756AC">
      <w:pPr>
        <w:pStyle w:val="phlistitemized1"/>
      </w:pPr>
      <w:r>
        <w:t>«</w:t>
      </w:r>
      <w:r w:rsidR="00311866">
        <w:t>Т</w:t>
      </w:r>
      <w:r w:rsidR="00487609" w:rsidRPr="00487609">
        <w:t>орговое наименование</w:t>
      </w:r>
      <w:r>
        <w:t>»</w:t>
      </w:r>
      <w:r w:rsidR="00487609" w:rsidRPr="00487609">
        <w:t>.</w:t>
      </w:r>
    </w:p>
    <w:p w:rsidR="00487609" w:rsidRDefault="00487609" w:rsidP="00E35308">
      <w:pPr>
        <w:pStyle w:val="phnormal"/>
      </w:pPr>
      <w:r>
        <w:t xml:space="preserve">Для осуществления поиска </w:t>
      </w:r>
      <w:r w:rsidR="00D41CD0">
        <w:t xml:space="preserve">сведений о перераспределении </w:t>
      </w:r>
      <w:r w:rsidR="002C2736">
        <w:t>необходимо вв</w:t>
      </w:r>
      <w:r>
        <w:t xml:space="preserve">ести </w:t>
      </w:r>
      <w:r w:rsidR="002C2736">
        <w:t>необходимые</w:t>
      </w:r>
      <w:r>
        <w:t xml:space="preserve"> параметры и нажать </w:t>
      </w:r>
      <w:r w:rsidR="002C2736">
        <w:t xml:space="preserve">на </w:t>
      </w:r>
      <w:r>
        <w:t xml:space="preserve">кнопку </w:t>
      </w:r>
      <w:r w:rsidR="008B4731">
        <w:rPr>
          <w:noProof/>
        </w:rPr>
        <w:drawing>
          <wp:inline distT="0" distB="0" distL="0" distR="0" wp14:anchorId="22A9A0EA" wp14:editId="608F090C">
            <wp:extent cx="638175" cy="209550"/>
            <wp:effectExtent l="0" t="0" r="9525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</w:t>
      </w:r>
      <w:r w:rsidR="003756AC">
        <w:t>введенных ранее</w:t>
      </w:r>
      <w:r w:rsidR="002C2736">
        <w:t xml:space="preserve"> параметров</w:t>
      </w:r>
      <w:r>
        <w:t xml:space="preserve"> поиска</w:t>
      </w:r>
      <w:r w:rsidR="002C2736">
        <w:t>,</w:t>
      </w:r>
      <w:r>
        <w:t xml:space="preserve"> необходимо нажать </w:t>
      </w:r>
      <w:r w:rsidR="002C2736">
        <w:t xml:space="preserve">на </w:t>
      </w:r>
      <w:r>
        <w:t xml:space="preserve">кнопку </w:t>
      </w:r>
      <w:r w:rsidR="001D3C0E">
        <w:rPr>
          <w:noProof/>
        </w:rPr>
        <w:drawing>
          <wp:inline distT="0" distB="0" distL="0" distR="0" wp14:anchorId="6A5AFB9B" wp14:editId="3F7358E1">
            <wp:extent cx="714375" cy="209550"/>
            <wp:effectExtent l="0" t="0" r="952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3C1991" w:rsidRDefault="003C1991" w:rsidP="004350CA">
      <w:pPr>
        <w:pStyle w:val="5"/>
      </w:pPr>
      <w:r w:rsidRPr="001B34E3">
        <w:t xml:space="preserve">Расширенный поиск сведений о перераспределении </w:t>
      </w:r>
      <w:r w:rsidRPr="003756AC">
        <w:t>лекарственных</w:t>
      </w:r>
      <w:r w:rsidRPr="001B34E3">
        <w:t xml:space="preserve"> препаратов</w:t>
      </w:r>
    </w:p>
    <w:p w:rsidR="003C1991" w:rsidRDefault="003756AC" w:rsidP="00E35308">
      <w:pPr>
        <w:pStyle w:val="phnormal"/>
      </w:pPr>
      <w:r>
        <w:t xml:space="preserve">Реализована </w:t>
      </w:r>
      <w:r w:rsidR="003C1991">
        <w:t xml:space="preserve">возможность расширенного поиска </w:t>
      </w:r>
      <w:r w:rsidR="003C1991" w:rsidRPr="00487609">
        <w:t>сведений о перераспределении лекарственных препаратов</w:t>
      </w:r>
      <w:r w:rsidR="003C1991">
        <w:t xml:space="preserve">. </w:t>
      </w:r>
    </w:p>
    <w:p w:rsidR="003C1991" w:rsidRDefault="003C1991" w:rsidP="00E35308">
      <w:pPr>
        <w:pStyle w:val="phnormal"/>
      </w:pPr>
      <w:r>
        <w:t xml:space="preserve">Для осуществления поиска по дополнительным параметрам необходимо нажать на кнопку </w:t>
      </w:r>
      <w:r>
        <w:rPr>
          <w:noProof/>
        </w:rPr>
        <w:drawing>
          <wp:inline distT="0" distB="0" distL="0" distR="0" wp14:anchorId="472574F9" wp14:editId="03054802">
            <wp:extent cx="1061049" cy="207236"/>
            <wp:effectExtent l="0" t="0" r="6350" b="254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63557" cy="20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На странице раскроются дополнительные поля для ввода параметров расширенного поиска </w:t>
      </w:r>
      <w:r w:rsidR="003756AC">
        <w:t>(</w:t>
      </w:r>
      <w:r w:rsidR="00565D38">
        <w:fldChar w:fldCharType="begin"/>
      </w:r>
      <w:r w:rsidR="00E53C28">
        <w:instrText xml:space="preserve"> REF _Ref523830118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30</w:t>
      </w:r>
      <w:r w:rsidR="00565D38">
        <w:fldChar w:fldCharType="end"/>
      </w:r>
      <w:r w:rsidR="003756AC">
        <w:t>)</w:t>
      </w:r>
      <w:r>
        <w:t>.</w:t>
      </w:r>
    </w:p>
    <w:p w:rsidR="00D24FD3" w:rsidRDefault="003C1991" w:rsidP="003756AC">
      <w:pPr>
        <w:pStyle w:val="phfigure0"/>
        <w:keepNext/>
      </w:pPr>
      <w:r>
        <w:rPr>
          <w:noProof/>
        </w:rPr>
        <w:drawing>
          <wp:inline distT="0" distB="0" distL="0" distR="0" wp14:anchorId="7CA81624" wp14:editId="576663BB">
            <wp:extent cx="5939790" cy="486144"/>
            <wp:effectExtent l="0" t="0" r="3810" b="9525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86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991" w:rsidRPr="003C1991" w:rsidRDefault="00D24FD3" w:rsidP="003756AC">
      <w:pPr>
        <w:pStyle w:val="phfiguretitle"/>
      </w:pPr>
      <w:bookmarkStart w:id="214" w:name="_Ref523830118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30</w:t>
      </w:r>
      <w:r w:rsidR="00565D38">
        <w:rPr>
          <w:noProof/>
        </w:rPr>
        <w:fldChar w:fldCharType="end"/>
      </w:r>
      <w:bookmarkEnd w:id="214"/>
      <w:r>
        <w:t xml:space="preserve"> </w:t>
      </w:r>
      <w:r w:rsidR="003756AC">
        <w:t>–</w:t>
      </w:r>
      <w:r>
        <w:t xml:space="preserve"> </w:t>
      </w:r>
      <w:r w:rsidRPr="007F468B">
        <w:t>Расширенный поиск сведений о перераспределении лекарственных препаратов</w:t>
      </w:r>
    </w:p>
    <w:p w:rsidR="00487609" w:rsidRDefault="00D047F6" w:rsidP="003756AC">
      <w:pPr>
        <w:pStyle w:val="4"/>
        <w:ind w:left="1985" w:hanging="1265"/>
      </w:pPr>
      <w:r>
        <w:t>Блок «</w:t>
      </w:r>
      <w:r w:rsidRPr="003756AC">
        <w:t>Излишки</w:t>
      </w:r>
      <w:r>
        <w:t>»</w:t>
      </w:r>
      <w:r w:rsidR="00487609">
        <w:t xml:space="preserve"> </w:t>
      </w:r>
    </w:p>
    <w:p w:rsidR="002C2736" w:rsidRPr="003756AC" w:rsidRDefault="00D047F6" w:rsidP="003756AC">
      <w:pPr>
        <w:pStyle w:val="phnormal"/>
        <w:rPr>
          <w:rStyle w:val="phnormal2"/>
        </w:rPr>
      </w:pPr>
      <w:r w:rsidRPr="003756AC">
        <w:rPr>
          <w:rStyle w:val="phnormal2"/>
        </w:rPr>
        <w:t>Блок предназначен для</w:t>
      </w:r>
      <w:r w:rsidR="00E32299" w:rsidRPr="003756AC">
        <w:rPr>
          <w:rStyle w:val="phnormal2"/>
        </w:rPr>
        <w:t xml:space="preserve"> бронирования и инициации процесса перераспре</w:t>
      </w:r>
      <w:r w:rsidR="003756AC" w:rsidRPr="003756AC">
        <w:rPr>
          <w:rStyle w:val="phnormal2"/>
        </w:rPr>
        <w:t>деления, а также</w:t>
      </w:r>
      <w:r w:rsidRPr="003756AC">
        <w:rPr>
          <w:rStyle w:val="phnormal2"/>
        </w:rPr>
        <w:t xml:space="preserve"> отображения информации о</w:t>
      </w:r>
      <w:r w:rsidR="002C2736" w:rsidRPr="003756AC">
        <w:rPr>
          <w:rStyle w:val="phnormal2"/>
        </w:rPr>
        <w:t>б</w:t>
      </w:r>
      <w:r w:rsidRPr="003756AC">
        <w:rPr>
          <w:rStyle w:val="phnormal2"/>
        </w:rPr>
        <w:t xml:space="preserve"> </w:t>
      </w:r>
      <w:r w:rsidR="002C2736" w:rsidRPr="003756AC">
        <w:rPr>
          <w:rStyle w:val="phnormal2"/>
        </w:rPr>
        <w:t>излишках</w:t>
      </w:r>
      <w:r w:rsidRPr="003756AC">
        <w:rPr>
          <w:rStyle w:val="phnormal2"/>
        </w:rPr>
        <w:t xml:space="preserve"> лекарственных препаратов</w:t>
      </w:r>
      <w:r w:rsidR="00115A51" w:rsidRPr="003756AC">
        <w:rPr>
          <w:rStyle w:val="phnormal2"/>
        </w:rPr>
        <w:t xml:space="preserve"> всех регионов РФ</w:t>
      </w:r>
      <w:r w:rsidR="002554FE" w:rsidRPr="003756AC">
        <w:rPr>
          <w:rStyle w:val="phnormal2"/>
        </w:rPr>
        <w:t>.</w:t>
      </w:r>
      <w:r w:rsidRPr="003756AC">
        <w:rPr>
          <w:rStyle w:val="phnormal2"/>
        </w:rPr>
        <w:t xml:space="preserve"> </w:t>
      </w:r>
    </w:p>
    <w:p w:rsidR="00D047F6" w:rsidRPr="00866BDB" w:rsidRDefault="00D047F6" w:rsidP="003756AC">
      <w:pPr>
        <w:pStyle w:val="phlistitemizedtitle"/>
        <w:rPr>
          <w:rStyle w:val="phnormal2"/>
        </w:rPr>
      </w:pPr>
      <w:r w:rsidRPr="00866BDB">
        <w:rPr>
          <w:rStyle w:val="phnormal2"/>
        </w:rPr>
        <w:t>Таблица состоит из следующих столбцов:</w:t>
      </w:r>
    </w:p>
    <w:p w:rsidR="00D047F6" w:rsidRDefault="003756AC" w:rsidP="003756AC">
      <w:pPr>
        <w:pStyle w:val="phlistitemized1"/>
      </w:pPr>
      <w:r>
        <w:t>«</w:t>
      </w:r>
      <w:r w:rsidR="002C2736">
        <w:t>С</w:t>
      </w:r>
      <w:r w:rsidR="00D047F6">
        <w:t>убъект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D047F6">
        <w:t>МНН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lastRenderedPageBreak/>
        <w:t>«</w:t>
      </w:r>
      <w:r w:rsidR="002C2736">
        <w:t>Л</w:t>
      </w:r>
      <w:r w:rsidR="00D047F6">
        <w:t>екарственная форма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Д</w:t>
      </w:r>
      <w:r w:rsidR="00D047F6">
        <w:t>озировка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Д</w:t>
      </w:r>
      <w:r w:rsidR="00D047F6">
        <w:t>оз в упаковке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Т</w:t>
      </w:r>
      <w:r w:rsidR="00D047F6">
        <w:t>орговое наименование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С</w:t>
      </w:r>
      <w:r w:rsidR="00D047F6">
        <w:t>ерия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С</w:t>
      </w:r>
      <w:r w:rsidR="00D047F6">
        <w:t>рок годности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И</w:t>
      </w:r>
      <w:r w:rsidR="00D047F6">
        <w:t>злишек</w:t>
      </w:r>
      <w:r>
        <w:t>»</w:t>
      </w:r>
      <w:r w:rsidR="00D047F6">
        <w:t>;</w:t>
      </w:r>
    </w:p>
    <w:p w:rsidR="00A1316B" w:rsidRDefault="003756AC" w:rsidP="003756AC">
      <w:pPr>
        <w:pStyle w:val="phlistitemized1"/>
      </w:pPr>
      <w:r>
        <w:t>«</w:t>
      </w:r>
      <w:r w:rsidR="002C2736">
        <w:t>Б</w:t>
      </w:r>
      <w:r w:rsidR="00A1316B">
        <w:t>ронь</w:t>
      </w:r>
      <w:r>
        <w:t>»</w:t>
      </w:r>
      <w:r w:rsidR="00A1316B">
        <w:t>;</w:t>
      </w:r>
    </w:p>
    <w:p w:rsidR="00A1316B" w:rsidRDefault="003756AC" w:rsidP="003756AC">
      <w:pPr>
        <w:pStyle w:val="phlistitemized1"/>
      </w:pPr>
      <w:r>
        <w:t>«</w:t>
      </w:r>
      <w:r w:rsidR="002C2736">
        <w:t>Д</w:t>
      </w:r>
      <w:r w:rsidR="00A1316B">
        <w:t>оступный излишек</w:t>
      </w:r>
      <w:r>
        <w:t>»</w:t>
      </w:r>
      <w:r w:rsidR="00A1316B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К</w:t>
      </w:r>
      <w:r w:rsidR="00D047F6">
        <w:t>онтактное лицо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t>Т</w:t>
      </w:r>
      <w:r w:rsidR="00D047F6">
        <w:t>елефон</w:t>
      </w:r>
      <w:r>
        <w:t>»</w:t>
      </w:r>
      <w:r w:rsidR="00D047F6">
        <w:t>;</w:t>
      </w:r>
    </w:p>
    <w:p w:rsidR="00D047F6" w:rsidRDefault="003756AC" w:rsidP="003756AC">
      <w:pPr>
        <w:pStyle w:val="phlistitemized1"/>
      </w:pPr>
      <w:r>
        <w:t>«</w:t>
      </w:r>
      <w:r w:rsidR="002C2736">
        <w:rPr>
          <w:lang w:val="en-US"/>
        </w:rPr>
        <w:t>E-M</w:t>
      </w:r>
      <w:r w:rsidR="00D047F6">
        <w:rPr>
          <w:lang w:val="en-US"/>
        </w:rPr>
        <w:t>ail</w:t>
      </w:r>
      <w:r>
        <w:t>»</w:t>
      </w:r>
      <w:r w:rsidR="00D047F6">
        <w:t>;</w:t>
      </w:r>
    </w:p>
    <w:p w:rsidR="00D047F6" w:rsidRPr="00487609" w:rsidRDefault="003756AC" w:rsidP="003756AC">
      <w:pPr>
        <w:pStyle w:val="phlistitemized1"/>
      </w:pPr>
      <w:r>
        <w:t>«</w:t>
      </w:r>
      <w:r w:rsidR="002C2736">
        <w:t>П</w:t>
      </w:r>
      <w:r w:rsidR="00D047F6">
        <w:t>римечания</w:t>
      </w:r>
      <w:r>
        <w:t>»</w:t>
      </w:r>
      <w:r w:rsidR="00D047F6">
        <w:t>.</w:t>
      </w:r>
    </w:p>
    <w:p w:rsidR="00487609" w:rsidRDefault="00487609" w:rsidP="003756AC">
      <w:pPr>
        <w:pStyle w:val="phlistitemizedtitle"/>
      </w:pPr>
      <w:r>
        <w:t xml:space="preserve">При работе с таблицей </w:t>
      </w:r>
      <w:r w:rsidR="003756AC">
        <w:t>возможны следующие действия</w:t>
      </w:r>
      <w:r>
        <w:t>:</w:t>
      </w:r>
    </w:p>
    <w:p w:rsidR="002C2736" w:rsidRDefault="003756AC" w:rsidP="003756AC">
      <w:pPr>
        <w:pStyle w:val="phlistitemized1"/>
      </w:pPr>
      <w:r>
        <w:t xml:space="preserve">изменение сортировки данных в таблице. </w:t>
      </w:r>
      <w:r w:rsidR="002C2736">
        <w:t>Для изменения сортировки в таблице, необходимо нажать на заголовок столбца, по которому требуется сортировать данные. Первое нажатие сортирует по воз</w:t>
      </w:r>
      <w:r>
        <w:t>растанию, второе – по убыванию;</w:t>
      </w:r>
    </w:p>
    <w:p w:rsidR="002C2736" w:rsidRDefault="003756AC" w:rsidP="003756AC">
      <w:pPr>
        <w:pStyle w:val="phlistitemized1"/>
      </w:pPr>
      <w:r>
        <w:t>бронирование записи</w:t>
      </w:r>
      <w:r w:rsidR="002C2736">
        <w:t xml:space="preserve"> об из</w:t>
      </w:r>
      <w:r>
        <w:t xml:space="preserve">лишках лекарственных препаратов. </w:t>
      </w:r>
      <w:r w:rsidR="002C2736">
        <w:t xml:space="preserve">Для бронирования </w:t>
      </w:r>
      <w:r w:rsidR="009A27FD">
        <w:t xml:space="preserve">необходимой </w:t>
      </w:r>
      <w:r w:rsidR="002C2736">
        <w:t>записи об излишках лекарственных препаратов</w:t>
      </w:r>
      <w:r w:rsidR="009A27FD">
        <w:t>,</w:t>
      </w:r>
      <w:r w:rsidR="002C2736">
        <w:t xml:space="preserve"> следует нажать кнопку бронирования </w:t>
      </w:r>
      <w:r w:rsidR="002C2736">
        <w:rPr>
          <w:noProof/>
          <w:lang w:eastAsia="ru-RU"/>
        </w:rPr>
        <w:drawing>
          <wp:inline distT="0" distB="0" distL="0" distR="0" wp14:anchorId="0E0CE90F" wp14:editId="20559C0C">
            <wp:extent cx="241540" cy="194791"/>
            <wp:effectExtent l="0" t="0" r="635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3168" cy="196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2736">
        <w:t xml:space="preserve"> </w:t>
      </w:r>
      <w:r>
        <w:t xml:space="preserve">в </w:t>
      </w:r>
      <w:r w:rsidR="002C2736">
        <w:t xml:space="preserve">соответствующей записи в таблице результатов, указать </w:t>
      </w:r>
      <w:r w:rsidR="0091159A">
        <w:t xml:space="preserve">номер телефона и </w:t>
      </w:r>
      <w:r w:rsidR="002C2736">
        <w:t xml:space="preserve">потребность в лекарственном препарате в открывшемся окне и нажать </w:t>
      </w:r>
      <w:r w:rsidR="009A27FD">
        <w:t xml:space="preserve">на кнопку </w:t>
      </w:r>
      <w:r w:rsidR="0091159A">
        <w:rPr>
          <w:noProof/>
          <w:lang w:eastAsia="ru-RU"/>
        </w:rPr>
        <w:drawing>
          <wp:inline distT="0" distB="0" distL="0" distR="0" wp14:anchorId="0F5049A9" wp14:editId="16268EF2">
            <wp:extent cx="666750" cy="190500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2736">
        <w:t>.</w:t>
      </w:r>
    </w:p>
    <w:p w:rsidR="0030299C" w:rsidRDefault="0030299C" w:rsidP="003756AC">
      <w:pPr>
        <w:pStyle w:val="4"/>
        <w:ind w:left="1985" w:hanging="1265"/>
      </w:pPr>
      <w:r w:rsidRPr="0038223C">
        <w:t>Блок «</w:t>
      </w:r>
      <w:r w:rsidRPr="003756AC">
        <w:t>Дефицит</w:t>
      </w:r>
      <w:r w:rsidRPr="0038223C">
        <w:t>»</w:t>
      </w:r>
    </w:p>
    <w:p w:rsidR="00E83BF9" w:rsidRPr="003756AC" w:rsidRDefault="0030299C" w:rsidP="003756AC">
      <w:pPr>
        <w:pStyle w:val="phnormal"/>
        <w:rPr>
          <w:rStyle w:val="phnormal2"/>
        </w:rPr>
      </w:pPr>
      <w:r w:rsidRPr="003756AC">
        <w:rPr>
          <w:rStyle w:val="phnormal2"/>
        </w:rPr>
        <w:t xml:space="preserve">Блок предназначен для отображения информации о дефиците лекарственных препаратов </w:t>
      </w:r>
      <w:r w:rsidR="00115A51" w:rsidRPr="003756AC">
        <w:rPr>
          <w:rStyle w:val="phnormal2"/>
        </w:rPr>
        <w:t xml:space="preserve">всех регионов РФ </w:t>
      </w:r>
      <w:r w:rsidRPr="003756AC">
        <w:rPr>
          <w:rStyle w:val="phnormal2"/>
        </w:rPr>
        <w:t xml:space="preserve">внесенных в Систему пользователями. </w:t>
      </w:r>
    </w:p>
    <w:p w:rsidR="00175878" w:rsidRPr="00866BDB" w:rsidRDefault="00175878" w:rsidP="003756AC">
      <w:pPr>
        <w:pStyle w:val="phlistitemizedtitle"/>
        <w:rPr>
          <w:rStyle w:val="phnormal2"/>
        </w:rPr>
      </w:pPr>
      <w:r w:rsidRPr="00866BDB">
        <w:rPr>
          <w:rStyle w:val="phnormal2"/>
        </w:rPr>
        <w:t>Таблица состоит из следующих столбцов:</w:t>
      </w:r>
    </w:p>
    <w:p w:rsidR="00175878" w:rsidRDefault="003756AC" w:rsidP="003756AC">
      <w:pPr>
        <w:pStyle w:val="phlistitemized1"/>
      </w:pPr>
      <w:r>
        <w:t>«</w:t>
      </w:r>
      <w:r w:rsidR="00E83BF9">
        <w:t>С</w:t>
      </w:r>
      <w:r w:rsidR="00175878">
        <w:t>убъект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175878">
        <w:t>МНН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E83BF9">
        <w:t>Л</w:t>
      </w:r>
      <w:r w:rsidR="00175878">
        <w:t>екарственная форма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E83BF9">
        <w:t>Д</w:t>
      </w:r>
      <w:r w:rsidR="00175878">
        <w:t>озировка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E83BF9">
        <w:t>Д</w:t>
      </w:r>
      <w:r w:rsidR="00175878">
        <w:t>ефицит</w:t>
      </w:r>
      <w:r>
        <w:t>»</w:t>
      </w:r>
      <w:r w:rsidR="00175878">
        <w:t>;</w:t>
      </w:r>
    </w:p>
    <w:p w:rsidR="008A1152" w:rsidRDefault="008A1152" w:rsidP="003756AC">
      <w:pPr>
        <w:pStyle w:val="phlistitemized1"/>
      </w:pPr>
      <w:r>
        <w:lastRenderedPageBreak/>
        <w:t>«Дата создания»</w:t>
      </w:r>
    </w:p>
    <w:p w:rsidR="00175878" w:rsidRDefault="003756AC" w:rsidP="003756AC">
      <w:pPr>
        <w:pStyle w:val="phlistitemized1"/>
      </w:pPr>
      <w:r>
        <w:t>«</w:t>
      </w:r>
      <w:r w:rsidR="00E83BF9">
        <w:t>К</w:t>
      </w:r>
      <w:r w:rsidR="00175878">
        <w:t>онтактное лицо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E83BF9">
        <w:t>Т</w:t>
      </w:r>
      <w:r w:rsidR="00175878">
        <w:t>елефон</w:t>
      </w:r>
      <w:r>
        <w:t>»</w:t>
      </w:r>
      <w:r w:rsidR="00175878">
        <w:t>;</w:t>
      </w:r>
    </w:p>
    <w:p w:rsidR="00175878" w:rsidRDefault="003756AC" w:rsidP="003756AC">
      <w:pPr>
        <w:pStyle w:val="phlistitemized1"/>
      </w:pPr>
      <w:r>
        <w:t>«</w:t>
      </w:r>
      <w:r w:rsidR="00E83BF9">
        <w:rPr>
          <w:lang w:val="en-US"/>
        </w:rPr>
        <w:t>E-M</w:t>
      </w:r>
      <w:r w:rsidR="00175878">
        <w:rPr>
          <w:lang w:val="en-US"/>
        </w:rPr>
        <w:t>ail</w:t>
      </w:r>
      <w:r>
        <w:t>»</w:t>
      </w:r>
      <w:r w:rsidR="00175878">
        <w:t>;</w:t>
      </w:r>
    </w:p>
    <w:p w:rsidR="00175878" w:rsidRPr="00487609" w:rsidRDefault="003756AC" w:rsidP="003756AC">
      <w:pPr>
        <w:pStyle w:val="phlistitemized1"/>
      </w:pPr>
      <w:r>
        <w:t>«</w:t>
      </w:r>
      <w:r w:rsidR="00E83BF9">
        <w:t>П</w:t>
      </w:r>
      <w:r w:rsidR="00175878">
        <w:t>римечания</w:t>
      </w:r>
      <w:r>
        <w:t>»</w:t>
      </w:r>
      <w:r w:rsidR="00175878">
        <w:t>.</w:t>
      </w:r>
    </w:p>
    <w:p w:rsidR="00487609" w:rsidRPr="003756AC" w:rsidRDefault="0030299C" w:rsidP="003756AC">
      <w:pPr>
        <w:pStyle w:val="phnormal"/>
      </w:pPr>
      <w:r w:rsidRPr="003756AC">
        <w:t xml:space="preserve">Таблица </w:t>
      </w:r>
      <w:r w:rsidR="00175878" w:rsidRPr="003756AC">
        <w:t>сведений о дефиците лекарственных препаратов</w:t>
      </w:r>
      <w:r w:rsidRPr="003756AC">
        <w:t xml:space="preserve"> пр</w:t>
      </w:r>
      <w:r w:rsidR="003756AC">
        <w:t>едставлена</w:t>
      </w:r>
      <w:r w:rsidRPr="003756AC">
        <w:t xml:space="preserve"> </w:t>
      </w:r>
      <w:r w:rsidR="003756AC">
        <w:t>на рисунке ниже (</w:t>
      </w:r>
      <w:r w:rsidR="00565D38" w:rsidRPr="00866BDB">
        <w:rPr>
          <w:rStyle w:val="phnormal2"/>
        </w:rPr>
        <w:fldChar w:fldCharType="begin"/>
      </w:r>
      <w:r w:rsidR="0091159A" w:rsidRPr="00866BDB">
        <w:rPr>
          <w:rStyle w:val="phnormal2"/>
        </w:rPr>
        <w:instrText xml:space="preserve"> REF _Ref523830295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31</w:t>
      </w:r>
      <w:r w:rsidR="00565D38" w:rsidRPr="00866BDB">
        <w:rPr>
          <w:rStyle w:val="phnormal2"/>
        </w:rPr>
        <w:fldChar w:fldCharType="end"/>
      </w:r>
      <w:r w:rsidR="003756AC">
        <w:rPr>
          <w:rStyle w:val="phnormal2"/>
        </w:rPr>
        <w:t>)</w:t>
      </w:r>
      <w:r w:rsidR="00175878" w:rsidRPr="003756AC">
        <w:t>.</w:t>
      </w:r>
    </w:p>
    <w:p w:rsidR="0091159A" w:rsidRDefault="009F2EA1" w:rsidP="003756AC">
      <w:pPr>
        <w:pStyle w:val="phfigure0"/>
      </w:pPr>
      <w:r>
        <w:rPr>
          <w:noProof/>
        </w:rPr>
        <w:drawing>
          <wp:inline distT="0" distB="0" distL="0" distR="0">
            <wp:extent cx="6210300" cy="1104900"/>
            <wp:effectExtent l="0" t="0" r="0" b="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950" w:rsidRDefault="0091159A" w:rsidP="003756AC">
      <w:pPr>
        <w:pStyle w:val="phfiguretitle"/>
      </w:pPr>
      <w:bookmarkStart w:id="215" w:name="_Ref523830295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31</w:t>
      </w:r>
      <w:r w:rsidR="00565D38">
        <w:rPr>
          <w:noProof/>
        </w:rPr>
        <w:fldChar w:fldCharType="end"/>
      </w:r>
      <w:bookmarkEnd w:id="215"/>
      <w:r>
        <w:t xml:space="preserve"> </w:t>
      </w:r>
      <w:r w:rsidR="003756AC">
        <w:t>–</w:t>
      </w:r>
      <w:r>
        <w:t xml:space="preserve"> </w:t>
      </w:r>
      <w:r w:rsidRPr="003D4BBD">
        <w:t>Блок «Дефицит»</w:t>
      </w:r>
    </w:p>
    <w:p w:rsidR="000B5424" w:rsidRDefault="000B5424" w:rsidP="003756AC">
      <w:pPr>
        <w:pStyle w:val="4"/>
        <w:ind w:left="1985" w:hanging="1265"/>
      </w:pPr>
      <w:r w:rsidRPr="0038223C">
        <w:t>Блок «</w:t>
      </w:r>
      <w:r w:rsidR="00F036C5" w:rsidRPr="003756AC">
        <w:t>Сведения</w:t>
      </w:r>
      <w:r w:rsidR="00F036C5">
        <w:t xml:space="preserve"> о перераспределении лекарственных препаратов</w:t>
      </w:r>
      <w:r w:rsidRPr="0038223C">
        <w:t>»</w:t>
      </w:r>
    </w:p>
    <w:p w:rsidR="00E83BF9" w:rsidRDefault="000B5424" w:rsidP="00E35308">
      <w:pPr>
        <w:pStyle w:val="phnormal"/>
      </w:pPr>
      <w:r>
        <w:t xml:space="preserve">Блок предназначен для отображения </w:t>
      </w:r>
      <w:r w:rsidR="00F036C5">
        <w:t xml:space="preserve">и внесения </w:t>
      </w:r>
      <w:r>
        <w:t xml:space="preserve">информации о </w:t>
      </w:r>
      <w:r w:rsidR="00F036C5">
        <w:t>перераспределении</w:t>
      </w:r>
      <w:r>
        <w:t xml:space="preserve"> лекарственных препаратов </w:t>
      </w:r>
      <w:r w:rsidR="00675142">
        <w:t>между субъектами РФ и управления статусами перераспределения ЛП</w:t>
      </w:r>
      <w:r>
        <w:t xml:space="preserve">. </w:t>
      </w:r>
    </w:p>
    <w:p w:rsidR="00E83BF9" w:rsidRDefault="00F036C5" w:rsidP="00E35308">
      <w:pPr>
        <w:pStyle w:val="phnormal"/>
      </w:pPr>
      <w:r>
        <w:t>В данном разделе для заполненных сведений о перераспределении лекарственных препаратов</w:t>
      </w:r>
      <w:r w:rsidR="00E83BF9">
        <w:t>,</w:t>
      </w:r>
      <w:r>
        <w:t xml:space="preserve"> </w:t>
      </w:r>
      <w:r w:rsidR="003756AC">
        <w:t>реализована</w:t>
      </w:r>
      <w:r>
        <w:t xml:space="preserve"> возможность отправки на согласование</w:t>
      </w:r>
      <w:r w:rsidR="00675142">
        <w:t xml:space="preserve"> поставщику, на согласование МЗ</w:t>
      </w:r>
      <w:r w:rsidR="009C57CE">
        <w:t xml:space="preserve"> </w:t>
      </w:r>
      <w:r>
        <w:t xml:space="preserve">и </w:t>
      </w:r>
      <w:r w:rsidR="00675142">
        <w:t xml:space="preserve">на </w:t>
      </w:r>
      <w:r>
        <w:t>утверждение</w:t>
      </w:r>
      <w:r w:rsidR="00675142">
        <w:t xml:space="preserve"> МЗ</w:t>
      </w:r>
      <w:r>
        <w:t xml:space="preserve">. </w:t>
      </w:r>
    </w:p>
    <w:p w:rsidR="000B5424" w:rsidRDefault="000B5424" w:rsidP="00E35308">
      <w:pPr>
        <w:pStyle w:val="phnormal"/>
      </w:pPr>
      <w:r>
        <w:t xml:space="preserve">Таблица сведений о </w:t>
      </w:r>
      <w:r w:rsidR="00F036C5">
        <w:t>перераспределении</w:t>
      </w:r>
      <w:r>
        <w:t xml:space="preserve"> лека</w:t>
      </w:r>
      <w:r w:rsidR="003224AF">
        <w:t>рственных препаратов пр</w:t>
      </w:r>
      <w:r w:rsidR="003756AC">
        <w:t>едставлена</w:t>
      </w:r>
      <w:r w:rsidR="003224AF">
        <w:t xml:space="preserve"> </w:t>
      </w:r>
      <w:r w:rsidR="00043945">
        <w:t>на рисунке</w:t>
      </w:r>
      <w:r w:rsidR="003756AC">
        <w:t xml:space="preserve"> ниже</w:t>
      </w:r>
      <w:r w:rsidR="00E83BF9">
        <w:t xml:space="preserve"> </w:t>
      </w:r>
      <w:r w:rsidR="003756AC">
        <w:t>(</w:t>
      </w:r>
      <w:r w:rsidR="00565D38">
        <w:fldChar w:fldCharType="begin"/>
      </w:r>
      <w:r w:rsidR="0091159A">
        <w:instrText xml:space="preserve"> REF _Ref523830336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32</w:t>
      </w:r>
      <w:r w:rsidR="00565D38">
        <w:fldChar w:fldCharType="end"/>
      </w:r>
      <w:r w:rsidR="003756AC">
        <w:t>)</w:t>
      </w:r>
      <w:r w:rsidRPr="00F036C5">
        <w:t>.</w:t>
      </w:r>
    </w:p>
    <w:p w:rsidR="004A0228" w:rsidRDefault="004A0228" w:rsidP="00E35308">
      <w:pPr>
        <w:pStyle w:val="phnormal"/>
      </w:pPr>
    </w:p>
    <w:p w:rsidR="0091159A" w:rsidRDefault="00B77CC8" w:rsidP="003756AC">
      <w:pPr>
        <w:pStyle w:val="phfigure0"/>
      </w:pPr>
      <w:r>
        <w:rPr>
          <w:noProof/>
        </w:rPr>
        <w:drawing>
          <wp:inline distT="0" distB="0" distL="0" distR="0" wp14:anchorId="76B5ED9D" wp14:editId="3C69A75B">
            <wp:extent cx="5939790" cy="768350"/>
            <wp:effectExtent l="0" t="0" r="381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CC8" w:rsidRDefault="0091159A" w:rsidP="003756AC">
      <w:pPr>
        <w:pStyle w:val="phfiguretitle"/>
      </w:pPr>
      <w:bookmarkStart w:id="216" w:name="_Ref523830336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32</w:t>
      </w:r>
      <w:r w:rsidR="00565D38">
        <w:rPr>
          <w:noProof/>
        </w:rPr>
        <w:fldChar w:fldCharType="end"/>
      </w:r>
      <w:bookmarkEnd w:id="216"/>
      <w:r>
        <w:t xml:space="preserve"> </w:t>
      </w:r>
      <w:r w:rsidR="003756AC">
        <w:t>–</w:t>
      </w:r>
      <w:r>
        <w:t xml:space="preserve"> </w:t>
      </w:r>
      <w:r w:rsidRPr="00A421D1">
        <w:t>Блок сведений о перераспределении лекарственных препаратов</w:t>
      </w:r>
    </w:p>
    <w:p w:rsidR="00A41C3A" w:rsidRPr="00866BDB" w:rsidRDefault="00A41C3A" w:rsidP="00EC4A02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После того, как </w:t>
      </w:r>
      <w:r w:rsidR="00081542" w:rsidRPr="00866BDB">
        <w:rPr>
          <w:rStyle w:val="phnormal2"/>
        </w:rPr>
        <w:t xml:space="preserve">в </w:t>
      </w:r>
      <w:r w:rsidR="00147879" w:rsidRPr="00866BDB">
        <w:rPr>
          <w:rStyle w:val="phnormal2"/>
        </w:rPr>
        <w:t xml:space="preserve">блоке «Излишки» </w:t>
      </w:r>
      <w:r w:rsidR="00E83BF9" w:rsidRPr="00866BDB">
        <w:rPr>
          <w:rStyle w:val="phnormal2"/>
        </w:rPr>
        <w:t>забронирован</w:t>
      </w:r>
      <w:r w:rsidR="00147879" w:rsidRPr="00866BDB">
        <w:rPr>
          <w:rStyle w:val="phnormal2"/>
        </w:rPr>
        <w:t xml:space="preserve"> необходи</w:t>
      </w:r>
      <w:r w:rsidR="00081542" w:rsidRPr="00866BDB">
        <w:rPr>
          <w:rStyle w:val="phnormal2"/>
        </w:rPr>
        <w:t xml:space="preserve">мый препарат, </w:t>
      </w:r>
      <w:r w:rsidR="003756AC">
        <w:rPr>
          <w:rStyle w:val="phnormal2"/>
        </w:rPr>
        <w:t>данный</w:t>
      </w:r>
      <w:r w:rsidR="00081542" w:rsidRPr="00866BDB">
        <w:rPr>
          <w:rStyle w:val="phnormal2"/>
        </w:rPr>
        <w:t xml:space="preserve"> препарат</w:t>
      </w:r>
      <w:r w:rsidR="00147879" w:rsidRPr="00866BDB">
        <w:rPr>
          <w:rStyle w:val="phnormal2"/>
        </w:rPr>
        <w:t xml:space="preserve"> будет перенесен </w:t>
      </w:r>
      <w:r w:rsidR="00AC6D13" w:rsidRPr="00866BDB">
        <w:rPr>
          <w:rStyle w:val="phnormal2"/>
        </w:rPr>
        <w:t>в блок</w:t>
      </w:r>
      <w:r w:rsidR="004A0228">
        <w:rPr>
          <w:rStyle w:val="phnormal2"/>
        </w:rPr>
        <w:t xml:space="preserve"> «</w:t>
      </w:r>
      <w:r w:rsidR="004A0228" w:rsidRPr="003756AC">
        <w:t>Сведения</w:t>
      </w:r>
      <w:r w:rsidR="004A0228">
        <w:t xml:space="preserve"> о перераспределении лекарственных препаратов»</w:t>
      </w:r>
      <w:r w:rsidR="00AC6D13" w:rsidRPr="00866BDB">
        <w:rPr>
          <w:rStyle w:val="phnormal2"/>
        </w:rPr>
        <w:t xml:space="preserve"> и </w:t>
      </w:r>
      <w:r w:rsidR="004A0228">
        <w:rPr>
          <w:rStyle w:val="phnormal2"/>
        </w:rPr>
        <w:t xml:space="preserve">будет активна кнопка </w:t>
      </w:r>
      <w:r w:rsidR="00E83BF9" w:rsidRPr="00866BDB">
        <w:rPr>
          <w:rStyle w:val="phnormal2"/>
        </w:rPr>
        <w:t>отправки на согласование</w:t>
      </w:r>
      <w:r w:rsidR="00AC6D13" w:rsidRPr="00866BDB">
        <w:rPr>
          <w:rStyle w:val="phnormal2"/>
        </w:rPr>
        <w:t xml:space="preserve"> </w:t>
      </w:r>
      <w:r w:rsidR="00081542" w:rsidRPr="00866BDB">
        <w:rPr>
          <w:rStyle w:val="phnormal2"/>
        </w:rPr>
        <w:t>перерасп</w:t>
      </w:r>
      <w:r w:rsidR="00E83BF9" w:rsidRPr="00866BDB">
        <w:rPr>
          <w:rStyle w:val="phnormal2"/>
        </w:rPr>
        <w:t>ределения поставщику</w:t>
      </w:r>
      <w:r w:rsidR="003756AC">
        <w:rPr>
          <w:rStyle w:val="phnormal2"/>
        </w:rPr>
        <w:t xml:space="preserve"> (</w:t>
      </w:r>
      <w:r w:rsidR="00565D38">
        <w:rPr>
          <w:rStyle w:val="phnormal2"/>
        </w:rPr>
        <w:fldChar w:fldCharType="begin"/>
      </w:r>
      <w:r w:rsidR="003756AC">
        <w:rPr>
          <w:rStyle w:val="phnormal2"/>
        </w:rPr>
        <w:instrText xml:space="preserve"> REF _Ref524080403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lastRenderedPageBreak/>
        <w:t>33</w:t>
      </w:r>
      <w:r w:rsidR="00565D38">
        <w:rPr>
          <w:rStyle w:val="phnormal2"/>
        </w:rPr>
        <w:fldChar w:fldCharType="end"/>
      </w:r>
      <w:r w:rsidR="003756AC">
        <w:rPr>
          <w:rStyle w:val="phnormal2"/>
        </w:rPr>
        <w:t>).</w:t>
      </w:r>
      <w:r w:rsidR="00EC4A02" w:rsidRPr="00EC4A02">
        <w:rPr>
          <w:rStyle w:val="phnormal2"/>
        </w:rPr>
        <w:t xml:space="preserve"> </w:t>
      </w:r>
      <w:r w:rsidR="00EC4A02">
        <w:rPr>
          <w:rStyle w:val="phnormal2"/>
        </w:rPr>
        <w:t xml:space="preserve">Также есть возможность  удалить сведение о перераспределении </w:t>
      </w:r>
      <w:r w:rsidR="002E2EC6">
        <w:rPr>
          <w:rStyle w:val="phnormal2"/>
        </w:rPr>
        <w:t xml:space="preserve">в статусе «Новое» </w:t>
      </w:r>
      <w:r w:rsidR="004A0228">
        <w:rPr>
          <w:rStyle w:val="phnormal2"/>
        </w:rPr>
        <w:t>с помощью кнопки</w:t>
      </w:r>
      <w:r w:rsidR="00EC4A02">
        <w:rPr>
          <w:rStyle w:val="phnormal2"/>
        </w:rPr>
        <w:t xml:space="preserve"> </w:t>
      </w:r>
      <w:r w:rsidR="00EC4A02">
        <w:rPr>
          <w:noProof/>
        </w:rPr>
        <w:drawing>
          <wp:inline distT="0" distB="0" distL="0" distR="0" wp14:anchorId="3C4629B2" wp14:editId="6ABA711F">
            <wp:extent cx="742950" cy="200025"/>
            <wp:effectExtent l="0" t="0" r="0" b="952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4A02">
        <w:rPr>
          <w:rStyle w:val="phnormal2"/>
        </w:rPr>
        <w:t>.</w:t>
      </w:r>
    </w:p>
    <w:p w:rsidR="0091159A" w:rsidRPr="00866BDB" w:rsidRDefault="009F2EA1" w:rsidP="003756AC">
      <w:pPr>
        <w:pStyle w:val="phfigure0"/>
        <w:rPr>
          <w:rStyle w:val="phnormal2"/>
        </w:rPr>
      </w:pPr>
      <w:r>
        <w:rPr>
          <w:noProof/>
        </w:rPr>
        <w:drawing>
          <wp:inline distT="0" distB="0" distL="0" distR="0" wp14:anchorId="5E91C098" wp14:editId="45DA33BC">
            <wp:extent cx="6209665" cy="490855"/>
            <wp:effectExtent l="0" t="0" r="635" b="4445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49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CC8" w:rsidRDefault="0091159A" w:rsidP="003756AC">
      <w:pPr>
        <w:pStyle w:val="phfiguretitle"/>
      </w:pPr>
      <w:bookmarkStart w:id="217" w:name="_Ref524080403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33</w:t>
      </w:r>
      <w:r w:rsidR="00565D38">
        <w:rPr>
          <w:noProof/>
        </w:rPr>
        <w:fldChar w:fldCharType="end"/>
      </w:r>
      <w:bookmarkEnd w:id="217"/>
      <w:r>
        <w:t xml:space="preserve"> - </w:t>
      </w:r>
      <w:r w:rsidR="003756AC">
        <w:t xml:space="preserve">Статус перераспределения </w:t>
      </w:r>
      <w:r w:rsidRPr="00D27AC1">
        <w:t>«Новое»</w:t>
      </w:r>
    </w:p>
    <w:p w:rsidR="004A0228" w:rsidRDefault="00081542" w:rsidP="00BE7DCD">
      <w:pPr>
        <w:pStyle w:val="phnormal"/>
        <w:rPr>
          <w:lang w:eastAsia="en-US"/>
        </w:rPr>
      </w:pPr>
      <w:r w:rsidRPr="00866BDB">
        <w:rPr>
          <w:rStyle w:val="phnormal2"/>
        </w:rPr>
        <w:t>После нажатия на пиктограмму отправки на согласование</w:t>
      </w:r>
      <w:r w:rsidR="004A0228">
        <w:rPr>
          <w:rStyle w:val="phnormal2"/>
        </w:rPr>
        <w:t>,</w:t>
      </w:r>
      <w:r w:rsidR="00B57E0E">
        <w:rPr>
          <w:rStyle w:val="phnormal2"/>
        </w:rPr>
        <w:t xml:space="preserve"> перераспределение примет статус «На согласовании»</w:t>
      </w:r>
      <w:r w:rsidRPr="00866BDB">
        <w:rPr>
          <w:rStyle w:val="phnormal2"/>
        </w:rPr>
        <w:t>, поста</w:t>
      </w:r>
      <w:r w:rsidR="00E83BF9" w:rsidRPr="00866BDB">
        <w:rPr>
          <w:rStyle w:val="phnormal2"/>
        </w:rPr>
        <w:t>вщику препарата необходимо</w:t>
      </w:r>
      <w:r w:rsidRPr="00866BDB">
        <w:rPr>
          <w:rStyle w:val="phnormal2"/>
        </w:rPr>
        <w:t xml:space="preserve"> дать согласие на перераспределение, нажав на пиктограмму согласия </w:t>
      </w:r>
      <w:r w:rsidRPr="00866BDB">
        <w:rPr>
          <w:rStyle w:val="phnormal2"/>
          <w:noProof/>
        </w:rPr>
        <w:drawing>
          <wp:inline distT="0" distB="0" distL="0" distR="0" wp14:anchorId="1B87D16B" wp14:editId="4479A381">
            <wp:extent cx="251460" cy="204716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15509" t="14361" r="12868" b="13724"/>
                    <a:stretch/>
                  </pic:blipFill>
                  <pic:spPr bwMode="auto">
                    <a:xfrm>
                      <a:off x="0" y="0"/>
                      <a:ext cx="252418" cy="205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. </w:t>
      </w:r>
      <w:r w:rsidR="00EC4A02">
        <w:rPr>
          <w:rStyle w:val="phnormal2"/>
        </w:rPr>
        <w:t xml:space="preserve">Если поставщик препарата нажимает на </w:t>
      </w:r>
      <w:r w:rsidR="00EC4A02" w:rsidRPr="00866BDB">
        <w:rPr>
          <w:rStyle w:val="phnormal2"/>
        </w:rPr>
        <w:t>пиктограмму</w:t>
      </w:r>
      <w:r w:rsidR="00B57E0E">
        <w:rPr>
          <w:rStyle w:val="phnormal2"/>
        </w:rPr>
        <w:t xml:space="preserve"> отправки на редактирование</w:t>
      </w:r>
      <w:r w:rsidR="00EC4A02">
        <w:rPr>
          <w:rStyle w:val="phnormal2"/>
        </w:rPr>
        <w:t xml:space="preserve"> </w:t>
      </w:r>
      <w:r w:rsidR="00EC4A02">
        <w:rPr>
          <w:noProof/>
        </w:rPr>
        <w:drawing>
          <wp:inline distT="0" distB="0" distL="0" distR="0" wp14:anchorId="09825718" wp14:editId="6853F547">
            <wp:extent cx="228600" cy="1905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4A02">
        <w:rPr>
          <w:rStyle w:val="phnormal2"/>
        </w:rPr>
        <w:t>, то перераспределение примет статус «На редактировании». И</w:t>
      </w:r>
      <w:r w:rsidR="00EC4A02">
        <w:rPr>
          <w:lang w:eastAsia="en-US"/>
        </w:rPr>
        <w:t xml:space="preserve">нициатору перераспределения необходимо внести корректировки в перераспределение лекарственных препаратов и </w:t>
      </w:r>
      <w:r w:rsidR="004A0228">
        <w:rPr>
          <w:lang w:eastAsia="en-US"/>
        </w:rPr>
        <w:t xml:space="preserve">повторно </w:t>
      </w:r>
      <w:r w:rsidR="00EC4A02">
        <w:rPr>
          <w:lang w:eastAsia="en-US"/>
        </w:rPr>
        <w:t xml:space="preserve">отправить </w:t>
      </w:r>
      <w:r w:rsidR="004A0228">
        <w:rPr>
          <w:lang w:eastAsia="en-US"/>
        </w:rPr>
        <w:t xml:space="preserve">запись </w:t>
      </w:r>
      <w:r w:rsidR="00EC4A02">
        <w:rPr>
          <w:lang w:eastAsia="en-US"/>
        </w:rPr>
        <w:t xml:space="preserve">на согласование. </w:t>
      </w:r>
    </w:p>
    <w:p w:rsidR="00081542" w:rsidRPr="00866BDB" w:rsidRDefault="004A0228" w:rsidP="00BE7DCD">
      <w:pPr>
        <w:pStyle w:val="phnormal"/>
        <w:rPr>
          <w:rStyle w:val="phnormal2"/>
        </w:rPr>
      </w:pPr>
      <w:r>
        <w:rPr>
          <w:lang w:eastAsia="en-US"/>
        </w:rPr>
        <w:t>Также и</w:t>
      </w:r>
      <w:r w:rsidR="00BE4ABA">
        <w:rPr>
          <w:rStyle w:val="phnormal2"/>
        </w:rPr>
        <w:t>меется возможность</w:t>
      </w:r>
      <w:r w:rsidR="00EC4A02">
        <w:rPr>
          <w:rStyle w:val="phnormal2"/>
        </w:rPr>
        <w:t xml:space="preserve"> удалить </w:t>
      </w:r>
      <w:r w:rsidR="00B57E0E">
        <w:rPr>
          <w:rStyle w:val="phnormal2"/>
        </w:rPr>
        <w:t xml:space="preserve">перераспределение </w:t>
      </w:r>
      <w:r w:rsidR="00EC4A02">
        <w:rPr>
          <w:lang w:eastAsia="en-US"/>
        </w:rPr>
        <w:t>лекарственных препаратов, находящ</w:t>
      </w:r>
      <w:r w:rsidR="0014316F">
        <w:rPr>
          <w:lang w:eastAsia="en-US"/>
        </w:rPr>
        <w:t>ееся</w:t>
      </w:r>
      <w:r w:rsidR="00EC4A02">
        <w:rPr>
          <w:lang w:eastAsia="en-US"/>
        </w:rPr>
        <w:t xml:space="preserve"> в статусе «На согласовании»</w:t>
      </w:r>
      <w:r w:rsidR="00BE4ABA">
        <w:rPr>
          <w:lang w:eastAsia="en-US"/>
        </w:rPr>
        <w:t>,</w:t>
      </w:r>
      <w:r w:rsidR="00EC4A02">
        <w:rPr>
          <w:lang w:eastAsia="en-US"/>
        </w:rPr>
        <w:t xml:space="preserve"> либо «На редактировании» </w:t>
      </w:r>
      <w:r>
        <w:rPr>
          <w:rStyle w:val="phnormal2"/>
        </w:rPr>
        <w:t>с помощью кнопки</w:t>
      </w:r>
      <w:r w:rsidR="00EC4A02">
        <w:rPr>
          <w:rStyle w:val="phnormal2"/>
        </w:rPr>
        <w:t xml:space="preserve"> </w:t>
      </w:r>
      <w:r w:rsidR="00EC4A02">
        <w:rPr>
          <w:noProof/>
        </w:rPr>
        <w:drawing>
          <wp:inline distT="0" distB="0" distL="0" distR="0" wp14:anchorId="77F5A285" wp14:editId="2568C094">
            <wp:extent cx="742950" cy="20002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4A02">
        <w:rPr>
          <w:rStyle w:val="phnormal2"/>
        </w:rPr>
        <w:t>.</w:t>
      </w:r>
    </w:p>
    <w:p w:rsidR="00E83BF9" w:rsidRPr="00866BDB" w:rsidRDefault="00081542" w:rsidP="0014316F">
      <w:pPr>
        <w:pStyle w:val="phnormal"/>
        <w:rPr>
          <w:rStyle w:val="phnormal2"/>
        </w:rPr>
      </w:pPr>
      <w:r w:rsidRPr="00866BDB">
        <w:rPr>
          <w:rStyle w:val="phnormal2"/>
        </w:rPr>
        <w:t>Как только согласие на перер</w:t>
      </w:r>
      <w:r w:rsidR="00E83BF9" w:rsidRPr="00866BDB">
        <w:rPr>
          <w:rStyle w:val="phnormal2"/>
        </w:rPr>
        <w:t>аспределение от поставщика</w:t>
      </w:r>
      <w:r w:rsidRPr="00866BDB">
        <w:rPr>
          <w:rStyle w:val="phnormal2"/>
        </w:rPr>
        <w:t xml:space="preserve"> получено, статус персонифицированной потребности будет изменен на «Согласовано поставщиком». </w:t>
      </w:r>
      <w:r w:rsidR="00BE4ABA">
        <w:rPr>
          <w:rStyle w:val="phnormal2"/>
        </w:rPr>
        <w:t>Запись о перераспределении с данным статусом также можно удалить</w:t>
      </w:r>
      <w:r w:rsidR="0014316F">
        <w:rPr>
          <w:rStyle w:val="phnormal2"/>
        </w:rPr>
        <w:t>.</w:t>
      </w:r>
    </w:p>
    <w:p w:rsidR="00081542" w:rsidRPr="00866BDB" w:rsidRDefault="009A27FD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После согласия поставщика, </w:t>
      </w:r>
      <w:r w:rsidR="00081542" w:rsidRPr="00866BDB">
        <w:rPr>
          <w:rStyle w:val="phnormal2"/>
        </w:rPr>
        <w:t>инициатору перераспределения необходимо нажать на строку с препаратом</w:t>
      </w:r>
      <w:r w:rsidR="00B77CC8" w:rsidRPr="00866BDB">
        <w:rPr>
          <w:rStyle w:val="phnormal2"/>
        </w:rPr>
        <w:t xml:space="preserve">, после чего на кнопку </w:t>
      </w:r>
      <w:r w:rsidR="00B77CC8" w:rsidRPr="00866BDB">
        <w:rPr>
          <w:rStyle w:val="phnormal2"/>
          <w:noProof/>
        </w:rPr>
        <w:drawing>
          <wp:inline distT="0" distB="0" distL="0" distR="0" wp14:anchorId="3EB0B5C6" wp14:editId="1C3A35C3">
            <wp:extent cx="638175" cy="180975"/>
            <wp:effectExtent l="0" t="0" r="9525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1" t="16130" r="6944" b="22580"/>
                    <a:stretch/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7CC8" w:rsidRPr="00866BDB">
        <w:rPr>
          <w:rStyle w:val="phnormal2"/>
        </w:rPr>
        <w:t xml:space="preserve">. Полученная </w:t>
      </w:r>
      <w:r w:rsidR="00E83BF9" w:rsidRPr="00866BDB">
        <w:rPr>
          <w:rStyle w:val="phnormal2"/>
        </w:rPr>
        <w:t>печатная форма заявки</w:t>
      </w:r>
      <w:r w:rsidR="00B77CC8" w:rsidRPr="00866BDB">
        <w:rPr>
          <w:rStyle w:val="phnormal2"/>
        </w:rPr>
        <w:t xml:space="preserve"> должна быть заполнена</w:t>
      </w:r>
      <w:r w:rsidR="00FB1D83" w:rsidRPr="00866BDB">
        <w:rPr>
          <w:rStyle w:val="phnormal2"/>
        </w:rPr>
        <w:t>,</w:t>
      </w:r>
      <w:r w:rsidR="003756AC">
        <w:rPr>
          <w:rStyle w:val="phnormal2"/>
        </w:rPr>
        <w:t xml:space="preserve"> а</w:t>
      </w:r>
      <w:r w:rsidR="00B77CC8" w:rsidRPr="00866BDB">
        <w:rPr>
          <w:rStyle w:val="phnormal2"/>
        </w:rPr>
        <w:t xml:space="preserve"> скан заявки должен быть прикреплен к перераспределению с помощью блока «Заявки и</w:t>
      </w:r>
      <w:r w:rsidR="00E83BF9" w:rsidRPr="00866BDB">
        <w:rPr>
          <w:rStyle w:val="phnormal2"/>
        </w:rPr>
        <w:t xml:space="preserve"> акты приемки-передачи»</w:t>
      </w:r>
      <w:r w:rsidR="003756AC">
        <w:rPr>
          <w:rStyle w:val="phnormal2"/>
        </w:rPr>
        <w:t xml:space="preserve"> (</w:t>
      </w:r>
      <w:r w:rsidR="00565D38">
        <w:rPr>
          <w:rStyle w:val="phnormal2"/>
        </w:rPr>
        <w:fldChar w:fldCharType="begin"/>
      </w:r>
      <w:r w:rsidR="003756AC">
        <w:rPr>
          <w:rStyle w:val="phnormal2"/>
        </w:rPr>
        <w:instrText xml:space="preserve"> REF _Ref524080451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34</w:t>
      </w:r>
      <w:r w:rsidR="00565D38">
        <w:rPr>
          <w:rStyle w:val="phnormal2"/>
        </w:rPr>
        <w:fldChar w:fldCharType="end"/>
      </w:r>
      <w:r w:rsidR="003756AC">
        <w:rPr>
          <w:rStyle w:val="phnormal2"/>
        </w:rPr>
        <w:t>)</w:t>
      </w:r>
      <w:r w:rsidR="00E83BF9" w:rsidRPr="00866BDB">
        <w:rPr>
          <w:rStyle w:val="phnormal2"/>
        </w:rPr>
        <w:t>, который</w:t>
      </w:r>
      <w:r w:rsidR="00B77CC8" w:rsidRPr="00866BDB">
        <w:rPr>
          <w:rStyle w:val="phnormal2"/>
        </w:rPr>
        <w:t xml:space="preserve"> становится активным</w:t>
      </w:r>
      <w:r w:rsidR="00FB1D83" w:rsidRPr="00866BDB">
        <w:rPr>
          <w:rStyle w:val="phnormal2"/>
        </w:rPr>
        <w:t>,</w:t>
      </w:r>
      <w:r w:rsidR="00B77CC8" w:rsidRPr="00866BDB">
        <w:rPr>
          <w:rStyle w:val="phnormal2"/>
        </w:rPr>
        <w:t xml:space="preserve"> в момент нажатия на строку перераспределения.</w:t>
      </w:r>
    </w:p>
    <w:p w:rsidR="0091159A" w:rsidRPr="00866BDB" w:rsidRDefault="00B77CC8" w:rsidP="003756AC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002D4299" wp14:editId="6360A95E">
            <wp:extent cx="5939790" cy="568960"/>
            <wp:effectExtent l="0" t="0" r="3810" b="254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6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83" w:rsidRDefault="0091159A" w:rsidP="003756AC">
      <w:pPr>
        <w:pStyle w:val="phfiguretitle"/>
      </w:pPr>
      <w:bookmarkStart w:id="218" w:name="_Ref52408045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34</w:t>
      </w:r>
      <w:r w:rsidR="00565D38">
        <w:rPr>
          <w:noProof/>
        </w:rPr>
        <w:fldChar w:fldCharType="end"/>
      </w:r>
      <w:bookmarkEnd w:id="218"/>
      <w:r>
        <w:t xml:space="preserve"> </w:t>
      </w:r>
      <w:r w:rsidR="003756AC">
        <w:t>–</w:t>
      </w:r>
      <w:r>
        <w:t xml:space="preserve"> </w:t>
      </w:r>
      <w:r w:rsidR="003756AC">
        <w:t>Блок «</w:t>
      </w:r>
      <w:r w:rsidRPr="00145F48">
        <w:t>Заявки и акты приемки-передачи</w:t>
      </w:r>
      <w:r w:rsidR="003756AC">
        <w:t>»</w:t>
      </w:r>
    </w:p>
    <w:p w:rsidR="009F5C8C" w:rsidRDefault="00FB1D83" w:rsidP="00186F5F">
      <w:pPr>
        <w:pStyle w:val="phnormal"/>
        <w:rPr>
          <w:rStyle w:val="phnormal2"/>
        </w:rPr>
      </w:pPr>
      <w:r w:rsidRPr="00866BDB">
        <w:rPr>
          <w:rStyle w:val="phnormal2"/>
        </w:rPr>
        <w:t>После того как заявка прик</w:t>
      </w:r>
      <w:r w:rsidR="009F5C8C">
        <w:rPr>
          <w:rStyle w:val="phnormal2"/>
        </w:rPr>
        <w:t>реплена к перераспределению, запись</w:t>
      </w:r>
      <w:r w:rsidRPr="00866BDB">
        <w:rPr>
          <w:rStyle w:val="phnormal2"/>
        </w:rPr>
        <w:t xml:space="preserve"> можно отправить на согласование </w:t>
      </w:r>
      <w:r w:rsidR="00E83BF9" w:rsidRPr="00866BDB">
        <w:rPr>
          <w:rStyle w:val="phnormal2"/>
        </w:rPr>
        <w:t xml:space="preserve">в </w:t>
      </w:r>
      <w:r w:rsidRPr="00866BDB">
        <w:rPr>
          <w:rStyle w:val="phnormal2"/>
        </w:rPr>
        <w:t>МЗ, и перераспределение примет статус «На согласовании МЗ».</w:t>
      </w:r>
      <w:r w:rsidR="00186F5F" w:rsidRPr="00186F5F">
        <w:rPr>
          <w:rStyle w:val="phnormal2"/>
        </w:rPr>
        <w:t xml:space="preserve"> </w:t>
      </w:r>
    </w:p>
    <w:p w:rsidR="00FB1D83" w:rsidRPr="00186F5F" w:rsidRDefault="00186F5F" w:rsidP="00186F5F">
      <w:pPr>
        <w:pStyle w:val="phnormal"/>
        <w:rPr>
          <w:rStyle w:val="phnormal2"/>
        </w:rPr>
      </w:pPr>
      <w:r>
        <w:rPr>
          <w:rStyle w:val="phnormal2"/>
        </w:rPr>
        <w:lastRenderedPageBreak/>
        <w:t xml:space="preserve">Если сотрудник МЗ отправляет </w:t>
      </w:r>
      <w:r w:rsidR="009F5C8C">
        <w:rPr>
          <w:rStyle w:val="phnormal2"/>
        </w:rPr>
        <w:t xml:space="preserve">запись </w:t>
      </w:r>
      <w:r>
        <w:rPr>
          <w:rStyle w:val="phnormal2"/>
        </w:rPr>
        <w:t>на редактирование, то перераспределение примет статус «На редактировании». И</w:t>
      </w:r>
      <w:r>
        <w:rPr>
          <w:lang w:eastAsia="en-US"/>
        </w:rPr>
        <w:t xml:space="preserve">нициатору перераспределения </w:t>
      </w:r>
      <w:r w:rsidR="00B57E0E">
        <w:rPr>
          <w:lang w:eastAsia="en-US"/>
        </w:rPr>
        <w:t xml:space="preserve">необходимо внести корректировки </w:t>
      </w:r>
      <w:r>
        <w:rPr>
          <w:lang w:eastAsia="en-US"/>
        </w:rPr>
        <w:t xml:space="preserve">и </w:t>
      </w:r>
      <w:r w:rsidR="009F5C8C">
        <w:rPr>
          <w:lang w:eastAsia="en-US"/>
        </w:rPr>
        <w:t>повторно отправить запись о перераспределении на согласование в МЗ</w:t>
      </w:r>
      <w:r>
        <w:rPr>
          <w:lang w:eastAsia="en-US"/>
        </w:rPr>
        <w:t>.</w:t>
      </w:r>
    </w:p>
    <w:p w:rsidR="00FB1D83" w:rsidRPr="00866BDB" w:rsidRDefault="00186F5F" w:rsidP="00BE7DCD">
      <w:pPr>
        <w:pStyle w:val="phnormal"/>
        <w:rPr>
          <w:rStyle w:val="phnormal2"/>
        </w:rPr>
      </w:pPr>
      <w:r>
        <w:rPr>
          <w:rStyle w:val="phnormal2"/>
        </w:rPr>
        <w:t xml:space="preserve">Если </w:t>
      </w:r>
      <w:r w:rsidR="00FB1D83" w:rsidRPr="00866BDB">
        <w:rPr>
          <w:rStyle w:val="phnormal2"/>
        </w:rPr>
        <w:t xml:space="preserve">согласование от МЗ получено, перераспределение принимает статус «Согласовано МЗ». </w:t>
      </w:r>
    </w:p>
    <w:p w:rsidR="00E83BF9" w:rsidRPr="00866BDB" w:rsidRDefault="00FB1D83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Пос</w:t>
      </w:r>
      <w:r w:rsidR="00E83BF9" w:rsidRPr="00866BDB">
        <w:rPr>
          <w:rStyle w:val="phnormal2"/>
        </w:rPr>
        <w:t>ле выполнения перераспределения</w:t>
      </w:r>
      <w:r w:rsidR="009F5C8C">
        <w:rPr>
          <w:rStyle w:val="phnormal2"/>
        </w:rPr>
        <w:t>,</w:t>
      </w:r>
      <w:r w:rsidRPr="00866BDB">
        <w:rPr>
          <w:rStyle w:val="phnormal2"/>
        </w:rPr>
        <w:t xml:space="preserve"> инициатору необходимо загрузить акт приема-передачи. Акт должен быть загружен в блок «Заявки и акты приемки-передачи». </w:t>
      </w:r>
    </w:p>
    <w:p w:rsidR="00FB1D83" w:rsidRPr="00866BDB" w:rsidRDefault="00FB1D83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После загрузки акта, необходимо нажать на кнопку </w:t>
      </w:r>
      <w:r w:rsidRPr="00866BDB">
        <w:rPr>
          <w:rStyle w:val="phnormal2"/>
          <w:noProof/>
        </w:rPr>
        <w:drawing>
          <wp:inline distT="0" distB="0" distL="0" distR="0" wp14:anchorId="0E4E676D" wp14:editId="70E26E27">
            <wp:extent cx="819150" cy="219075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 и заполнить обязательные поля «Приход» и «Дата п/п». Только после загрузки акта приемки-передачи и заполнения </w:t>
      </w:r>
      <w:r w:rsidR="00E83BF9" w:rsidRPr="00866BDB">
        <w:rPr>
          <w:rStyle w:val="phnormal2"/>
        </w:rPr>
        <w:t>обязательных</w:t>
      </w:r>
      <w:r w:rsidRPr="00866BDB">
        <w:rPr>
          <w:rStyle w:val="phnormal2"/>
        </w:rPr>
        <w:t xml:space="preserve"> полей, станет активной пиктограмма, которая позволяет отправить перераспределение на утверждение в МЗ (</w:t>
      </w:r>
      <w:r w:rsidRPr="00866BDB">
        <w:rPr>
          <w:rStyle w:val="phnormal2"/>
          <w:noProof/>
        </w:rPr>
        <w:drawing>
          <wp:inline distT="0" distB="0" distL="0" distR="0" wp14:anchorId="39A8B8CB" wp14:editId="18C60982">
            <wp:extent cx="257175" cy="22860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316B" w:rsidRPr="00866BDB">
        <w:rPr>
          <w:rStyle w:val="phnormal2"/>
        </w:rPr>
        <w:t>) и статус перераспределения будет изменен на «На утверждении».</w:t>
      </w:r>
    </w:p>
    <w:p w:rsidR="00E132A8" w:rsidRPr="00866BDB" w:rsidRDefault="003756AC" w:rsidP="00BE7DCD">
      <w:pPr>
        <w:pStyle w:val="phnormal"/>
        <w:rPr>
          <w:rStyle w:val="phnormal2"/>
        </w:rPr>
      </w:pPr>
      <w:r>
        <w:rPr>
          <w:rStyle w:val="phnormal2"/>
        </w:rPr>
        <w:t>Как только</w:t>
      </w:r>
      <w:r w:rsidR="00A1316B" w:rsidRPr="00866BDB">
        <w:rPr>
          <w:rStyle w:val="phnormal2"/>
        </w:rPr>
        <w:t xml:space="preserve"> сотрудник МЗ утвердит перераспределение, статус перераспределения изменится на «Утверждено» и перераспределение будет закрыто.</w:t>
      </w:r>
    </w:p>
    <w:p w:rsidR="00B02E3A" w:rsidRDefault="00583DFF" w:rsidP="003756AC">
      <w:pPr>
        <w:pStyle w:val="3"/>
      </w:pPr>
      <w:bookmarkStart w:id="219" w:name="_Toc42078951"/>
      <w:r>
        <w:t>Модуль «</w:t>
      </w:r>
      <w:r w:rsidR="00B02E3A" w:rsidRPr="003756AC">
        <w:t>Остатки</w:t>
      </w:r>
      <w:r>
        <w:t>»</w:t>
      </w:r>
      <w:bookmarkEnd w:id="219"/>
    </w:p>
    <w:p w:rsidR="00DA3E73" w:rsidRPr="00866BDB" w:rsidRDefault="0091159A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Модуль </w:t>
      </w:r>
      <w:r w:rsidR="00881637" w:rsidRPr="00866BDB">
        <w:rPr>
          <w:rStyle w:val="phnormal2"/>
        </w:rPr>
        <w:t>предназначен для ввода и хранения</w:t>
      </w:r>
      <w:r w:rsidR="00B83FFE" w:rsidRPr="00866BDB">
        <w:rPr>
          <w:rStyle w:val="phnormal2"/>
        </w:rPr>
        <w:t xml:space="preserve"> информации об остатках, излишках</w:t>
      </w:r>
      <w:r w:rsidR="00DA3E73" w:rsidRPr="00866BDB">
        <w:rPr>
          <w:rStyle w:val="phnormal2"/>
        </w:rPr>
        <w:t xml:space="preserve"> и</w:t>
      </w:r>
      <w:r w:rsidR="00881637" w:rsidRPr="00866BDB">
        <w:rPr>
          <w:rStyle w:val="phnormal2"/>
        </w:rPr>
        <w:t xml:space="preserve"> дефиците лекарственных препаратов. </w:t>
      </w:r>
      <w:r w:rsidR="00DA3E73" w:rsidRPr="00866BDB">
        <w:rPr>
          <w:rStyle w:val="phnormal2"/>
        </w:rPr>
        <w:t>Сведения о лекарственных препаратах, поставленных в регионы, загружаются в Систему автоматически</w:t>
      </w:r>
      <w:r w:rsidR="00676937" w:rsidRPr="00866BDB">
        <w:rPr>
          <w:rStyle w:val="phnormal2"/>
        </w:rPr>
        <w:t xml:space="preserve"> данными, предоставленными АХД</w:t>
      </w:r>
      <w:r w:rsidR="00DA3E73" w:rsidRPr="00866BDB">
        <w:rPr>
          <w:rStyle w:val="phnormal2"/>
        </w:rPr>
        <w:t xml:space="preserve">. </w:t>
      </w:r>
    </w:p>
    <w:p w:rsidR="00B02E3A" w:rsidRPr="00866BDB" w:rsidRDefault="00851146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Для перехода на страницу сведений об остатках лекарственных препаратов необходимо в </w:t>
      </w:r>
      <w:r w:rsidR="00043945">
        <w:rPr>
          <w:rStyle w:val="phnormal2"/>
        </w:rPr>
        <w:t xml:space="preserve">пункте меню «Регистры» </w:t>
      </w:r>
      <w:r w:rsidR="003756AC">
        <w:rPr>
          <w:rStyle w:val="phnormal2"/>
        </w:rPr>
        <w:t xml:space="preserve">выбрать пункт </w:t>
      </w:r>
      <w:r w:rsidRPr="00866BDB">
        <w:rPr>
          <w:rStyle w:val="phnormal2"/>
        </w:rPr>
        <w:t>«Ф</w:t>
      </w:r>
      <w:r w:rsidR="003756AC">
        <w:rPr>
          <w:rStyle w:val="phnormal2"/>
        </w:rPr>
        <w:t xml:space="preserve">едеральный регистр </w:t>
      </w:r>
      <w:r w:rsidR="00952860">
        <w:rPr>
          <w:rStyle w:val="phnormal2"/>
        </w:rPr>
        <w:t>1</w:t>
      </w:r>
      <w:r w:rsidR="000E687F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="003756AC">
        <w:rPr>
          <w:rStyle w:val="phnormal2"/>
        </w:rPr>
        <w:t>». Откроется выпадающий список, в к</w:t>
      </w:r>
      <w:r w:rsidR="00043945">
        <w:rPr>
          <w:rStyle w:val="phnormal2"/>
        </w:rPr>
        <w:t>отором необходимо выбрать раздел</w:t>
      </w:r>
      <w:r w:rsidR="003756AC">
        <w:rPr>
          <w:rStyle w:val="phnormal2"/>
        </w:rPr>
        <w:t xml:space="preserve"> </w:t>
      </w:r>
      <w:r w:rsidRPr="00866BDB">
        <w:rPr>
          <w:rStyle w:val="phnormal2"/>
        </w:rPr>
        <w:t>«Остатки».</w:t>
      </w:r>
      <w:r w:rsidR="00367886" w:rsidRPr="00866BDB">
        <w:rPr>
          <w:rStyle w:val="phnormal2"/>
        </w:rPr>
        <w:t xml:space="preserve"> </w:t>
      </w:r>
      <w:r w:rsidRPr="00866BDB">
        <w:rPr>
          <w:rStyle w:val="phnormal2"/>
        </w:rPr>
        <w:t xml:space="preserve">В </w:t>
      </w:r>
      <w:r w:rsidR="00BB43F2" w:rsidRPr="00866BDB">
        <w:rPr>
          <w:rStyle w:val="phnormal2"/>
        </w:rPr>
        <w:t>Системе</w:t>
      </w:r>
      <w:r w:rsidRPr="00866BDB">
        <w:rPr>
          <w:rStyle w:val="phnormal2"/>
        </w:rPr>
        <w:t xml:space="preserve"> откроется страница «Сведения об остатках лекарственных препаратов</w:t>
      </w:r>
      <w:r w:rsidR="003756AC">
        <w:rPr>
          <w:rStyle w:val="phnormal2"/>
        </w:rPr>
        <w:t xml:space="preserve"> (</w:t>
      </w:r>
      <w:r w:rsidR="00565D38" w:rsidRPr="00866BDB">
        <w:rPr>
          <w:rStyle w:val="phnormal2"/>
        </w:rPr>
        <w:fldChar w:fldCharType="begin"/>
      </w:r>
      <w:r w:rsidR="0091159A" w:rsidRPr="00866BDB">
        <w:rPr>
          <w:rStyle w:val="phnormal2"/>
        </w:rPr>
        <w:instrText xml:space="preserve"> REF _Ref523830460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35</w:t>
      </w:r>
      <w:r w:rsidR="00565D38" w:rsidRPr="00866BDB">
        <w:rPr>
          <w:rStyle w:val="phnormal2"/>
        </w:rPr>
        <w:fldChar w:fldCharType="end"/>
      </w:r>
      <w:r w:rsidR="003756AC">
        <w:rPr>
          <w:rStyle w:val="phnormal2"/>
        </w:rPr>
        <w:t>)</w:t>
      </w:r>
      <w:r w:rsidR="00E26AA9" w:rsidRPr="00866BDB">
        <w:rPr>
          <w:rStyle w:val="phnormal2"/>
        </w:rPr>
        <w:t>.</w:t>
      </w:r>
    </w:p>
    <w:p w:rsidR="0091159A" w:rsidRPr="00866BDB" w:rsidRDefault="00791028" w:rsidP="003756AC">
      <w:pPr>
        <w:pStyle w:val="phfigure0"/>
        <w:rPr>
          <w:rStyle w:val="phnormal2"/>
        </w:rPr>
      </w:pPr>
      <w:r>
        <w:rPr>
          <w:rStyle w:val="phnormal2"/>
          <w:noProof/>
        </w:rPr>
        <w:lastRenderedPageBreak/>
        <w:drawing>
          <wp:inline distT="0" distB="0" distL="0" distR="0">
            <wp:extent cx="6200775" cy="3571875"/>
            <wp:effectExtent l="0" t="0" r="9525" b="9525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E3A" w:rsidRDefault="0091159A" w:rsidP="003756AC">
      <w:pPr>
        <w:pStyle w:val="phfiguretitle"/>
      </w:pPr>
      <w:bookmarkStart w:id="220" w:name="_Ref523830460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35</w:t>
      </w:r>
      <w:r w:rsidR="00565D38">
        <w:rPr>
          <w:noProof/>
        </w:rPr>
        <w:fldChar w:fldCharType="end"/>
      </w:r>
      <w:bookmarkEnd w:id="220"/>
      <w:r>
        <w:t xml:space="preserve"> </w:t>
      </w:r>
      <w:r w:rsidR="003756AC">
        <w:t>–</w:t>
      </w:r>
      <w:r>
        <w:t xml:space="preserve"> </w:t>
      </w:r>
      <w:r w:rsidRPr="00246038">
        <w:t>Сведения об остатках лекарственных препаратов</w:t>
      </w:r>
    </w:p>
    <w:p w:rsidR="00881637" w:rsidRDefault="00881637" w:rsidP="003756AC">
      <w:pPr>
        <w:pStyle w:val="4"/>
        <w:ind w:left="1985" w:hanging="1265"/>
      </w:pPr>
      <w:r>
        <w:t>Блок «Поиск сведений о</w:t>
      </w:r>
      <w:r w:rsidR="00E26AA9">
        <w:t>б</w:t>
      </w:r>
      <w:r>
        <w:t xml:space="preserve"> </w:t>
      </w:r>
      <w:r w:rsidR="00E26AA9">
        <w:t>остатках</w:t>
      </w:r>
      <w:r w:rsidRPr="00C4694D">
        <w:t xml:space="preserve"> </w:t>
      </w:r>
      <w:r>
        <w:t>лекарственных препаратов»</w:t>
      </w:r>
    </w:p>
    <w:p w:rsidR="00881637" w:rsidRPr="00866BDB" w:rsidRDefault="00881637" w:rsidP="00BE7DCD">
      <w:pPr>
        <w:pStyle w:val="phnormal"/>
        <w:rPr>
          <w:rStyle w:val="phnormal2"/>
        </w:rPr>
      </w:pPr>
      <w:r w:rsidRPr="00BE7DCD">
        <w:t xml:space="preserve">Раздел «Поиск/расширенный </w:t>
      </w:r>
      <w:r w:rsidR="003756AC">
        <w:t xml:space="preserve">поиск </w:t>
      </w:r>
      <w:r w:rsidRPr="00BE7DCD">
        <w:t xml:space="preserve">сведений </w:t>
      </w:r>
      <w:r w:rsidR="00E26AA9" w:rsidRPr="00BE7DCD">
        <w:t>об остатках</w:t>
      </w:r>
      <w:r w:rsidRPr="00BE7DCD">
        <w:t xml:space="preserve"> лекарственных препаратов» доступен из </w:t>
      </w:r>
      <w:r w:rsidR="009A27FD" w:rsidRPr="00BE7DCD">
        <w:t>главной страницы</w:t>
      </w:r>
      <w:r w:rsidR="00D37295">
        <w:t xml:space="preserve"> раздела </w:t>
      </w:r>
      <w:r w:rsidR="009A27FD" w:rsidRPr="00BE7DCD">
        <w:t xml:space="preserve"> «Остатки»</w:t>
      </w:r>
      <w:r w:rsidR="00D37295">
        <w:t xml:space="preserve"> (</w:t>
      </w:r>
      <w:r w:rsidR="00565D38" w:rsidRPr="00866BDB">
        <w:rPr>
          <w:rStyle w:val="phnormal2"/>
        </w:rPr>
        <w:fldChar w:fldCharType="begin"/>
      </w:r>
      <w:r w:rsidR="0091159A" w:rsidRPr="00866BDB">
        <w:rPr>
          <w:rStyle w:val="phnormal2"/>
        </w:rPr>
        <w:instrText xml:space="preserve"> REF _Ref523830511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36</w:t>
      </w:r>
      <w:r w:rsidR="00565D38" w:rsidRPr="00866BDB">
        <w:rPr>
          <w:rStyle w:val="phnormal2"/>
        </w:rPr>
        <w:fldChar w:fldCharType="end"/>
      </w:r>
      <w:r w:rsidR="00D37295">
        <w:rPr>
          <w:rStyle w:val="phnormal2"/>
        </w:rPr>
        <w:t>)</w:t>
      </w:r>
      <w:r w:rsidR="0091159A" w:rsidRPr="00866BDB">
        <w:rPr>
          <w:rStyle w:val="phnormal2"/>
        </w:rPr>
        <w:t>.</w:t>
      </w:r>
    </w:p>
    <w:p w:rsidR="0091159A" w:rsidRPr="00866BDB" w:rsidRDefault="00397ED5" w:rsidP="00D37295">
      <w:pPr>
        <w:pStyle w:val="phfigure0"/>
        <w:rPr>
          <w:rStyle w:val="phnormal2"/>
        </w:rPr>
      </w:pPr>
      <w:r>
        <w:rPr>
          <w:noProof/>
        </w:rPr>
        <w:drawing>
          <wp:inline distT="0" distB="0" distL="0" distR="0" wp14:anchorId="338D5D1E" wp14:editId="513A0D82">
            <wp:extent cx="6209665" cy="1040765"/>
            <wp:effectExtent l="0" t="0" r="635" b="698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AF2" w:rsidRDefault="0091159A" w:rsidP="00D37295">
      <w:pPr>
        <w:pStyle w:val="phfiguretitle"/>
      </w:pPr>
      <w:bookmarkStart w:id="221" w:name="_Ref523830511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36</w:t>
      </w:r>
      <w:r w:rsidR="00565D38">
        <w:rPr>
          <w:noProof/>
        </w:rPr>
        <w:fldChar w:fldCharType="end"/>
      </w:r>
      <w:bookmarkEnd w:id="221"/>
      <w:r>
        <w:t xml:space="preserve"> </w:t>
      </w:r>
      <w:r w:rsidR="00D37295">
        <w:t>–</w:t>
      </w:r>
      <w:r>
        <w:t xml:space="preserve"> </w:t>
      </w:r>
      <w:r w:rsidRPr="00A946DC">
        <w:t>Поиск/расширенный поиск сведений об остатках лекарственных препаратов</w:t>
      </w:r>
    </w:p>
    <w:p w:rsidR="00881637" w:rsidRDefault="00881637" w:rsidP="00E35308">
      <w:pPr>
        <w:pStyle w:val="phnormal"/>
      </w:pPr>
      <w:r>
        <w:t xml:space="preserve">По умолчанию при </w:t>
      </w:r>
      <w:r w:rsidR="00006AF2">
        <w:t>переходе в раздел «</w:t>
      </w:r>
      <w:r w:rsidR="005A5F7C">
        <w:t>Остатки</w:t>
      </w:r>
      <w:r w:rsidR="00006AF2">
        <w:t>»,</w:t>
      </w:r>
      <w:r>
        <w:t xml:space="preserve"> на странице поиска отображаются все сохраненные сведения </w:t>
      </w:r>
      <w:r w:rsidR="000B10E7">
        <w:t>об остатках лекарственных препаратов</w:t>
      </w:r>
      <w:r w:rsidR="00006AF2">
        <w:t>, а также информация о дефиците и излишках</w:t>
      </w:r>
      <w:r w:rsidR="000B10E7">
        <w:t>.</w:t>
      </w:r>
    </w:p>
    <w:p w:rsidR="00881637" w:rsidRPr="003224AF" w:rsidRDefault="00881637" w:rsidP="004350CA">
      <w:pPr>
        <w:pStyle w:val="5"/>
      </w:pPr>
      <w:r w:rsidRPr="00D37295">
        <w:t>Простой</w:t>
      </w:r>
      <w:r w:rsidRPr="003224AF">
        <w:t xml:space="preserve"> поиск сведений о перераспределении лекарственных препаратов</w:t>
      </w:r>
    </w:p>
    <w:p w:rsidR="00881637" w:rsidRDefault="00881637" w:rsidP="00E35308">
      <w:pPr>
        <w:pStyle w:val="phnormal"/>
      </w:pPr>
      <w:r>
        <w:t>В верхней части страницы располагаются параметры для поиска сведений о</w:t>
      </w:r>
      <w:r w:rsidR="000B10E7">
        <w:t>б</w:t>
      </w:r>
      <w:r>
        <w:t xml:space="preserve"> </w:t>
      </w:r>
      <w:r w:rsidR="000B10E7">
        <w:t>остатках</w:t>
      </w:r>
      <w:r w:rsidRPr="00C4694D">
        <w:t xml:space="preserve"> </w:t>
      </w:r>
      <w:r>
        <w:t>лекарственных препаратов:</w:t>
      </w:r>
    </w:p>
    <w:p w:rsidR="00881637" w:rsidRPr="00487609" w:rsidRDefault="00D37295" w:rsidP="00D37295">
      <w:pPr>
        <w:pStyle w:val="phlistitemized1"/>
      </w:pPr>
      <w:r>
        <w:lastRenderedPageBreak/>
        <w:t>«</w:t>
      </w:r>
      <w:r w:rsidR="000B10E7">
        <w:t>МНН</w:t>
      </w:r>
      <w:r>
        <w:t>»</w:t>
      </w:r>
      <w:r w:rsidR="00881637" w:rsidRPr="00487609">
        <w:t>;</w:t>
      </w:r>
    </w:p>
    <w:p w:rsidR="00397ED5" w:rsidRDefault="00D37295" w:rsidP="00D37295">
      <w:pPr>
        <w:pStyle w:val="phlistitemized1"/>
      </w:pPr>
      <w:r>
        <w:t>«</w:t>
      </w:r>
      <w:r w:rsidR="000B10E7">
        <w:t>Период ввода остатков в месяц</w:t>
      </w:r>
      <w:r>
        <w:t>»</w:t>
      </w:r>
      <w:r w:rsidR="00791028">
        <w:t>;</w:t>
      </w:r>
    </w:p>
    <w:p w:rsidR="00881637" w:rsidRPr="00487609" w:rsidRDefault="00397ED5" w:rsidP="00D37295">
      <w:pPr>
        <w:pStyle w:val="phlistitemized1"/>
      </w:pPr>
      <w:r>
        <w:t>«Списанные ЛП»</w:t>
      </w:r>
      <w:r w:rsidR="00791028">
        <w:t>.</w:t>
      </w:r>
    </w:p>
    <w:p w:rsidR="00881637" w:rsidRDefault="00881637" w:rsidP="00E35308">
      <w:pPr>
        <w:pStyle w:val="phnormal"/>
      </w:pPr>
      <w:r>
        <w:t xml:space="preserve">Для осуществления поиска </w:t>
      </w:r>
      <w:r w:rsidR="00D41CD0">
        <w:t>сведений об остатках</w:t>
      </w:r>
      <w:r w:rsidR="00D41CD0" w:rsidRPr="00C4694D">
        <w:t xml:space="preserve"> </w:t>
      </w:r>
      <w:r w:rsidR="00D41CD0">
        <w:t>лекарственных препаратов</w:t>
      </w:r>
      <w:r w:rsidR="00006AF2">
        <w:t xml:space="preserve"> необходимо вв</w:t>
      </w:r>
      <w:r>
        <w:t xml:space="preserve">ести нужные параметры и нажать кнопку </w:t>
      </w:r>
      <w:r w:rsidR="00006AF2">
        <w:rPr>
          <w:noProof/>
        </w:rPr>
        <w:drawing>
          <wp:inline distT="0" distB="0" distL="0" distR="0" wp14:anchorId="3B250440" wp14:editId="1620E4CB">
            <wp:extent cx="542925" cy="1714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 необходимо нажать кнопку </w:t>
      </w:r>
      <w:r w:rsidR="008D42A2">
        <w:rPr>
          <w:noProof/>
        </w:rPr>
        <w:drawing>
          <wp:inline distT="0" distB="0" distL="0" distR="0" wp14:anchorId="06F5F58C" wp14:editId="24D9BF5F">
            <wp:extent cx="695325" cy="18097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881637" w:rsidRPr="000B10E7" w:rsidRDefault="000B10E7" w:rsidP="004350CA">
      <w:pPr>
        <w:pStyle w:val="5"/>
      </w:pPr>
      <w:r w:rsidRPr="00D37295">
        <w:t>Расширенный</w:t>
      </w:r>
      <w:r w:rsidRPr="000B10E7">
        <w:t xml:space="preserve"> поиск сведений об остатках </w:t>
      </w:r>
      <w:r w:rsidR="00881637" w:rsidRPr="000B10E7">
        <w:t>лекарственных препаратов</w:t>
      </w:r>
    </w:p>
    <w:p w:rsidR="00881637" w:rsidRPr="00D37295" w:rsidRDefault="00D37295" w:rsidP="00D37295">
      <w:pPr>
        <w:pStyle w:val="phnormal"/>
      </w:pPr>
      <w:r>
        <w:t>Реализована</w:t>
      </w:r>
      <w:r w:rsidR="00881637" w:rsidRPr="00D37295">
        <w:t xml:space="preserve"> возможность расширенного поиска </w:t>
      </w:r>
      <w:r w:rsidR="000B10E7" w:rsidRPr="00D37295">
        <w:t xml:space="preserve">сведений об остатках </w:t>
      </w:r>
      <w:r w:rsidR="00881637" w:rsidRPr="00D37295">
        <w:t xml:space="preserve">лекарственных препаратов. Для осуществления поиска по дополнительным параметрам необходимо нажать </w:t>
      </w:r>
      <w:r>
        <w:t xml:space="preserve">на </w:t>
      </w:r>
      <w:r w:rsidR="00881637" w:rsidRPr="00D37295">
        <w:t xml:space="preserve">кнопку </w:t>
      </w:r>
      <w:r w:rsidR="008D42A2" w:rsidRPr="00D37295">
        <w:rPr>
          <w:noProof/>
        </w:rPr>
        <w:drawing>
          <wp:inline distT="0" distB="0" distL="0" distR="0" wp14:anchorId="508F6C3D" wp14:editId="29383A00">
            <wp:extent cx="1200150" cy="2190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637" w:rsidRPr="00D37295">
        <w:t xml:space="preserve">. На странице откроется окно ввода параметров расширенного поиска </w:t>
      </w:r>
      <w:r>
        <w:t>(</w:t>
      </w:r>
      <w:r w:rsidR="001F03EC">
        <w:fldChar w:fldCharType="begin"/>
      </w:r>
      <w:r w:rsidR="001F03EC">
        <w:instrText xml:space="preserve"> REF _Ref523830564 \h  \* MERGEFORMAT </w:instrText>
      </w:r>
      <w:r w:rsidR="001F03EC">
        <w:fldChar w:fldCharType="separate"/>
      </w:r>
      <w:r w:rsidR="000422E7" w:rsidRPr="000422E7">
        <w:rPr>
          <w:rStyle w:val="phnormal2"/>
        </w:rPr>
        <w:t>Рисунок 37</w:t>
      </w:r>
      <w:r w:rsidR="001F03EC">
        <w:fldChar w:fldCharType="end"/>
      </w:r>
      <w:r>
        <w:rPr>
          <w:rStyle w:val="phnormal2"/>
        </w:rPr>
        <w:t>)</w:t>
      </w:r>
      <w:r w:rsidR="00881637" w:rsidRPr="00D37295">
        <w:t>.</w:t>
      </w:r>
    </w:p>
    <w:p w:rsidR="0091159A" w:rsidRDefault="000B10E7" w:rsidP="00D37295">
      <w:pPr>
        <w:pStyle w:val="phfigure0"/>
      </w:pPr>
      <w:r>
        <w:rPr>
          <w:noProof/>
        </w:rPr>
        <w:drawing>
          <wp:inline distT="0" distB="0" distL="0" distR="0" wp14:anchorId="6D15E3AB" wp14:editId="7BCC16DF">
            <wp:extent cx="5939790" cy="587297"/>
            <wp:effectExtent l="0" t="0" r="381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8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950" w:rsidRDefault="0091159A" w:rsidP="00D37295">
      <w:pPr>
        <w:pStyle w:val="phfiguretitle"/>
      </w:pPr>
      <w:bookmarkStart w:id="222" w:name="_Ref523830564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37</w:t>
      </w:r>
      <w:r w:rsidR="00565D38">
        <w:rPr>
          <w:noProof/>
        </w:rPr>
        <w:fldChar w:fldCharType="end"/>
      </w:r>
      <w:bookmarkEnd w:id="222"/>
      <w:r>
        <w:t xml:space="preserve"> </w:t>
      </w:r>
      <w:r w:rsidR="00D37295">
        <w:t>–</w:t>
      </w:r>
      <w:r>
        <w:t xml:space="preserve"> </w:t>
      </w:r>
      <w:r w:rsidRPr="008B2C49">
        <w:t>Расширенный поиск сведений об остатках лекарственных препаратов</w:t>
      </w:r>
    </w:p>
    <w:p w:rsidR="008B74EB" w:rsidRDefault="008B74EB" w:rsidP="004350CA">
      <w:pPr>
        <w:pStyle w:val="5"/>
      </w:pPr>
      <w:r>
        <w:t xml:space="preserve">Работа с таблицей результатов поиска </w:t>
      </w:r>
    </w:p>
    <w:p w:rsidR="008B74EB" w:rsidRDefault="008B74EB" w:rsidP="00D37295">
      <w:pPr>
        <w:pStyle w:val="phlistitemizedtitle"/>
      </w:pPr>
      <w:r>
        <w:t xml:space="preserve">При работе с таблицей результатов </w:t>
      </w:r>
      <w:r w:rsidR="00D37295">
        <w:t>возможны следующие действия</w:t>
      </w:r>
      <w:r>
        <w:t>:</w:t>
      </w:r>
    </w:p>
    <w:p w:rsidR="008B74EB" w:rsidRDefault="00D37295" w:rsidP="00D37295">
      <w:pPr>
        <w:pStyle w:val="phlistitemized1"/>
      </w:pPr>
      <w:r>
        <w:t>изменение сортировки</w:t>
      </w:r>
      <w:r w:rsidR="008B74EB">
        <w:t xml:space="preserve"> данных в таблице. Для изменения сортировки в таблице, необходимо нажать на заголовок столбца, по которому требуется сортировать данные. Первое нажатие сортирует по во</w:t>
      </w:r>
      <w:r w:rsidR="000812CB">
        <w:t>зрастанию, второе – по убывани</w:t>
      </w:r>
      <w:r w:rsidR="00876BD4">
        <w:t>ю</w:t>
      </w:r>
      <w:r w:rsidR="000812CB">
        <w:t>;</w:t>
      </w:r>
    </w:p>
    <w:p w:rsidR="008B74EB" w:rsidRDefault="00D37295" w:rsidP="00D37295">
      <w:pPr>
        <w:pStyle w:val="phlistitemized1"/>
      </w:pPr>
      <w:r>
        <w:t>переход</w:t>
      </w:r>
      <w:r w:rsidR="008B74EB">
        <w:t xml:space="preserve"> к искомой записи. Для перехода к </w:t>
      </w:r>
      <w:r w:rsidR="0016245D">
        <w:t>необходимой</w:t>
      </w:r>
      <w:r w:rsidR="008B74EB">
        <w:t xml:space="preserve"> записи</w:t>
      </w:r>
      <w:r w:rsidR="0016245D">
        <w:t>,</w:t>
      </w:r>
      <w:r w:rsidR="008B74EB">
        <w:t xml:space="preserve"> следует нажать </w:t>
      </w:r>
      <w:r w:rsidR="0016245D">
        <w:t xml:space="preserve">на </w:t>
      </w:r>
      <w:r w:rsidR="008B74EB">
        <w:t xml:space="preserve">кнопку просмотра </w:t>
      </w:r>
      <w:r w:rsidR="008B74EB">
        <w:rPr>
          <w:noProof/>
          <w:lang w:eastAsia="ru-RU"/>
        </w:rPr>
        <w:drawing>
          <wp:inline distT="0" distB="0" distL="0" distR="0" wp14:anchorId="5F965DAC" wp14:editId="269488A5">
            <wp:extent cx="259308" cy="196124"/>
            <wp:effectExtent l="0" t="0" r="7620" b="0"/>
            <wp:docPr id="42" name="Рисунок 42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74" cy="19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</w:t>
      </w:r>
      <w:r w:rsidR="008B74EB">
        <w:t xml:space="preserve"> соответствующей записи в таблице результатов.</w:t>
      </w:r>
    </w:p>
    <w:p w:rsidR="00D363A7" w:rsidRDefault="00D363A7" w:rsidP="00D37295">
      <w:pPr>
        <w:pStyle w:val="4"/>
        <w:ind w:left="1985" w:hanging="1265"/>
      </w:pPr>
      <w:r>
        <w:t>Блок «</w:t>
      </w:r>
      <w:r w:rsidRPr="00D37295">
        <w:t>Сведения</w:t>
      </w:r>
      <w:r>
        <w:t xml:space="preserve"> об остатках лекарственных препаратов»</w:t>
      </w:r>
    </w:p>
    <w:p w:rsidR="00D363A7" w:rsidRPr="00D37295" w:rsidRDefault="00D363A7" w:rsidP="00D37295">
      <w:pPr>
        <w:pStyle w:val="phnormal"/>
        <w:rPr>
          <w:rStyle w:val="phnormal2"/>
        </w:rPr>
      </w:pPr>
      <w:r w:rsidRPr="00D37295">
        <w:rPr>
          <w:rStyle w:val="phnormal2"/>
        </w:rPr>
        <w:t>Блок предназначен для отображения информации о</w:t>
      </w:r>
      <w:r w:rsidR="00115A51" w:rsidRPr="00D37295">
        <w:rPr>
          <w:rStyle w:val="phnormal2"/>
        </w:rPr>
        <w:t xml:space="preserve"> внесенных в Систему</w:t>
      </w:r>
      <w:r w:rsidR="003224AF" w:rsidRPr="00D37295">
        <w:rPr>
          <w:rStyle w:val="phnormal2"/>
        </w:rPr>
        <w:t xml:space="preserve"> </w:t>
      </w:r>
      <w:r w:rsidRPr="00D37295">
        <w:rPr>
          <w:rStyle w:val="phnormal2"/>
        </w:rPr>
        <w:t>ос</w:t>
      </w:r>
      <w:r w:rsidR="008D42A2" w:rsidRPr="00D37295">
        <w:rPr>
          <w:rStyle w:val="phnormal2"/>
        </w:rPr>
        <w:t>татках лекарственных препаратов</w:t>
      </w:r>
      <w:r w:rsidRPr="00D37295">
        <w:rPr>
          <w:rStyle w:val="phnormal2"/>
        </w:rPr>
        <w:t>. Таблица состоит из следующих столбцов:</w:t>
      </w:r>
    </w:p>
    <w:p w:rsidR="00D363A7" w:rsidRDefault="00D37295" w:rsidP="00D37295">
      <w:pPr>
        <w:pStyle w:val="phlistitemized1"/>
      </w:pPr>
      <w:r>
        <w:t>«</w:t>
      </w:r>
      <w:r w:rsidR="00D363A7">
        <w:t>МНН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Л</w:t>
      </w:r>
      <w:r w:rsidR="00D363A7">
        <w:t>екарственная форма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Д</w:t>
      </w:r>
      <w:r w:rsidR="00D363A7">
        <w:t>озировка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К</w:t>
      </w:r>
      <w:r w:rsidR="00D363A7">
        <w:t>оличество доз в упаковке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lastRenderedPageBreak/>
        <w:t>«</w:t>
      </w:r>
      <w:r w:rsidR="008D42A2">
        <w:t>Т</w:t>
      </w:r>
      <w:r w:rsidR="00D363A7">
        <w:t>орговое наименование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С</w:t>
      </w:r>
      <w:r w:rsidR="00D363A7">
        <w:t>ерия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С</w:t>
      </w:r>
      <w:r w:rsidR="00D363A7">
        <w:t>рок годности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К</w:t>
      </w:r>
      <w:r w:rsidR="00D363A7">
        <w:t>ол</w:t>
      </w:r>
      <w:r w:rsidR="008D42A2">
        <w:t xml:space="preserve">ичество в поставке, </w:t>
      </w:r>
      <w:proofErr w:type="spellStart"/>
      <w:r w:rsidR="008D42A2">
        <w:t>уп</w:t>
      </w:r>
      <w:proofErr w:type="spellEnd"/>
      <w:r w:rsidR="008D42A2">
        <w:t>.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О</w:t>
      </w:r>
      <w:r w:rsidR="00D363A7">
        <w:t xml:space="preserve">статок, </w:t>
      </w:r>
      <w:proofErr w:type="spellStart"/>
      <w:r w:rsidR="00D363A7">
        <w:t>уп</w:t>
      </w:r>
      <w:proofErr w:type="spellEnd"/>
      <w:r w:rsidR="00D363A7">
        <w:t>.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Д</w:t>
      </w:r>
      <w:r w:rsidR="00D363A7">
        <w:t>ата изменения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С</w:t>
      </w:r>
      <w:r w:rsidR="00D363A7">
        <w:t>татус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Исполнитель</w:t>
      </w:r>
      <w:r>
        <w:t>»</w:t>
      </w:r>
      <w:r w:rsidR="00D363A7">
        <w:t>;</w:t>
      </w:r>
    </w:p>
    <w:p w:rsidR="00D363A7" w:rsidRDefault="00D37295" w:rsidP="00D37295">
      <w:pPr>
        <w:pStyle w:val="phlistitemized1"/>
      </w:pPr>
      <w:r>
        <w:t>«</w:t>
      </w:r>
      <w:r w:rsidR="008D42A2">
        <w:t>Т</w:t>
      </w:r>
      <w:r w:rsidR="00D363A7">
        <w:t>елефон</w:t>
      </w:r>
      <w:r>
        <w:t>»</w:t>
      </w:r>
      <w:r w:rsidR="00D363A7">
        <w:t>;</w:t>
      </w:r>
    </w:p>
    <w:p w:rsidR="00C5232E" w:rsidRDefault="00D37295" w:rsidP="00D37295">
      <w:pPr>
        <w:pStyle w:val="phlistitemized1"/>
      </w:pPr>
      <w:r>
        <w:t>«</w:t>
      </w:r>
      <w:r w:rsidR="008D42A2">
        <w:t>С</w:t>
      </w:r>
      <w:r w:rsidR="00D363A7">
        <w:t>убъект</w:t>
      </w:r>
      <w:r>
        <w:t>»</w:t>
      </w:r>
      <w:r w:rsidR="00D363A7">
        <w:t>.</w:t>
      </w:r>
    </w:p>
    <w:p w:rsidR="00C40ADC" w:rsidRPr="00866BDB" w:rsidRDefault="00D37295" w:rsidP="00BE7DCD">
      <w:pPr>
        <w:pStyle w:val="phnormal"/>
        <w:rPr>
          <w:rStyle w:val="phnormal2"/>
        </w:rPr>
      </w:pPr>
      <w:r>
        <w:rPr>
          <w:rStyle w:val="phnormal2"/>
        </w:rPr>
        <w:t>Для того</w:t>
      </w:r>
      <w:r w:rsidR="008D42A2" w:rsidRPr="00866BDB">
        <w:rPr>
          <w:rStyle w:val="phnormal2"/>
        </w:rPr>
        <w:t xml:space="preserve"> чтобы заполнить информацию об остатках лекарственных препаратов, необходимо нажать на кнопку </w:t>
      </w:r>
      <w:r w:rsidR="003B2FA3" w:rsidRPr="00866BDB">
        <w:rPr>
          <w:rStyle w:val="phnormal2"/>
          <w:noProof/>
        </w:rPr>
        <w:drawing>
          <wp:inline distT="0" distB="0" distL="0" distR="0" wp14:anchorId="2B4AF0C4" wp14:editId="75036C56">
            <wp:extent cx="762000" cy="2190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6579" t="18421" r="5702" b="21053"/>
                    <a:stretch/>
                  </pic:blipFill>
                  <pic:spPr bwMode="auto">
                    <a:xfrm>
                      <a:off x="0" y="0"/>
                      <a:ext cx="773750" cy="222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2FA3" w:rsidRPr="00866BDB">
        <w:rPr>
          <w:rStyle w:val="phnormal2"/>
        </w:rPr>
        <w:t xml:space="preserve">, а затем на кнопку </w:t>
      </w:r>
      <w:r w:rsidR="008D42A2" w:rsidRPr="00866BDB">
        <w:rPr>
          <w:rStyle w:val="phnormal2"/>
          <w:noProof/>
        </w:rPr>
        <w:drawing>
          <wp:inline distT="0" distB="0" distL="0" distR="0" wp14:anchorId="1F6016FB" wp14:editId="445E58DA">
            <wp:extent cx="857250" cy="2286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42A2" w:rsidRPr="00866BDB">
        <w:rPr>
          <w:rStyle w:val="phnormal2"/>
        </w:rPr>
        <w:t>. Будет открыто</w:t>
      </w:r>
      <w:r w:rsidR="00C5232E" w:rsidRPr="00866BDB">
        <w:rPr>
          <w:rStyle w:val="phnormal2"/>
        </w:rPr>
        <w:t xml:space="preserve"> окно «Внесение сведений об остатках лекарственных препаратов»</w:t>
      </w:r>
      <w:r>
        <w:rPr>
          <w:rStyle w:val="phnormal2"/>
        </w:rPr>
        <w:t xml:space="preserve"> (</w:t>
      </w:r>
      <w:r w:rsidR="00565D38">
        <w:rPr>
          <w:rStyle w:val="phnormal2"/>
        </w:rPr>
        <w:fldChar w:fldCharType="begin"/>
      </w:r>
      <w:r>
        <w:rPr>
          <w:rStyle w:val="phnormal2"/>
        </w:rPr>
        <w:instrText xml:space="preserve"> REF _Ref524080822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38</w:t>
      </w:r>
      <w:r w:rsidR="00565D38">
        <w:rPr>
          <w:rStyle w:val="phnormal2"/>
        </w:rPr>
        <w:fldChar w:fldCharType="end"/>
      </w:r>
      <w:r>
        <w:rPr>
          <w:rStyle w:val="phnormal2"/>
        </w:rPr>
        <w:t>).</w:t>
      </w:r>
    </w:p>
    <w:p w:rsidR="0036726F" w:rsidRPr="00866BDB" w:rsidRDefault="00612C1C" w:rsidP="00D37295">
      <w:pPr>
        <w:pStyle w:val="phfigure0"/>
        <w:rPr>
          <w:rStyle w:val="phnormal2"/>
        </w:rPr>
      </w:pPr>
      <w:r>
        <w:rPr>
          <w:rStyle w:val="phnormal2"/>
          <w:noProof/>
        </w:rPr>
        <w:drawing>
          <wp:inline distT="0" distB="0" distL="0" distR="0">
            <wp:extent cx="6217920" cy="2834640"/>
            <wp:effectExtent l="0" t="0" r="0" b="381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ADC" w:rsidRDefault="0036726F" w:rsidP="00D37295">
      <w:pPr>
        <w:pStyle w:val="phfiguretitle"/>
      </w:pPr>
      <w:bookmarkStart w:id="223" w:name="_Ref524080822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38</w:t>
      </w:r>
      <w:r w:rsidR="00565D38">
        <w:rPr>
          <w:noProof/>
        </w:rPr>
        <w:fldChar w:fldCharType="end"/>
      </w:r>
      <w:bookmarkEnd w:id="223"/>
      <w:r>
        <w:t xml:space="preserve"> </w:t>
      </w:r>
      <w:r w:rsidR="00D37295">
        <w:t>–</w:t>
      </w:r>
      <w:r>
        <w:t xml:space="preserve"> </w:t>
      </w:r>
      <w:r w:rsidRPr="001E32CC">
        <w:t>Окно «Внесение сведений об остатках лекарственных препаратов»</w:t>
      </w:r>
    </w:p>
    <w:p w:rsidR="00C40ADC" w:rsidRPr="00866BDB" w:rsidRDefault="00D37295" w:rsidP="00BE7DCD">
      <w:pPr>
        <w:pStyle w:val="phnormal"/>
        <w:rPr>
          <w:rStyle w:val="phnormal2"/>
        </w:rPr>
      </w:pPr>
      <w:r>
        <w:rPr>
          <w:rStyle w:val="phnormal2"/>
        </w:rPr>
        <w:t>Перед тем</w:t>
      </w:r>
      <w:r w:rsidR="00C40ADC" w:rsidRPr="00866BDB">
        <w:rPr>
          <w:rStyle w:val="phnormal2"/>
        </w:rPr>
        <w:t xml:space="preserve"> как начать ввод информации об остатках лекарственных препаратов, необходимо выбрать период ввода остатков, указать адрес электронной почты и номер телефона. После ввода контактной информации, </w:t>
      </w:r>
      <w:r w:rsidR="006927AE">
        <w:rPr>
          <w:rStyle w:val="phnormal2"/>
        </w:rPr>
        <w:t>станет дост</w:t>
      </w:r>
      <w:r w:rsidR="00381FD1">
        <w:rPr>
          <w:rStyle w:val="phnormal2"/>
        </w:rPr>
        <w:t>у</w:t>
      </w:r>
      <w:r w:rsidR="006927AE">
        <w:rPr>
          <w:rStyle w:val="phnormal2"/>
        </w:rPr>
        <w:t>пна</w:t>
      </w:r>
      <w:r w:rsidR="00C40ADC" w:rsidRPr="00866BDB">
        <w:rPr>
          <w:rStyle w:val="phnormal2"/>
        </w:rPr>
        <w:t xml:space="preserve"> </w:t>
      </w:r>
      <w:r w:rsidR="00C40ADC" w:rsidRPr="00866BDB">
        <w:rPr>
          <w:rStyle w:val="phnormal2"/>
          <w:noProof/>
        </w:rPr>
        <w:drawing>
          <wp:inline distT="0" distB="0" distL="0" distR="0" wp14:anchorId="2EE6D8A1" wp14:editId="69116BF5">
            <wp:extent cx="914400" cy="228600"/>
            <wp:effectExtent l="0" t="0" r="0" b="0"/>
            <wp:docPr id="227" name="Рисунок 1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08" b="14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ADC" w:rsidRPr="00866BDB">
        <w:rPr>
          <w:rStyle w:val="phnormal2"/>
        </w:rPr>
        <w:t>.</w:t>
      </w:r>
    </w:p>
    <w:p w:rsidR="00C40ADC" w:rsidRPr="00866BDB" w:rsidRDefault="00DA3E73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При нажатии на кнопку</w:t>
      </w:r>
      <w:r w:rsidR="0057264E" w:rsidRPr="00866BDB">
        <w:rPr>
          <w:rStyle w:val="phnormal2"/>
        </w:rPr>
        <w:t xml:space="preserve"> </w:t>
      </w:r>
      <w:r w:rsidR="0057264E" w:rsidRPr="00866BDB">
        <w:rPr>
          <w:rStyle w:val="phnormal2"/>
          <w:noProof/>
        </w:rPr>
        <w:drawing>
          <wp:inline distT="0" distB="0" distL="0" distR="0" wp14:anchorId="17BB7602" wp14:editId="0DAAEEEA">
            <wp:extent cx="914400" cy="228600"/>
            <wp:effectExtent l="0" t="0" r="0" b="0"/>
            <wp:docPr id="284" name="Рисунок 1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08" b="14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>, в таблице автоматически будут отображены все препараты, которые были поставлены в регион.</w:t>
      </w:r>
    </w:p>
    <w:p w:rsidR="00092991" w:rsidRPr="00866BDB" w:rsidRDefault="00092991" w:rsidP="00D37295">
      <w:pPr>
        <w:pStyle w:val="phlistitemizedtitle"/>
        <w:rPr>
          <w:rStyle w:val="phnormal2"/>
        </w:rPr>
      </w:pPr>
      <w:r w:rsidRPr="00866BDB">
        <w:rPr>
          <w:rStyle w:val="phnormal2"/>
        </w:rPr>
        <w:lastRenderedPageBreak/>
        <w:t>Таблица состоит из следующих полей:</w:t>
      </w:r>
    </w:p>
    <w:p w:rsidR="00092991" w:rsidRDefault="00D37295" w:rsidP="00D37295">
      <w:pPr>
        <w:pStyle w:val="phlistitemized1"/>
      </w:pPr>
      <w:r>
        <w:t>«</w:t>
      </w:r>
      <w:r w:rsidR="00092991">
        <w:t>МНН</w:t>
      </w:r>
      <w:r>
        <w:t>»</w:t>
      </w:r>
      <w:r w:rsidR="00092991">
        <w:t>;</w:t>
      </w:r>
    </w:p>
    <w:p w:rsidR="00092991" w:rsidRDefault="00D37295" w:rsidP="00D37295">
      <w:pPr>
        <w:pStyle w:val="phlistitemized1"/>
      </w:pPr>
      <w:r>
        <w:t>«</w:t>
      </w:r>
      <w:r w:rsidR="003B2FA3">
        <w:t>Л</w:t>
      </w:r>
      <w:r w:rsidR="00092991">
        <w:t>екарственная форма</w:t>
      </w:r>
      <w:r>
        <w:t>»</w:t>
      </w:r>
      <w:r w:rsidR="00092991">
        <w:t>;</w:t>
      </w:r>
    </w:p>
    <w:p w:rsidR="00092991" w:rsidRDefault="00D37295" w:rsidP="00D37295">
      <w:pPr>
        <w:pStyle w:val="phlistitemized1"/>
      </w:pPr>
      <w:r>
        <w:t>«</w:t>
      </w:r>
      <w:r w:rsidR="003B2FA3">
        <w:t>Д</w:t>
      </w:r>
      <w:r w:rsidR="00092991">
        <w:t>озировка</w:t>
      </w:r>
      <w:r>
        <w:t>»</w:t>
      </w:r>
      <w:r w:rsidR="00092991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Торговое наименование</w:t>
      </w:r>
      <w:r>
        <w:t>»</w:t>
      </w:r>
      <w:r w:rsidR="003B2FA3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Количество доз в упаковке</w:t>
      </w:r>
      <w:r>
        <w:t>»</w:t>
      </w:r>
      <w:r w:rsidR="003B2FA3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Серия</w:t>
      </w:r>
      <w:r>
        <w:t>»</w:t>
      </w:r>
      <w:r w:rsidR="003B2FA3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Срок годности</w:t>
      </w:r>
      <w:r>
        <w:t>»</w:t>
      </w:r>
      <w:r w:rsidR="003B2FA3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Единицы измерения, ГК</w:t>
      </w:r>
      <w:r>
        <w:t>»</w:t>
      </w:r>
      <w:r w:rsidR="00554259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Цена лекарственного препарата</w:t>
      </w:r>
      <w:r>
        <w:t>»</w:t>
      </w:r>
      <w:r w:rsidR="003B2FA3">
        <w:t>;</w:t>
      </w:r>
    </w:p>
    <w:p w:rsidR="003B2FA3" w:rsidRDefault="00D37295" w:rsidP="00D37295">
      <w:pPr>
        <w:pStyle w:val="phlistitemized1"/>
      </w:pPr>
      <w:r>
        <w:t>«</w:t>
      </w:r>
      <w:r w:rsidR="003B2FA3">
        <w:t>Количество в поставке</w:t>
      </w:r>
      <w:r w:rsidR="00554259">
        <w:t xml:space="preserve">, </w:t>
      </w:r>
      <w:proofErr w:type="spellStart"/>
      <w:r w:rsidR="00554259">
        <w:t>уп</w:t>
      </w:r>
      <w:proofErr w:type="spellEnd"/>
      <w:r w:rsidR="00554259">
        <w:t>.</w:t>
      </w:r>
      <w:r>
        <w:t>»</w:t>
      </w:r>
      <w:r w:rsidR="003B2FA3">
        <w:t>;</w:t>
      </w:r>
    </w:p>
    <w:p w:rsidR="00554259" w:rsidRDefault="00D37295" w:rsidP="00D37295">
      <w:pPr>
        <w:pStyle w:val="phlistitemized1"/>
      </w:pPr>
      <w:r>
        <w:t>«</w:t>
      </w:r>
      <w:r w:rsidR="00554259">
        <w:t xml:space="preserve">Остаток, </w:t>
      </w:r>
      <w:proofErr w:type="spellStart"/>
      <w:r w:rsidR="00554259">
        <w:t>уп</w:t>
      </w:r>
      <w:proofErr w:type="spellEnd"/>
      <w:r w:rsidR="00554259">
        <w:t>.</w:t>
      </w:r>
      <w:r>
        <w:t>»</w:t>
      </w:r>
      <w:r w:rsidR="00554259">
        <w:t>;</w:t>
      </w:r>
    </w:p>
    <w:p w:rsidR="00554259" w:rsidRDefault="00D37295" w:rsidP="00D37295">
      <w:pPr>
        <w:pStyle w:val="phlistitemized1"/>
      </w:pPr>
      <w:r>
        <w:t>«</w:t>
      </w:r>
      <w:r w:rsidR="00DA3E73">
        <w:t>О</w:t>
      </w:r>
      <w:r w:rsidR="00554259">
        <w:t>статок, ЕИ, ГК</w:t>
      </w:r>
      <w:r>
        <w:t>»</w:t>
      </w:r>
      <w:r w:rsidR="00554259">
        <w:t>;</w:t>
      </w:r>
    </w:p>
    <w:p w:rsidR="00554259" w:rsidRDefault="00D37295" w:rsidP="00D37295">
      <w:pPr>
        <w:pStyle w:val="phlistitemized1"/>
      </w:pPr>
      <w:r>
        <w:t>«</w:t>
      </w:r>
      <w:r w:rsidR="00554259" w:rsidRPr="00554259">
        <w:t>Среднемесячный расход, ЕИ, ГК</w:t>
      </w:r>
      <w:r>
        <w:t>»</w:t>
      </w:r>
      <w:r w:rsidR="00554259">
        <w:t>;</w:t>
      </w:r>
    </w:p>
    <w:p w:rsidR="00092991" w:rsidRDefault="00D37295" w:rsidP="00D37295">
      <w:pPr>
        <w:pStyle w:val="phlistitemized1"/>
      </w:pPr>
      <w:r>
        <w:t>«</w:t>
      </w:r>
      <w:r w:rsidR="00554259">
        <w:t>Т</w:t>
      </w:r>
      <w:r w:rsidR="00092991">
        <w:t>оварный запас, мес.</w:t>
      </w:r>
      <w:r>
        <w:t>»</w:t>
      </w:r>
      <w:r w:rsidR="00092991">
        <w:t>;</w:t>
      </w:r>
    </w:p>
    <w:p w:rsidR="009C7068" w:rsidRDefault="00D37295" w:rsidP="00D37295">
      <w:pPr>
        <w:pStyle w:val="phlistitemized1"/>
      </w:pPr>
      <w:r>
        <w:t>«</w:t>
      </w:r>
      <w:r w:rsidR="00554259">
        <w:t>П</w:t>
      </w:r>
      <w:r w:rsidR="00092991">
        <w:t>римечания</w:t>
      </w:r>
      <w:r>
        <w:t>»</w:t>
      </w:r>
      <w:r w:rsidR="00092991">
        <w:t>.</w:t>
      </w:r>
    </w:p>
    <w:p w:rsidR="00DA3E73" w:rsidRDefault="009A27FD" w:rsidP="004350CA">
      <w:pPr>
        <w:pStyle w:val="a9"/>
      </w:pPr>
      <w:r>
        <w:t>Все поля</w:t>
      </w:r>
      <w:r w:rsidR="005443CF">
        <w:t xml:space="preserve"> в</w:t>
      </w:r>
      <w:r w:rsidR="009C7068">
        <w:t xml:space="preserve"> таблице заполнены автоматически, кроме «Остаток, </w:t>
      </w:r>
      <w:proofErr w:type="spellStart"/>
      <w:r w:rsidR="009C7068">
        <w:t>уп</w:t>
      </w:r>
      <w:proofErr w:type="spellEnd"/>
      <w:r w:rsidR="005443CF">
        <w:t>.</w:t>
      </w:r>
      <w:r w:rsidR="009C7068">
        <w:t>»</w:t>
      </w:r>
      <w:r w:rsidR="005443CF">
        <w:t xml:space="preserve"> и «Среднемесячный расход ЕИ, ГК». Данные поля необходимо заполнить вручную.</w:t>
      </w:r>
      <w:r w:rsidR="009C7068">
        <w:t xml:space="preserve"> </w:t>
      </w:r>
    </w:p>
    <w:p w:rsidR="0036726F" w:rsidRDefault="00612C1C" w:rsidP="00D37295">
      <w:pPr>
        <w:pStyle w:val="phfigure0"/>
      </w:pPr>
      <w:r>
        <w:rPr>
          <w:noProof/>
        </w:rPr>
        <w:drawing>
          <wp:inline distT="0" distB="0" distL="0" distR="0">
            <wp:extent cx="6210935" cy="1268095"/>
            <wp:effectExtent l="0" t="0" r="0" b="8255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3CF" w:rsidRDefault="0036726F" w:rsidP="00D37295">
      <w:pPr>
        <w:pStyle w:val="phfiguretitle"/>
      </w:pPr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39</w:t>
      </w:r>
      <w:r w:rsidR="00565D38">
        <w:rPr>
          <w:noProof/>
        </w:rPr>
        <w:fldChar w:fldCharType="end"/>
      </w:r>
      <w:r>
        <w:t xml:space="preserve"> </w:t>
      </w:r>
      <w:r w:rsidR="00D37295">
        <w:t>–</w:t>
      </w:r>
      <w:r>
        <w:t xml:space="preserve"> </w:t>
      </w:r>
      <w:r w:rsidRPr="00B567FF">
        <w:t>Внесение сведений об остатках лекарственных препаратов</w:t>
      </w:r>
    </w:p>
    <w:p w:rsidR="005443CF" w:rsidRPr="00D37295" w:rsidRDefault="005443CF" w:rsidP="00D37295">
      <w:pPr>
        <w:pStyle w:val="phnormal"/>
        <w:rPr>
          <w:rStyle w:val="phnormal2"/>
        </w:rPr>
      </w:pPr>
      <w:r w:rsidRPr="00D37295">
        <w:rPr>
          <w:rStyle w:val="phnormal2"/>
        </w:rPr>
        <w:t xml:space="preserve">Если в таблице не во всех строках внесена информация в поля «Остаток, </w:t>
      </w:r>
      <w:proofErr w:type="spellStart"/>
      <w:r w:rsidRPr="00D37295">
        <w:rPr>
          <w:rStyle w:val="phnormal2"/>
        </w:rPr>
        <w:t>уп</w:t>
      </w:r>
      <w:proofErr w:type="spellEnd"/>
      <w:r w:rsidRPr="00D37295">
        <w:rPr>
          <w:rStyle w:val="phnormal2"/>
        </w:rPr>
        <w:t xml:space="preserve">.» и «Среднемесячный расход ЕИ, ГК», можно нажать на кнопку </w:t>
      </w:r>
      <w:r w:rsidRPr="00D37295">
        <w:rPr>
          <w:rStyle w:val="phnormal2"/>
          <w:noProof/>
        </w:rPr>
        <w:drawing>
          <wp:inline distT="0" distB="0" distL="0" distR="0" wp14:anchorId="0C720FD6" wp14:editId="0ED63E71">
            <wp:extent cx="1241946" cy="165735"/>
            <wp:effectExtent l="0" t="0" r="0" b="571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t="13778" r="4027" b="19231"/>
                    <a:stretch/>
                  </pic:blipFill>
                  <pic:spPr bwMode="auto">
                    <a:xfrm>
                      <a:off x="0" y="0"/>
                      <a:ext cx="1243220" cy="16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37295">
        <w:rPr>
          <w:rStyle w:val="phnormal2"/>
        </w:rPr>
        <w:t xml:space="preserve"> </w:t>
      </w:r>
      <w:r w:rsidR="00D37295" w:rsidRPr="00D37295">
        <w:rPr>
          <w:rStyle w:val="phnormal2"/>
        </w:rPr>
        <w:t>и информация будет сохранена в С</w:t>
      </w:r>
      <w:r w:rsidRPr="00D37295">
        <w:rPr>
          <w:rStyle w:val="phnormal2"/>
        </w:rPr>
        <w:t>истеме, а статус остатков л</w:t>
      </w:r>
      <w:r w:rsidR="00D37295" w:rsidRPr="00D37295">
        <w:rPr>
          <w:rStyle w:val="phnormal2"/>
        </w:rPr>
        <w:t xml:space="preserve">екарственных препаратов будет </w:t>
      </w:r>
      <w:r w:rsidRPr="00D37295">
        <w:rPr>
          <w:rStyle w:val="phnormal2"/>
        </w:rPr>
        <w:t>«Черновик».</w:t>
      </w:r>
    </w:p>
    <w:p w:rsidR="005443CF" w:rsidRPr="00D37295" w:rsidRDefault="005443CF" w:rsidP="00D37295">
      <w:pPr>
        <w:pStyle w:val="phnormal"/>
        <w:rPr>
          <w:rStyle w:val="phnormal2"/>
        </w:rPr>
      </w:pPr>
      <w:r w:rsidRPr="00D37295">
        <w:rPr>
          <w:rStyle w:val="phnormal2"/>
        </w:rPr>
        <w:t xml:space="preserve">Когда все поля в таблице заполнены, необходимо нажать на кнопку </w:t>
      </w:r>
      <w:r w:rsidRPr="00D37295">
        <w:rPr>
          <w:rStyle w:val="phnormal2"/>
          <w:noProof/>
        </w:rPr>
        <w:drawing>
          <wp:inline distT="0" distB="0" distL="0" distR="0" wp14:anchorId="4C262348" wp14:editId="6E245DC4">
            <wp:extent cx="676275" cy="209550"/>
            <wp:effectExtent l="0" t="0" r="9525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7295">
        <w:rPr>
          <w:rStyle w:val="phnormal2"/>
        </w:rPr>
        <w:t xml:space="preserve"> и статус остатков лекарственных препаратов будет </w:t>
      </w:r>
      <w:r w:rsidR="004B6720" w:rsidRPr="00D37295">
        <w:rPr>
          <w:rStyle w:val="phnormal2"/>
        </w:rPr>
        <w:t xml:space="preserve">изменен на </w:t>
      </w:r>
      <w:r w:rsidRPr="00D37295">
        <w:rPr>
          <w:rStyle w:val="phnormal2"/>
        </w:rPr>
        <w:t>«Утверждено». При этом будет сохранена возможность редактирования сведений об остатках лекарственных препаратов.</w:t>
      </w:r>
    </w:p>
    <w:p w:rsidR="00FA054B" w:rsidRPr="00D37295" w:rsidRDefault="00FA054B" w:rsidP="00D37295">
      <w:pPr>
        <w:pStyle w:val="phnormal"/>
        <w:rPr>
          <w:rStyle w:val="phnormal2"/>
        </w:rPr>
      </w:pPr>
      <w:r w:rsidRPr="00D37295">
        <w:rPr>
          <w:rStyle w:val="phnormal2"/>
        </w:rPr>
        <w:lastRenderedPageBreak/>
        <w:t xml:space="preserve">При заполнении </w:t>
      </w:r>
      <w:r w:rsidR="0036726F" w:rsidRPr="00D37295">
        <w:rPr>
          <w:rStyle w:val="phnormal2"/>
        </w:rPr>
        <w:t>нового отчетного</w:t>
      </w:r>
      <w:r w:rsidRPr="00D37295">
        <w:rPr>
          <w:rStyle w:val="phnormal2"/>
        </w:rPr>
        <w:t xml:space="preserve"> периода, информация о</w:t>
      </w:r>
      <w:r w:rsidR="0036726F" w:rsidRPr="00D37295">
        <w:rPr>
          <w:rStyle w:val="phnormal2"/>
        </w:rPr>
        <w:t xml:space="preserve"> лекарственных препаратах</w:t>
      </w:r>
      <w:r w:rsidRPr="00D37295">
        <w:rPr>
          <w:rStyle w:val="phnormal2"/>
        </w:rPr>
        <w:t xml:space="preserve">, </w:t>
      </w:r>
      <w:r w:rsidR="0036726F" w:rsidRPr="00D37295">
        <w:rPr>
          <w:rStyle w:val="phnormal2"/>
        </w:rPr>
        <w:t xml:space="preserve">заполненных в предыдущем отчетном периоде, </w:t>
      </w:r>
      <w:r w:rsidRPr="00D37295">
        <w:rPr>
          <w:rStyle w:val="phnormal2"/>
        </w:rPr>
        <w:t>переносится</w:t>
      </w:r>
      <w:r w:rsidR="0036726F" w:rsidRPr="00D37295">
        <w:rPr>
          <w:rStyle w:val="phnormal2"/>
        </w:rPr>
        <w:t xml:space="preserve"> автоматически</w:t>
      </w:r>
      <w:r w:rsidR="00D37295">
        <w:rPr>
          <w:rStyle w:val="phnormal2"/>
        </w:rPr>
        <w:t>. Также</w:t>
      </w:r>
      <w:r w:rsidRPr="00D37295">
        <w:rPr>
          <w:rStyle w:val="phnormal2"/>
        </w:rPr>
        <w:t xml:space="preserve"> если в </w:t>
      </w:r>
      <w:r w:rsidR="0036726F" w:rsidRPr="00D37295">
        <w:rPr>
          <w:rStyle w:val="phnormal2"/>
        </w:rPr>
        <w:t>предыдущем отчетном периоде были загружены поставки</w:t>
      </w:r>
      <w:r w:rsidRPr="00D37295">
        <w:rPr>
          <w:rStyle w:val="phnormal2"/>
        </w:rPr>
        <w:t xml:space="preserve"> лекарственных препаратов от </w:t>
      </w:r>
      <w:r w:rsidR="0003120D" w:rsidRPr="00D37295">
        <w:rPr>
          <w:rStyle w:val="phnormal2"/>
        </w:rPr>
        <w:t xml:space="preserve">Системы </w:t>
      </w:r>
      <w:r w:rsidR="007A625B">
        <w:rPr>
          <w:rStyle w:val="phnormal2"/>
        </w:rPr>
        <w:t>АХД, то информация о</w:t>
      </w:r>
      <w:r w:rsidRPr="00D37295">
        <w:rPr>
          <w:rStyle w:val="phnormal2"/>
        </w:rPr>
        <w:t xml:space="preserve"> новых препаратах будет </w:t>
      </w:r>
      <w:r w:rsidR="0036726F" w:rsidRPr="00D37295">
        <w:rPr>
          <w:rStyle w:val="phnormal2"/>
        </w:rPr>
        <w:t>отображена</w:t>
      </w:r>
      <w:r w:rsidRPr="00D37295">
        <w:rPr>
          <w:rStyle w:val="phnormal2"/>
        </w:rPr>
        <w:t xml:space="preserve"> в следующем отчетном периоде.</w:t>
      </w:r>
    </w:p>
    <w:p w:rsidR="0036726F" w:rsidRPr="00D37295" w:rsidRDefault="00D37295" w:rsidP="00D37295">
      <w:pPr>
        <w:pStyle w:val="phnormal"/>
        <w:rPr>
          <w:rStyle w:val="phnormal2"/>
        </w:rPr>
      </w:pPr>
      <w:r>
        <w:rPr>
          <w:rStyle w:val="phnormal2"/>
        </w:rPr>
        <w:t>В случае</w:t>
      </w:r>
      <w:r w:rsidR="0036726F" w:rsidRPr="00D37295">
        <w:rPr>
          <w:rStyle w:val="phnormal2"/>
        </w:rPr>
        <w:t xml:space="preserve"> если при нажатии на кнопку </w:t>
      </w:r>
      <w:r w:rsidR="0036726F" w:rsidRPr="00D37295">
        <w:rPr>
          <w:rStyle w:val="phnormal2"/>
          <w:noProof/>
        </w:rPr>
        <w:drawing>
          <wp:inline distT="0" distB="0" distL="0" distR="0" wp14:anchorId="042E1587" wp14:editId="76FC901D">
            <wp:extent cx="628650" cy="209550"/>
            <wp:effectExtent l="0" t="0" r="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l="6411" r="8975"/>
                    <a:stretch/>
                  </pic:blipFill>
                  <pic:spPr bwMode="auto">
                    <a:xfrm>
                      <a:off x="0" y="0"/>
                      <a:ext cx="628650" cy="20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7E50" w:rsidRPr="00D37295">
        <w:rPr>
          <w:rStyle w:val="phnormal2"/>
        </w:rPr>
        <w:t xml:space="preserve"> получена ошибка «Запись остатка не соответствует данным из предыдущего месяца и поставкам текущего», а значения в поле «Количество в поставке, </w:t>
      </w:r>
      <w:proofErr w:type="spellStart"/>
      <w:r w:rsidR="008F7E50" w:rsidRPr="00D37295">
        <w:rPr>
          <w:rStyle w:val="phnormal2"/>
        </w:rPr>
        <w:t>уп</w:t>
      </w:r>
      <w:proofErr w:type="spellEnd"/>
      <w:r w:rsidR="008F7E50" w:rsidRPr="00D37295">
        <w:rPr>
          <w:rStyle w:val="phnormal2"/>
        </w:rPr>
        <w:t xml:space="preserve">.» становятся ссылками вида </w:t>
      </w:r>
      <w:r w:rsidR="008F7E50" w:rsidRPr="00D37295">
        <w:rPr>
          <w:rStyle w:val="phnormal2"/>
          <w:noProof/>
        </w:rPr>
        <w:drawing>
          <wp:inline distT="0" distB="0" distL="0" distR="0" wp14:anchorId="5231B1F4" wp14:editId="5784BC93">
            <wp:extent cx="638175" cy="266700"/>
            <wp:effectExtent l="0" t="0" r="9525" b="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8219" t="17647" r="1"/>
                    <a:stretch/>
                  </pic:blipFill>
                  <pic:spPr bwMode="auto">
                    <a:xfrm>
                      <a:off x="0" y="0"/>
                      <a:ext cx="638175" cy="26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7E50" w:rsidRPr="00D37295">
        <w:rPr>
          <w:rStyle w:val="phnormal2"/>
        </w:rPr>
        <w:t xml:space="preserve">, значит для </w:t>
      </w:r>
      <w:r w:rsidR="00395CF7" w:rsidRPr="00D37295">
        <w:rPr>
          <w:rStyle w:val="phnormal2"/>
        </w:rPr>
        <w:t xml:space="preserve">региона в предыдущем периоде были загружены новые поставки лекарственных препаратов. В данном случае необходимо нажать на кнопку «Заполнить» для автоматической загрузки новых лекарственных препаратов, либо нажать на каждое число-ссылку в поле «Количество в поставке, </w:t>
      </w:r>
      <w:proofErr w:type="spellStart"/>
      <w:r w:rsidR="00395CF7" w:rsidRPr="00D37295">
        <w:rPr>
          <w:rStyle w:val="phnormal2"/>
        </w:rPr>
        <w:t>уп</w:t>
      </w:r>
      <w:proofErr w:type="spellEnd"/>
      <w:r w:rsidR="00395CF7" w:rsidRPr="00D37295">
        <w:rPr>
          <w:rStyle w:val="phnormal2"/>
        </w:rPr>
        <w:t>.» для обновления одного препарата.</w:t>
      </w:r>
    </w:p>
    <w:p w:rsidR="00FA054B" w:rsidRPr="00866BDB" w:rsidRDefault="009F139D" w:rsidP="00D37295">
      <w:pPr>
        <w:pStyle w:val="phlistitemizedtitle"/>
        <w:rPr>
          <w:rStyle w:val="phnormal2"/>
        </w:rPr>
      </w:pPr>
      <w:r w:rsidRPr="00866BDB">
        <w:rPr>
          <w:rStyle w:val="phnormal2"/>
        </w:rPr>
        <w:t>Отчетный период может принимать три различных статуса:</w:t>
      </w:r>
    </w:p>
    <w:p w:rsidR="009F139D" w:rsidRDefault="00D37295" w:rsidP="00D37295">
      <w:pPr>
        <w:pStyle w:val="phlistitemized1"/>
      </w:pPr>
      <w:r>
        <w:t>«</w:t>
      </w:r>
      <w:r w:rsidR="009F139D">
        <w:t>Черновик</w:t>
      </w:r>
      <w:r>
        <w:t>»</w:t>
      </w:r>
      <w:r w:rsidR="009F139D">
        <w:t xml:space="preserve"> – информация об остатках находится в работе;</w:t>
      </w:r>
    </w:p>
    <w:p w:rsidR="009F139D" w:rsidRDefault="00D37295" w:rsidP="00D37295">
      <w:pPr>
        <w:pStyle w:val="phlistitemized1"/>
      </w:pPr>
      <w:r>
        <w:t>«</w:t>
      </w:r>
      <w:r w:rsidR="009F139D">
        <w:t>Утвержден</w:t>
      </w:r>
      <w:r>
        <w:t>»</w:t>
      </w:r>
      <w:r w:rsidR="009F139D">
        <w:t xml:space="preserve"> – информация об остатках полностью внесена;</w:t>
      </w:r>
    </w:p>
    <w:p w:rsidR="00ED3C18" w:rsidRPr="00ED3C18" w:rsidRDefault="00D37295" w:rsidP="00D37295">
      <w:pPr>
        <w:pStyle w:val="phlistitemized1"/>
      </w:pPr>
      <w:r>
        <w:t>«</w:t>
      </w:r>
      <w:r w:rsidR="009F139D">
        <w:t>Закрыт</w:t>
      </w:r>
      <w:r>
        <w:t>»</w:t>
      </w:r>
      <w:r w:rsidR="009F139D">
        <w:t xml:space="preserve"> – в случае, когда открыт новый период ввода остатков, предыдущий период из статуса «Утвержден» переходит в статус «Закрыт».</w:t>
      </w:r>
    </w:p>
    <w:p w:rsidR="008B74EB" w:rsidRDefault="008B74EB" w:rsidP="00D37295">
      <w:pPr>
        <w:pStyle w:val="4"/>
        <w:ind w:left="1985" w:hanging="1265"/>
      </w:pPr>
      <w:r>
        <w:t xml:space="preserve">Блок «Сведения об излишках </w:t>
      </w:r>
      <w:r w:rsidRPr="0097095E">
        <w:t>лекарственных</w:t>
      </w:r>
      <w:r>
        <w:t xml:space="preserve"> препаратов»</w:t>
      </w:r>
    </w:p>
    <w:p w:rsidR="004B6720" w:rsidRPr="00866BDB" w:rsidRDefault="008B74EB" w:rsidP="00BE7DCD">
      <w:pPr>
        <w:pStyle w:val="phnormal"/>
        <w:rPr>
          <w:rStyle w:val="phnormal2"/>
        </w:rPr>
      </w:pPr>
      <w:r w:rsidRPr="00866BDB">
        <w:rPr>
          <w:rStyle w:val="phnormal2"/>
        </w:rPr>
        <w:t>Блок предназначен для отображения информации об излишках лекарственных препаратов</w:t>
      </w:r>
      <w:r w:rsidR="00115A51" w:rsidRPr="00866BDB">
        <w:rPr>
          <w:rStyle w:val="phnormal2"/>
        </w:rPr>
        <w:t>,</w:t>
      </w:r>
      <w:r w:rsidR="004B6720" w:rsidRPr="00866BDB">
        <w:rPr>
          <w:rStyle w:val="phnormal2"/>
        </w:rPr>
        <w:t xml:space="preserve"> внесенных в Систему пользователями</w:t>
      </w:r>
      <w:r w:rsidRPr="00866BDB">
        <w:rPr>
          <w:rStyle w:val="phnormal2"/>
        </w:rPr>
        <w:t xml:space="preserve">. </w:t>
      </w:r>
    </w:p>
    <w:p w:rsidR="008B74EB" w:rsidRPr="00866BDB" w:rsidRDefault="008B74EB" w:rsidP="00D37295">
      <w:pPr>
        <w:pStyle w:val="phlistitemizedtitle"/>
        <w:rPr>
          <w:rStyle w:val="phnormal2"/>
        </w:rPr>
      </w:pPr>
      <w:r w:rsidRPr="00866BDB">
        <w:rPr>
          <w:rStyle w:val="phnormal2"/>
        </w:rPr>
        <w:t>Таблица состоит из следующих столбцов:</w:t>
      </w:r>
    </w:p>
    <w:p w:rsidR="008B74EB" w:rsidRDefault="00D37295" w:rsidP="00D37295">
      <w:pPr>
        <w:pStyle w:val="phlistitemized1"/>
      </w:pPr>
      <w:r>
        <w:t>«</w:t>
      </w:r>
      <w:r w:rsidR="008B74EB">
        <w:t>МНН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Л</w:t>
      </w:r>
      <w:r w:rsidR="008B74EB">
        <w:t>екарственная форма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Д</w:t>
      </w:r>
      <w:r w:rsidR="008B74EB">
        <w:t>озировка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К</w:t>
      </w:r>
      <w:r w:rsidR="008B74EB">
        <w:t>оличество доз в упаковке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Т</w:t>
      </w:r>
      <w:r w:rsidR="008B74EB">
        <w:t>орговое наименование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С</w:t>
      </w:r>
      <w:r w:rsidR="008B74EB">
        <w:t>ерия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С</w:t>
      </w:r>
      <w:r w:rsidR="008B74EB">
        <w:t>рок годности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И</w:t>
      </w:r>
      <w:r w:rsidR="008B74EB">
        <w:t xml:space="preserve">злишек, </w:t>
      </w:r>
      <w:proofErr w:type="spellStart"/>
      <w:r w:rsidR="008B74EB">
        <w:t>уп</w:t>
      </w:r>
      <w:proofErr w:type="spellEnd"/>
      <w:r w:rsidR="008B74EB">
        <w:t>.</w:t>
      </w:r>
      <w:r>
        <w:t>»</w:t>
      </w:r>
      <w:r w:rsidR="008B74EB">
        <w:t>;</w:t>
      </w:r>
    </w:p>
    <w:p w:rsidR="004B6720" w:rsidRDefault="00D37295" w:rsidP="00D37295">
      <w:pPr>
        <w:pStyle w:val="phlistitemized1"/>
      </w:pPr>
      <w:r>
        <w:t>«</w:t>
      </w:r>
      <w:r w:rsidR="004B6720">
        <w:t>Бронь</w:t>
      </w:r>
      <w:r>
        <w:t>»</w:t>
      </w:r>
      <w:r w:rsidR="004B6720">
        <w:t>;</w:t>
      </w:r>
    </w:p>
    <w:p w:rsidR="004B6720" w:rsidRDefault="00D37295" w:rsidP="00D37295">
      <w:pPr>
        <w:pStyle w:val="phlistitemized1"/>
      </w:pPr>
      <w:r>
        <w:t>«</w:t>
      </w:r>
      <w:r w:rsidR="004B6720">
        <w:t>Доступный излишек</w:t>
      </w:r>
      <w:r>
        <w:t>»</w:t>
      </w:r>
      <w:r w:rsidR="004B6720">
        <w:t>;</w:t>
      </w:r>
    </w:p>
    <w:p w:rsidR="008B74EB" w:rsidRDefault="00D37295" w:rsidP="00D37295">
      <w:pPr>
        <w:pStyle w:val="phlistitemized1"/>
      </w:pPr>
      <w:r>
        <w:lastRenderedPageBreak/>
        <w:t>«</w:t>
      </w:r>
      <w:r w:rsidR="004B6720">
        <w:t>Д</w:t>
      </w:r>
      <w:r w:rsidR="008B74EB">
        <w:t>ата изменения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К</w:t>
      </w:r>
      <w:r w:rsidR="008B74EB">
        <w:t>онтактное лицо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Т</w:t>
      </w:r>
      <w:r w:rsidR="008B74EB">
        <w:t>елефон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rPr>
          <w:lang w:val="en-US"/>
        </w:rPr>
        <w:t>E</w:t>
      </w:r>
      <w:r w:rsidR="004B6720" w:rsidRPr="00D37295">
        <w:t>-</w:t>
      </w:r>
      <w:r w:rsidR="004B6720">
        <w:rPr>
          <w:lang w:val="en-US"/>
        </w:rPr>
        <w:t>M</w:t>
      </w:r>
      <w:r w:rsidR="008B74EB">
        <w:rPr>
          <w:lang w:val="en-US"/>
        </w:rPr>
        <w:t>ail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П</w:t>
      </w:r>
      <w:r w:rsidR="008B74EB">
        <w:t>римечания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4B6720">
        <w:t>С</w:t>
      </w:r>
      <w:r w:rsidR="008B74EB">
        <w:t>убъект</w:t>
      </w:r>
      <w:r>
        <w:t>»</w:t>
      </w:r>
      <w:r w:rsidR="008B74EB">
        <w:t>.</w:t>
      </w:r>
    </w:p>
    <w:p w:rsidR="004B6720" w:rsidRDefault="004B6720" w:rsidP="004350CA">
      <w:pPr>
        <w:pStyle w:val="a9"/>
      </w:pPr>
      <w:r>
        <w:t>Для добавления сведений об излишках лекарственного препарата</w:t>
      </w:r>
      <w:r w:rsidR="00690F35">
        <w:t>,</w:t>
      </w:r>
      <w:r>
        <w:t xml:space="preserve"> необходимо в таблице «Сведения об остатках лекарственных препаратов» выбрать </w:t>
      </w:r>
      <w:r w:rsidR="009F139D">
        <w:t xml:space="preserve">строку с препаратом, </w:t>
      </w:r>
      <w:r w:rsidR="00690F35">
        <w:t>для которого имеется излишек, после чего</w:t>
      </w:r>
      <w:r>
        <w:t xml:space="preserve"> установить </w:t>
      </w:r>
      <w:r w:rsidR="00D37295">
        <w:t>«флажок»</w:t>
      </w:r>
      <w:r>
        <w:t xml:space="preserve"> в начале </w:t>
      </w:r>
      <w:r w:rsidR="00D37295">
        <w:t>выбранной строки и нажать на кнопку</w:t>
      </w:r>
      <w:r>
        <w:t xml:space="preserve"> </w:t>
      </w:r>
      <w:r>
        <w:rPr>
          <w:noProof/>
        </w:rPr>
        <w:drawing>
          <wp:inline distT="0" distB="0" distL="0" distR="0" wp14:anchorId="1A433290" wp14:editId="1EF78C04">
            <wp:extent cx="762000" cy="219075"/>
            <wp:effectExtent l="0" t="0" r="0" b="9525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6579" t="18421" r="5702" b="21053"/>
                    <a:stretch/>
                  </pic:blipFill>
                  <pic:spPr bwMode="auto">
                    <a:xfrm>
                      <a:off x="0" y="0"/>
                      <a:ext cx="773750" cy="222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и кнопку </w:t>
      </w:r>
      <w:r>
        <w:rPr>
          <w:noProof/>
        </w:rPr>
        <w:drawing>
          <wp:inline distT="0" distB="0" distL="0" distR="0" wp14:anchorId="19C336CB" wp14:editId="7119CC34">
            <wp:extent cx="714375" cy="200025"/>
            <wp:effectExtent l="0" t="0" r="9525" b="952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4B6720" w:rsidRDefault="004B6720" w:rsidP="004350CA">
      <w:pPr>
        <w:pStyle w:val="a9"/>
      </w:pPr>
      <w:r>
        <w:t>В результате будет создана новая строка с выбранным препарато</w:t>
      </w:r>
      <w:r w:rsidR="00F529F1">
        <w:t>м</w:t>
      </w:r>
      <w:r>
        <w:t xml:space="preserve"> в таблице «Сведения об изли</w:t>
      </w:r>
      <w:r w:rsidR="00D37295">
        <w:t>шках лекарственных препаратов» (</w:t>
      </w:r>
      <w:r w:rsidR="00565D38">
        <w:fldChar w:fldCharType="begin"/>
      </w:r>
      <w:r w:rsidR="00D37295">
        <w:instrText xml:space="preserve"> REF _Ref524081163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40</w:t>
      </w:r>
      <w:r w:rsidR="00565D38">
        <w:fldChar w:fldCharType="end"/>
      </w:r>
      <w:r w:rsidR="00D37295">
        <w:t>).</w:t>
      </w:r>
      <w:r>
        <w:t xml:space="preserve">В полученной строке необходимо заполнить </w:t>
      </w:r>
      <w:r w:rsidR="00690F35">
        <w:t xml:space="preserve">пустые </w:t>
      </w:r>
      <w:r w:rsidR="00E03F8C">
        <w:t xml:space="preserve">поля </w:t>
      </w:r>
      <w:r w:rsidR="00043945">
        <w:t xml:space="preserve">и нажать на кнопку «Сохранить» </w:t>
      </w:r>
      <w:r w:rsidR="00E03F8C">
        <w:rPr>
          <w:noProof/>
        </w:rPr>
        <w:drawing>
          <wp:inline distT="0" distB="0" distL="0" distR="0" wp14:anchorId="05BBEB85" wp14:editId="1546EDEA">
            <wp:extent cx="152400" cy="171450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3945">
        <w:t>.</w:t>
      </w:r>
    </w:p>
    <w:p w:rsidR="00481A7B" w:rsidRDefault="00E03F8C" w:rsidP="00D37295">
      <w:pPr>
        <w:pStyle w:val="phfigure0"/>
      </w:pPr>
      <w:r>
        <w:rPr>
          <w:noProof/>
        </w:rPr>
        <w:drawing>
          <wp:inline distT="0" distB="0" distL="0" distR="0" wp14:anchorId="5D21DE02" wp14:editId="774ECECF">
            <wp:extent cx="5943600" cy="1281241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/>
                    <a:srcRect t="3883"/>
                    <a:stretch/>
                  </pic:blipFill>
                  <pic:spPr bwMode="auto">
                    <a:xfrm>
                      <a:off x="0" y="0"/>
                      <a:ext cx="5939790" cy="1280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3F8C" w:rsidRDefault="00481A7B" w:rsidP="00D37295">
      <w:pPr>
        <w:pStyle w:val="phfiguretitle"/>
      </w:pPr>
      <w:bookmarkStart w:id="224" w:name="_Ref524081163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40</w:t>
      </w:r>
      <w:r w:rsidR="00565D38">
        <w:rPr>
          <w:noProof/>
        </w:rPr>
        <w:fldChar w:fldCharType="end"/>
      </w:r>
      <w:bookmarkEnd w:id="224"/>
      <w:r>
        <w:t xml:space="preserve"> </w:t>
      </w:r>
      <w:r w:rsidR="00D37295">
        <w:t>–</w:t>
      </w:r>
      <w:r>
        <w:t xml:space="preserve"> </w:t>
      </w:r>
      <w:r w:rsidRPr="006F5339">
        <w:t>Создание строки с излишком лекарственного препарата</w:t>
      </w:r>
    </w:p>
    <w:p w:rsidR="008B74EB" w:rsidRDefault="008B74EB" w:rsidP="00D37295">
      <w:pPr>
        <w:pStyle w:val="4"/>
        <w:ind w:left="1985" w:hanging="1265"/>
      </w:pPr>
      <w:r>
        <w:t>Блок «</w:t>
      </w:r>
      <w:r w:rsidRPr="00D37295">
        <w:t>Сведения</w:t>
      </w:r>
      <w:r>
        <w:t xml:space="preserve"> о дефиците лекарственных препаратов»</w:t>
      </w:r>
    </w:p>
    <w:p w:rsidR="008B74EB" w:rsidRPr="00D37295" w:rsidRDefault="008B74EB" w:rsidP="00D37295">
      <w:pPr>
        <w:pStyle w:val="phnormal"/>
        <w:rPr>
          <w:rStyle w:val="phnormal2"/>
        </w:rPr>
      </w:pPr>
      <w:r w:rsidRPr="00D37295">
        <w:rPr>
          <w:rStyle w:val="phnormal2"/>
        </w:rPr>
        <w:t>Блок предназначен для отображения информации о дефиците лекарственных препаратов внесенных в Систему пользователями региона. Таблица состоит из следующих столбцов:</w:t>
      </w:r>
    </w:p>
    <w:p w:rsidR="008B74EB" w:rsidRDefault="00D37295" w:rsidP="00D37295">
      <w:pPr>
        <w:pStyle w:val="phlistitemized1"/>
      </w:pPr>
      <w:r>
        <w:t>«</w:t>
      </w:r>
      <w:r w:rsidR="008B74EB">
        <w:t>МНН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t>Л</w:t>
      </w:r>
      <w:r w:rsidR="008B74EB">
        <w:t>екарственная форма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t>Д</w:t>
      </w:r>
      <w:r w:rsidR="008B74EB">
        <w:t>озировка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t>Д</w:t>
      </w:r>
      <w:r w:rsidR="008B74EB">
        <w:t xml:space="preserve">ефицит, </w:t>
      </w:r>
      <w:proofErr w:type="spellStart"/>
      <w:r w:rsidR="008B74EB">
        <w:t>уп</w:t>
      </w:r>
      <w:proofErr w:type="spellEnd"/>
      <w:r w:rsidR="008B74EB">
        <w:t>.</w:t>
      </w:r>
      <w:r>
        <w:t>»</w:t>
      </w:r>
      <w:r w:rsidR="008B74EB">
        <w:t>;</w:t>
      </w:r>
    </w:p>
    <w:p w:rsidR="00CC5016" w:rsidRDefault="00CC5016" w:rsidP="00CC5016">
      <w:pPr>
        <w:pStyle w:val="phlistitemized1"/>
      </w:pPr>
      <w:r>
        <w:t>«Дата создания»;</w:t>
      </w:r>
    </w:p>
    <w:p w:rsidR="008B74EB" w:rsidRDefault="00D37295" w:rsidP="00D37295">
      <w:pPr>
        <w:pStyle w:val="phlistitemized1"/>
      </w:pPr>
      <w:r>
        <w:t>«</w:t>
      </w:r>
      <w:r w:rsidR="00E03F8C">
        <w:t>Д</w:t>
      </w:r>
      <w:r w:rsidR="008B74EB">
        <w:t>ата изменения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t>К</w:t>
      </w:r>
      <w:r w:rsidR="008B74EB">
        <w:t>онтактное лицо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lastRenderedPageBreak/>
        <w:t>«</w:t>
      </w:r>
      <w:r w:rsidR="00E03F8C">
        <w:t>Т</w:t>
      </w:r>
      <w:r w:rsidR="008B74EB">
        <w:t>елефон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rPr>
          <w:lang w:val="en-US"/>
        </w:rPr>
        <w:t>E-M</w:t>
      </w:r>
      <w:r w:rsidR="008B74EB">
        <w:rPr>
          <w:lang w:val="en-US"/>
        </w:rPr>
        <w:t>ail</w:t>
      </w:r>
      <w:r>
        <w:t>»</w:t>
      </w:r>
      <w:r w:rsidR="008B74EB">
        <w:t>;</w:t>
      </w:r>
    </w:p>
    <w:p w:rsidR="008B74EB" w:rsidRDefault="00D37295" w:rsidP="00D37295">
      <w:pPr>
        <w:pStyle w:val="phlistitemized1"/>
      </w:pPr>
      <w:r>
        <w:t>«</w:t>
      </w:r>
      <w:r w:rsidR="00E03F8C">
        <w:t>П</w:t>
      </w:r>
      <w:r w:rsidR="008B74EB">
        <w:t>римечания</w:t>
      </w:r>
      <w:r>
        <w:t>»</w:t>
      </w:r>
      <w:r w:rsidR="008B74EB">
        <w:t>;</w:t>
      </w:r>
    </w:p>
    <w:p w:rsidR="00E03F8C" w:rsidRDefault="00D37295" w:rsidP="00D37295">
      <w:pPr>
        <w:pStyle w:val="phlistitemized1"/>
      </w:pPr>
      <w:r>
        <w:t>«</w:t>
      </w:r>
      <w:r w:rsidR="00E03F8C">
        <w:t>С</w:t>
      </w:r>
      <w:r w:rsidR="008B74EB">
        <w:t>убъект</w:t>
      </w:r>
      <w:r>
        <w:t>»</w:t>
      </w:r>
      <w:r w:rsidR="008B74EB">
        <w:t>.</w:t>
      </w:r>
    </w:p>
    <w:p w:rsidR="00E03F8C" w:rsidRDefault="00E03F8C" w:rsidP="004350CA">
      <w:pPr>
        <w:pStyle w:val="a9"/>
      </w:pPr>
      <w:r>
        <w:t xml:space="preserve">Для создания записи об остатках необходимо нажать на кнопку </w:t>
      </w:r>
      <w:r>
        <w:rPr>
          <w:noProof/>
        </w:rPr>
        <w:drawing>
          <wp:inline distT="0" distB="0" distL="0" distR="0" wp14:anchorId="2560E478" wp14:editId="1129A072">
            <wp:extent cx="762000" cy="219075"/>
            <wp:effectExtent l="0" t="0" r="0" b="952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6579" t="18421" r="5702" b="21053"/>
                    <a:stretch/>
                  </pic:blipFill>
                  <pic:spPr bwMode="auto">
                    <a:xfrm>
                      <a:off x="0" y="0"/>
                      <a:ext cx="773750" cy="222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, затем на кнопку </w:t>
      </w:r>
      <w:r>
        <w:rPr>
          <w:noProof/>
        </w:rPr>
        <w:drawing>
          <wp:inline distT="0" distB="0" distL="0" distR="0" wp14:anchorId="04FCE885" wp14:editId="7570E525">
            <wp:extent cx="666750" cy="190500"/>
            <wp:effectExtent l="0" t="0" r="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После заполнения всех выделенных полей и нажатия на кнопку сохранения (</w:t>
      </w:r>
      <w:r>
        <w:rPr>
          <w:noProof/>
        </w:rPr>
        <w:drawing>
          <wp:inline distT="0" distB="0" distL="0" distR="0" wp14:anchorId="0713AA71" wp14:editId="187E570B">
            <wp:extent cx="152400" cy="171450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 будет создана нова</w:t>
      </w:r>
      <w:r w:rsidR="00184979">
        <w:t>я</w:t>
      </w:r>
      <w:r>
        <w:t xml:space="preserve"> запись в таблице «Сведения о дефиците лекарственных препаратов (</w:t>
      </w:r>
      <w:r w:rsidR="00565D38">
        <w:fldChar w:fldCharType="begin"/>
      </w:r>
      <w:r w:rsidR="00481A7B">
        <w:instrText xml:space="preserve"> REF _Ref523832327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41</w:t>
      </w:r>
      <w:r w:rsidR="00565D38">
        <w:fldChar w:fldCharType="end"/>
      </w:r>
      <w:r>
        <w:t>).</w:t>
      </w:r>
    </w:p>
    <w:p w:rsidR="00481A7B" w:rsidRDefault="00CC5016" w:rsidP="00184979">
      <w:pPr>
        <w:pStyle w:val="phfigure0"/>
      </w:pPr>
      <w:r>
        <w:rPr>
          <w:noProof/>
        </w:rPr>
        <w:drawing>
          <wp:inline distT="0" distB="0" distL="0" distR="0">
            <wp:extent cx="6202680" cy="466090"/>
            <wp:effectExtent l="0" t="0" r="7620" b="0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F8C" w:rsidRDefault="00481A7B" w:rsidP="00184979">
      <w:pPr>
        <w:pStyle w:val="phfiguretitle"/>
      </w:pPr>
      <w:bookmarkStart w:id="225" w:name="_Ref523832327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41</w:t>
      </w:r>
      <w:r w:rsidR="00565D38">
        <w:rPr>
          <w:noProof/>
        </w:rPr>
        <w:fldChar w:fldCharType="end"/>
      </w:r>
      <w:bookmarkEnd w:id="225"/>
      <w:r>
        <w:t xml:space="preserve"> </w:t>
      </w:r>
      <w:r w:rsidR="00184979">
        <w:t>–</w:t>
      </w:r>
      <w:r>
        <w:t xml:space="preserve"> </w:t>
      </w:r>
      <w:r w:rsidRPr="000F222F">
        <w:t>Сведения о дефиците лекарственных препаратов</w:t>
      </w:r>
    </w:p>
    <w:p w:rsidR="007B46CC" w:rsidRDefault="00583DFF" w:rsidP="00184979">
      <w:pPr>
        <w:pStyle w:val="3"/>
      </w:pPr>
      <w:bookmarkStart w:id="226" w:name="_Toc523837492"/>
      <w:bookmarkStart w:id="227" w:name="_Toc524013897"/>
      <w:bookmarkStart w:id="228" w:name="_Toc42078952"/>
      <w:bookmarkEnd w:id="226"/>
      <w:bookmarkEnd w:id="227"/>
      <w:r>
        <w:t>Модуль «</w:t>
      </w:r>
      <w:r w:rsidR="007B46CC">
        <w:t>Персонифицированная потребность</w:t>
      </w:r>
      <w:r>
        <w:t>»</w:t>
      </w:r>
      <w:bookmarkEnd w:id="228"/>
    </w:p>
    <w:p w:rsidR="00B83FFE" w:rsidRPr="00184979" w:rsidRDefault="00481A7B" w:rsidP="00184979">
      <w:pPr>
        <w:pStyle w:val="phnormal"/>
        <w:rPr>
          <w:rStyle w:val="phnormal2"/>
        </w:rPr>
      </w:pPr>
      <w:r w:rsidRPr="00184979">
        <w:rPr>
          <w:rStyle w:val="phnormal2"/>
        </w:rPr>
        <w:t xml:space="preserve">Модуль </w:t>
      </w:r>
      <w:r w:rsidR="007B46CC" w:rsidRPr="00184979">
        <w:rPr>
          <w:rStyle w:val="phnormal2"/>
        </w:rPr>
        <w:t xml:space="preserve">предназначен для хранения </w:t>
      </w:r>
      <w:r w:rsidR="005557FE" w:rsidRPr="00184979">
        <w:rPr>
          <w:rStyle w:val="phnormal2"/>
        </w:rPr>
        <w:t xml:space="preserve">и управления статусами </w:t>
      </w:r>
      <w:r w:rsidR="007B46CC" w:rsidRPr="00184979">
        <w:rPr>
          <w:rStyle w:val="phnormal2"/>
        </w:rPr>
        <w:t>информации о персонифицированной потребности в лекарственных препаратах</w:t>
      </w:r>
      <w:r w:rsidR="005557FE" w:rsidRPr="00184979">
        <w:rPr>
          <w:rStyle w:val="phnormal2"/>
        </w:rPr>
        <w:t xml:space="preserve"> для пациентов включенных в регистр субъекта пользователя</w:t>
      </w:r>
      <w:r w:rsidR="007B46CC" w:rsidRPr="00184979">
        <w:rPr>
          <w:rStyle w:val="phnormal2"/>
        </w:rPr>
        <w:t xml:space="preserve">. </w:t>
      </w:r>
    </w:p>
    <w:p w:rsidR="00481A7B" w:rsidRPr="00184979" w:rsidRDefault="007B46CC" w:rsidP="00184979">
      <w:pPr>
        <w:pStyle w:val="phnormal"/>
        <w:rPr>
          <w:rStyle w:val="phnormal2"/>
        </w:rPr>
      </w:pPr>
      <w:r w:rsidRPr="00184979">
        <w:rPr>
          <w:rStyle w:val="phnormal2"/>
        </w:rPr>
        <w:t>Для перехода на страницу сведений о персонифицированной потребности в лекарственных препаратах необходимо в пункте меню «Регистры»</w:t>
      </w:r>
      <w:r w:rsidR="00184979">
        <w:rPr>
          <w:rStyle w:val="phnormal2"/>
        </w:rPr>
        <w:t xml:space="preserve"> выбрать пункт</w:t>
      </w:r>
      <w:r w:rsidR="00690F35" w:rsidRPr="00184979">
        <w:rPr>
          <w:rStyle w:val="phnormal2"/>
        </w:rPr>
        <w:t xml:space="preserve"> </w:t>
      </w:r>
      <w:r w:rsidRPr="00184979">
        <w:rPr>
          <w:rStyle w:val="phnormal2"/>
        </w:rPr>
        <w:t>«Ф</w:t>
      </w:r>
      <w:r w:rsidR="00184979">
        <w:rPr>
          <w:rStyle w:val="phnormal2"/>
        </w:rPr>
        <w:t xml:space="preserve">едеральный регистр </w:t>
      </w:r>
      <w:r w:rsidR="00952860">
        <w:rPr>
          <w:rStyle w:val="phnormal2"/>
        </w:rPr>
        <w:t>1</w:t>
      </w:r>
      <w:r w:rsidR="000E687F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="00184979">
        <w:rPr>
          <w:rStyle w:val="phnormal2"/>
        </w:rPr>
        <w:t xml:space="preserve">». Откроется выпадающий список, в котором необходимо выбрать раздел </w:t>
      </w:r>
      <w:r w:rsidRPr="00184979">
        <w:rPr>
          <w:rStyle w:val="phnormal2"/>
        </w:rPr>
        <w:t>«</w:t>
      </w:r>
      <w:r w:rsidR="007E0C1D" w:rsidRPr="00184979">
        <w:rPr>
          <w:rStyle w:val="phnormal2"/>
        </w:rPr>
        <w:t>Персонифицированная потребность</w:t>
      </w:r>
      <w:r w:rsidRPr="00184979">
        <w:rPr>
          <w:rStyle w:val="phnormal2"/>
        </w:rPr>
        <w:t xml:space="preserve">». </w:t>
      </w:r>
      <w:r w:rsidR="00E03F8C" w:rsidRPr="00184979">
        <w:rPr>
          <w:rStyle w:val="phnormal2"/>
        </w:rPr>
        <w:t>Будет открыт</w:t>
      </w:r>
      <w:r w:rsidR="000D1245" w:rsidRPr="00184979">
        <w:rPr>
          <w:rStyle w:val="phnormal2"/>
        </w:rPr>
        <w:t>а</w:t>
      </w:r>
      <w:r w:rsidRPr="00184979">
        <w:rPr>
          <w:rStyle w:val="phnormal2"/>
        </w:rPr>
        <w:t xml:space="preserve"> страница «</w:t>
      </w:r>
      <w:r w:rsidR="00910844" w:rsidRPr="00184979">
        <w:rPr>
          <w:rStyle w:val="phnormal2"/>
        </w:rPr>
        <w:t xml:space="preserve">Сведения о персонифицированных </w:t>
      </w:r>
      <w:r w:rsidR="00290341" w:rsidRPr="00184979">
        <w:rPr>
          <w:rStyle w:val="phnormal2"/>
        </w:rPr>
        <w:t>потребностях в лекарственных пр</w:t>
      </w:r>
      <w:r w:rsidR="00910844" w:rsidRPr="00184979">
        <w:rPr>
          <w:rStyle w:val="phnormal2"/>
        </w:rPr>
        <w:t>епаратах</w:t>
      </w:r>
      <w:r w:rsidRPr="00184979">
        <w:rPr>
          <w:rStyle w:val="phnormal2"/>
        </w:rPr>
        <w:t xml:space="preserve">» </w:t>
      </w:r>
      <w:r w:rsidR="00184979">
        <w:rPr>
          <w:rStyle w:val="phnormal2"/>
        </w:rPr>
        <w:t>(</w:t>
      </w:r>
      <w:r w:rsidR="001F03EC">
        <w:fldChar w:fldCharType="begin"/>
      </w:r>
      <w:r w:rsidR="001F03EC">
        <w:instrText xml:space="preserve"> REF _Ref523832346 \h  \* MERGEFORMAT </w:instrText>
      </w:r>
      <w:r w:rsidR="001F03EC">
        <w:fldChar w:fldCharType="separate"/>
      </w:r>
      <w:r w:rsidR="000422E7" w:rsidRPr="000422E7">
        <w:rPr>
          <w:rStyle w:val="phnormal2"/>
        </w:rPr>
        <w:t>Рисунок 42</w:t>
      </w:r>
      <w:r w:rsidR="001F03EC">
        <w:fldChar w:fldCharType="end"/>
      </w:r>
      <w:r w:rsidR="00184979">
        <w:rPr>
          <w:rStyle w:val="phnormal2"/>
        </w:rPr>
        <w:t>)</w:t>
      </w:r>
      <w:r w:rsidRPr="00184979">
        <w:rPr>
          <w:rStyle w:val="phnormal2"/>
        </w:rPr>
        <w:t>.</w:t>
      </w:r>
    </w:p>
    <w:p w:rsidR="00481A7B" w:rsidRPr="00866BDB" w:rsidRDefault="00397ED5" w:rsidP="00184979">
      <w:pPr>
        <w:pStyle w:val="phfigure0"/>
        <w:rPr>
          <w:rStyle w:val="phnormal2"/>
        </w:rPr>
      </w:pPr>
      <w:r>
        <w:rPr>
          <w:noProof/>
        </w:rPr>
        <w:drawing>
          <wp:inline distT="0" distB="0" distL="0" distR="0" wp14:anchorId="0F0D1EE7" wp14:editId="05674D80">
            <wp:extent cx="6209665" cy="2755900"/>
            <wp:effectExtent l="0" t="0" r="635" b="635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58C" w:rsidRDefault="00481A7B" w:rsidP="00184979">
      <w:pPr>
        <w:pStyle w:val="phfiguretitle"/>
      </w:pPr>
      <w:bookmarkStart w:id="229" w:name="_Ref523832346"/>
      <w:r>
        <w:lastRenderedPageBreak/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42</w:t>
      </w:r>
      <w:r w:rsidR="00565D38">
        <w:rPr>
          <w:noProof/>
        </w:rPr>
        <w:fldChar w:fldCharType="end"/>
      </w:r>
      <w:bookmarkEnd w:id="229"/>
      <w:r>
        <w:t xml:space="preserve"> </w:t>
      </w:r>
      <w:r w:rsidR="00184979">
        <w:t>–</w:t>
      </w:r>
      <w:r>
        <w:t xml:space="preserve"> </w:t>
      </w:r>
      <w:r w:rsidRPr="00F97D6D">
        <w:t>Сведения о персонифицированных потребностях в лекарственных препаратах</w:t>
      </w:r>
    </w:p>
    <w:p w:rsidR="00301864" w:rsidRPr="00184979" w:rsidRDefault="00301864" w:rsidP="00184979">
      <w:pPr>
        <w:pStyle w:val="phnormal"/>
        <w:rPr>
          <w:rStyle w:val="phnormal2"/>
        </w:rPr>
      </w:pPr>
      <w:r w:rsidRPr="00184979">
        <w:rPr>
          <w:rStyle w:val="phnormal2"/>
        </w:rPr>
        <w:t xml:space="preserve">Пользователь начинает работу после того, как внештатный работник </w:t>
      </w:r>
      <w:r w:rsidR="001D3C0E" w:rsidRPr="00184979">
        <w:rPr>
          <w:rStyle w:val="phnormal2"/>
        </w:rPr>
        <w:t>внес</w:t>
      </w:r>
      <w:r w:rsidRPr="00184979">
        <w:rPr>
          <w:rStyle w:val="phnormal2"/>
        </w:rPr>
        <w:t xml:space="preserve"> информацию по перс</w:t>
      </w:r>
      <w:r w:rsidR="001D3C0E" w:rsidRPr="00184979">
        <w:rPr>
          <w:rStyle w:val="phnormal2"/>
        </w:rPr>
        <w:t>онифицированной потребности всех пациентов</w:t>
      </w:r>
      <w:r w:rsidRPr="00184979">
        <w:rPr>
          <w:rStyle w:val="phnormal2"/>
        </w:rPr>
        <w:t xml:space="preserve"> какой-либо нозологии и нажал на кнопку </w:t>
      </w:r>
      <w:r w:rsidR="00230278" w:rsidRPr="00184979">
        <w:rPr>
          <w:rStyle w:val="phnormal2"/>
          <w:noProof/>
        </w:rPr>
        <w:drawing>
          <wp:inline distT="0" distB="0" distL="0" distR="0" wp14:anchorId="6714E936" wp14:editId="2843A1EC">
            <wp:extent cx="485705" cy="177321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82669" cy="17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4979">
        <w:rPr>
          <w:rStyle w:val="phnormal2"/>
        </w:rPr>
        <w:t>.</w:t>
      </w:r>
    </w:p>
    <w:p w:rsidR="00301864" w:rsidRPr="00866BDB" w:rsidRDefault="00301864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Становится активной кнопка </w:t>
      </w:r>
      <w:r w:rsidR="00230278" w:rsidRPr="00866BDB">
        <w:rPr>
          <w:rStyle w:val="phnormal2"/>
          <w:noProof/>
        </w:rPr>
        <w:drawing>
          <wp:inline distT="0" distB="0" distL="0" distR="0" wp14:anchorId="45A7A464" wp14:editId="4B5A5902">
            <wp:extent cx="888521" cy="179335"/>
            <wp:effectExtent l="0" t="0" r="698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899319" cy="18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>, при нажатии на которую все персонифицированные потребности, имеющие статус «Ожидает согласования», принимают статус «На согласовании».</w:t>
      </w:r>
    </w:p>
    <w:p w:rsidR="00481A7B" w:rsidRPr="00866BDB" w:rsidRDefault="001C158C" w:rsidP="00184979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641582E8" wp14:editId="284BEEAD">
            <wp:extent cx="5257800" cy="1966756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5566" cy="197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58C" w:rsidRDefault="00481A7B" w:rsidP="00184979">
      <w:pPr>
        <w:pStyle w:val="phfiguretitle"/>
      </w:pPr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43</w:t>
      </w:r>
      <w:r w:rsidR="00565D38">
        <w:rPr>
          <w:noProof/>
        </w:rPr>
        <w:fldChar w:fldCharType="end"/>
      </w:r>
      <w:r>
        <w:t xml:space="preserve"> </w:t>
      </w:r>
      <w:r w:rsidR="00184979">
        <w:t>–</w:t>
      </w:r>
      <w:r>
        <w:t xml:space="preserve"> </w:t>
      </w:r>
      <w:r w:rsidR="00184979">
        <w:t>Статус ПП «На согласовании»</w:t>
      </w:r>
    </w:p>
    <w:p w:rsidR="000E687F" w:rsidRPr="00184979" w:rsidRDefault="001C158C" w:rsidP="000E687F">
      <w:pPr>
        <w:pStyle w:val="phnormal"/>
        <w:rPr>
          <w:rStyle w:val="phnormal2"/>
        </w:rPr>
      </w:pPr>
      <w:r w:rsidRPr="00184979">
        <w:rPr>
          <w:rStyle w:val="phnormal2"/>
        </w:rPr>
        <w:t xml:space="preserve">Если персонифицированная потребность какой-либо из нозологий не требует редактирования, необходимо в поле «Нозология» выбрать необходимую нозологию и нажать на кнопку </w:t>
      </w:r>
      <w:r w:rsidR="004B7534" w:rsidRPr="00184979">
        <w:rPr>
          <w:rStyle w:val="phnormal2"/>
          <w:noProof/>
        </w:rPr>
        <w:drawing>
          <wp:inline distT="0" distB="0" distL="0" distR="0" wp14:anchorId="04102803" wp14:editId="7ADBA14D">
            <wp:extent cx="500332" cy="164288"/>
            <wp:effectExtent l="0" t="0" r="0" b="762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6412" cy="16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4979">
        <w:rPr>
          <w:rStyle w:val="phnormal2"/>
        </w:rPr>
        <w:t xml:space="preserve">. В результате будет отображен список пациентов с выбранной ранее нозологией. </w:t>
      </w:r>
      <w:r w:rsidR="00184979">
        <w:rPr>
          <w:rStyle w:val="phnormal2"/>
        </w:rPr>
        <w:t>В случае</w:t>
      </w:r>
      <w:r w:rsidR="00690F35" w:rsidRPr="00184979">
        <w:rPr>
          <w:rStyle w:val="phnormal2"/>
        </w:rPr>
        <w:t xml:space="preserve"> если информация по персонифицированной потребности каждого пациента внесена, либо пациент не будет получать лечение в следующем периоде (</w:t>
      </w:r>
      <w:r w:rsidR="00481A7B" w:rsidRPr="00184979">
        <w:rPr>
          <w:rStyle w:val="phnormal2"/>
        </w:rPr>
        <w:t>у</w:t>
      </w:r>
      <w:r w:rsidR="00690F35" w:rsidRPr="00184979">
        <w:rPr>
          <w:rStyle w:val="phnormal2"/>
        </w:rPr>
        <w:t xml:space="preserve">становлен отказ от лечения), то становится активной кнопка </w:t>
      </w:r>
      <w:r w:rsidR="00481A7B" w:rsidRPr="00184979">
        <w:rPr>
          <w:rStyle w:val="phnormal2"/>
          <w:noProof/>
        </w:rPr>
        <w:drawing>
          <wp:inline distT="0" distB="0" distL="0" distR="0" wp14:anchorId="56C7F93D" wp14:editId="50B17326">
            <wp:extent cx="750498" cy="168651"/>
            <wp:effectExtent l="0" t="0" r="0" b="3175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53341" cy="16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0F35" w:rsidRPr="00184979">
        <w:rPr>
          <w:rStyle w:val="phnormal2"/>
        </w:rPr>
        <w:t xml:space="preserve">. </w:t>
      </w:r>
      <w:r w:rsidRPr="00184979">
        <w:rPr>
          <w:rStyle w:val="phnormal2"/>
        </w:rPr>
        <w:t xml:space="preserve">Для того, чтобы создать заявку на поставку лекарственных препаратов, необходимо нажать на </w:t>
      </w:r>
      <w:r w:rsidR="00481A7B" w:rsidRPr="00184979">
        <w:rPr>
          <w:rStyle w:val="phnormal2"/>
        </w:rPr>
        <w:t xml:space="preserve">данную </w:t>
      </w:r>
      <w:r w:rsidRPr="00184979">
        <w:rPr>
          <w:rStyle w:val="phnormal2"/>
        </w:rPr>
        <w:t>кнопку</w:t>
      </w:r>
      <w:r w:rsidR="00E849BA" w:rsidRPr="00184979">
        <w:rPr>
          <w:rStyle w:val="phnormal2"/>
        </w:rPr>
        <w:t>. С</w:t>
      </w:r>
      <w:r w:rsidRPr="00184979">
        <w:rPr>
          <w:rStyle w:val="phnormal2"/>
        </w:rPr>
        <w:t>татус персонифицированной потребности пациентов изменится на «Согласована» и будет создана заявка на поставку лекарственных препаратов по выбранной нозологии.</w:t>
      </w:r>
    </w:p>
    <w:p w:rsidR="00481A7B" w:rsidRPr="00866BDB" w:rsidRDefault="00A867AC" w:rsidP="00184979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lastRenderedPageBreak/>
        <w:drawing>
          <wp:inline distT="0" distB="0" distL="0" distR="0" wp14:anchorId="429B586A" wp14:editId="5C9BABA7">
            <wp:extent cx="4853940" cy="2245868"/>
            <wp:effectExtent l="0" t="0" r="3810" b="254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3999" cy="225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7AC" w:rsidRDefault="00481A7B" w:rsidP="00184979">
      <w:pPr>
        <w:pStyle w:val="phfiguretitle"/>
      </w:pPr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44</w:t>
      </w:r>
      <w:r w:rsidR="00565D38">
        <w:rPr>
          <w:noProof/>
        </w:rPr>
        <w:fldChar w:fldCharType="end"/>
      </w:r>
      <w:r>
        <w:t xml:space="preserve"> </w:t>
      </w:r>
      <w:r w:rsidR="00184979">
        <w:t>–</w:t>
      </w:r>
      <w:r>
        <w:t xml:space="preserve"> </w:t>
      </w:r>
      <w:r w:rsidR="00184979">
        <w:t>Статус ПП «Согласована»</w:t>
      </w:r>
    </w:p>
    <w:p w:rsidR="00A867AC" w:rsidRPr="00866BDB" w:rsidRDefault="00184979" w:rsidP="00BE7DCD">
      <w:pPr>
        <w:pStyle w:val="phnormal"/>
        <w:rPr>
          <w:rStyle w:val="phnormal2"/>
        </w:rPr>
      </w:pPr>
      <w:r>
        <w:t>Если</w:t>
      </w:r>
      <w:r w:rsidR="00690F35" w:rsidRPr="00BE7DCD">
        <w:t xml:space="preserve"> какая-либо персонифицированная потребность должна быть отредактирована, </w:t>
      </w:r>
      <w:r w:rsidR="00A867AC" w:rsidRPr="00BE7DCD">
        <w:t>необходимо нажать на пиктограмму редактирования персонифицированной потребности в необходимой строке (</w:t>
      </w:r>
      <w:r w:rsidR="00A867AC" w:rsidRPr="00BE7DCD">
        <w:rPr>
          <w:noProof/>
        </w:rPr>
        <w:drawing>
          <wp:inline distT="0" distB="0" distL="0" distR="0" wp14:anchorId="5B151B01" wp14:editId="53B9E06F">
            <wp:extent cx="241351" cy="201126"/>
            <wp:effectExtent l="0" t="0" r="6350" b="889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42598" cy="2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67AC" w:rsidRPr="00BE7DCD">
        <w:t>). Будет открыто окно «Изменение персонифицир</w:t>
      </w:r>
      <w:r>
        <w:t>ованной потребности» (</w:t>
      </w:r>
      <w:r w:rsidR="00565D38">
        <w:fldChar w:fldCharType="begin"/>
      </w:r>
      <w:r>
        <w:instrText xml:space="preserve"> REF _Ref523832603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45</w:t>
      </w:r>
      <w:r w:rsidR="00565D38">
        <w:fldChar w:fldCharType="end"/>
      </w:r>
      <w:r>
        <w:t>), в котором</w:t>
      </w:r>
      <w:r w:rsidR="00A867AC" w:rsidRPr="00BE7DCD">
        <w:t xml:space="preserve"> при нажатии на пиктограмму редактирования (</w:t>
      </w:r>
      <w:r w:rsidR="00BC627B" w:rsidRPr="00BE7DCD">
        <w:rPr>
          <w:noProof/>
        </w:rPr>
        <w:drawing>
          <wp:inline distT="0" distB="0" distL="0" distR="0" wp14:anchorId="1CE3F1D2" wp14:editId="6FC0C38D">
            <wp:extent cx="227279" cy="184664"/>
            <wp:effectExtent l="0" t="0" r="1905" b="635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27279" cy="18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67AC" w:rsidRPr="00BE7DCD">
        <w:t>), можно изменить внесенную персонифицированную</w:t>
      </w:r>
      <w:r>
        <w:t xml:space="preserve"> потребность. Также</w:t>
      </w:r>
      <w:r w:rsidR="00A867AC" w:rsidRPr="00BE7DCD">
        <w:t xml:space="preserve"> можно удалить какой-либо препарат</w:t>
      </w:r>
      <w:r>
        <w:t xml:space="preserve"> или</w:t>
      </w:r>
      <w:r w:rsidR="00A867AC" w:rsidRPr="00BE7DCD">
        <w:t xml:space="preserve"> добавить новый</w:t>
      </w:r>
      <w:r w:rsidR="00E849BA" w:rsidRPr="00866BDB">
        <w:rPr>
          <w:rStyle w:val="phnormal2"/>
        </w:rPr>
        <w:t>.</w:t>
      </w:r>
    </w:p>
    <w:p w:rsidR="00481A7B" w:rsidRPr="00866BDB" w:rsidRDefault="00A867AC" w:rsidP="00184979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511AF640" wp14:editId="1265E32C">
            <wp:extent cx="4250861" cy="2580424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4"/>
                    <a:srcRect l="796"/>
                    <a:stretch/>
                  </pic:blipFill>
                  <pic:spPr bwMode="auto">
                    <a:xfrm>
                      <a:off x="0" y="0"/>
                      <a:ext cx="4257296" cy="2584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459E" w:rsidRDefault="00481A7B" w:rsidP="00184979">
      <w:pPr>
        <w:pStyle w:val="phfiguretitle"/>
      </w:pPr>
      <w:bookmarkStart w:id="230" w:name="_Ref523832603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45</w:t>
      </w:r>
      <w:r w:rsidR="00565D38">
        <w:rPr>
          <w:noProof/>
        </w:rPr>
        <w:fldChar w:fldCharType="end"/>
      </w:r>
      <w:bookmarkEnd w:id="230"/>
      <w:r>
        <w:t xml:space="preserve"> </w:t>
      </w:r>
      <w:r w:rsidR="00184979">
        <w:t>–</w:t>
      </w:r>
      <w:r>
        <w:t xml:space="preserve"> </w:t>
      </w:r>
      <w:r w:rsidRPr="00E80110">
        <w:t>Изменение персонифицированной потребности</w:t>
      </w:r>
    </w:p>
    <w:p w:rsidR="00F5459E" w:rsidRPr="00866BDB" w:rsidRDefault="00F5459E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В результате изменения одной строки персонифицированной потребности, ее статус не будет изменен, и если все остальные персонифицированные потребности пациентов внесены корректно, </w:t>
      </w:r>
      <w:r w:rsidR="00E849BA" w:rsidRPr="00866BDB">
        <w:rPr>
          <w:rStyle w:val="phnormal2"/>
        </w:rPr>
        <w:t>необходимо</w:t>
      </w:r>
      <w:r w:rsidRPr="00866BDB">
        <w:rPr>
          <w:rStyle w:val="phnormal2"/>
        </w:rPr>
        <w:t xml:space="preserve"> нажать на кнопку </w:t>
      </w:r>
      <w:r w:rsidR="00480608" w:rsidRPr="00866BDB">
        <w:rPr>
          <w:rStyle w:val="phnormal2"/>
          <w:noProof/>
        </w:rPr>
        <w:drawing>
          <wp:inline distT="0" distB="0" distL="0" distR="0" wp14:anchorId="69C8D45E" wp14:editId="5887FBA1">
            <wp:extent cx="750498" cy="168651"/>
            <wp:effectExtent l="0" t="0" r="0" b="317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53341" cy="16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9BA" w:rsidRPr="00866BDB">
        <w:rPr>
          <w:rStyle w:val="phnormal2"/>
        </w:rPr>
        <w:t>. В результате</w:t>
      </w:r>
      <w:r w:rsidRPr="00866BDB">
        <w:rPr>
          <w:rStyle w:val="phnormal2"/>
        </w:rPr>
        <w:t xml:space="preserve"> будет создана заявка по выбранной нозологии.</w:t>
      </w:r>
    </w:p>
    <w:p w:rsidR="00D3157A" w:rsidRPr="00866BDB" w:rsidRDefault="00D3157A" w:rsidP="00BE7DCD">
      <w:pPr>
        <w:pStyle w:val="phnormal"/>
        <w:rPr>
          <w:rStyle w:val="phnormal2"/>
        </w:rPr>
      </w:pPr>
      <w:r w:rsidRPr="00866BDB">
        <w:rPr>
          <w:rStyle w:val="phnormal2"/>
        </w:rPr>
        <w:lastRenderedPageBreak/>
        <w:t>Кроме самостоятельного редактирования персонифицированной потребности</w:t>
      </w:r>
      <w:r w:rsidR="00184979">
        <w:rPr>
          <w:rStyle w:val="phnormal2"/>
        </w:rPr>
        <w:t xml:space="preserve"> возможны следующие действия</w:t>
      </w:r>
      <w:r w:rsidRPr="00866BDB">
        <w:rPr>
          <w:rStyle w:val="phnormal2"/>
        </w:rPr>
        <w:t>:</w:t>
      </w:r>
    </w:p>
    <w:p w:rsidR="00D3157A" w:rsidRDefault="00184979" w:rsidP="00184979">
      <w:pPr>
        <w:pStyle w:val="phlistitemized1"/>
      </w:pPr>
      <w:r>
        <w:t>отправка персонифицированной потребности</w:t>
      </w:r>
      <w:r w:rsidR="00E849BA">
        <w:t xml:space="preserve"> пациента </w:t>
      </w:r>
      <w:r w:rsidR="00D3157A">
        <w:t>на редактирование</w:t>
      </w:r>
      <w:r w:rsidR="00595037">
        <w:t xml:space="preserve"> внештатному работнику </w:t>
      </w:r>
      <w:r w:rsidR="008526AA">
        <w:t>о</w:t>
      </w:r>
      <w:r w:rsidR="008526AA" w:rsidRPr="008526AA">
        <w:t>рган</w:t>
      </w:r>
      <w:r w:rsidR="008526AA">
        <w:t>а</w:t>
      </w:r>
      <w:r w:rsidR="008526AA" w:rsidRPr="008526AA">
        <w:t xml:space="preserve"> исполнительной власти субъекта Российской Федерации в сфере здравоохранения</w:t>
      </w:r>
      <w:r w:rsidR="00D3157A">
        <w:t>. Для того, чт</w:t>
      </w:r>
      <w:r w:rsidR="00595037">
        <w:t>обы отправить</w:t>
      </w:r>
      <w:r w:rsidR="00D3157A">
        <w:t xml:space="preserve"> строку персонифицированной потребности</w:t>
      </w:r>
      <w:r w:rsidR="00595037">
        <w:t xml:space="preserve"> на редактирование</w:t>
      </w:r>
      <w:r w:rsidR="00D3157A">
        <w:t xml:space="preserve">, необходимо в строке с </w:t>
      </w:r>
      <w:r w:rsidR="00595037">
        <w:t xml:space="preserve">персонифицированной </w:t>
      </w:r>
      <w:r>
        <w:t xml:space="preserve">потребностью нажать на кнопку </w:t>
      </w:r>
      <w:r w:rsidR="00595037">
        <w:rPr>
          <w:noProof/>
          <w:lang w:eastAsia="ru-RU"/>
        </w:rPr>
        <w:drawing>
          <wp:inline distT="0" distB="0" distL="0" distR="0" wp14:anchorId="73CD3563" wp14:editId="2286185E">
            <wp:extent cx="276045" cy="228451"/>
            <wp:effectExtent l="0" t="0" r="0" b="63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89909" cy="23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037">
        <w:t xml:space="preserve">, указать причину редактирования и нажать на кнопку </w:t>
      </w:r>
      <w:r w:rsidR="00480608">
        <w:rPr>
          <w:noProof/>
          <w:lang w:eastAsia="ru-RU"/>
        </w:rPr>
        <w:drawing>
          <wp:inline distT="0" distB="0" distL="0" distR="0" wp14:anchorId="0D619C4D" wp14:editId="74B5FAC1">
            <wp:extent cx="603849" cy="177603"/>
            <wp:effectExtent l="0" t="0" r="635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06137" cy="17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037">
        <w:t xml:space="preserve">. Статус персонифицированной потребности пациента будет изменен на «На редактировании от ОУЗ», и персонифицированная потребность пациента будет отправлена на редактирование внештатному работнику </w:t>
      </w:r>
      <w:r w:rsidR="008526AA">
        <w:t>о</w:t>
      </w:r>
      <w:r w:rsidR="008526AA" w:rsidRPr="008526AA">
        <w:t>рган</w:t>
      </w:r>
      <w:r w:rsidR="008526AA">
        <w:t>а</w:t>
      </w:r>
      <w:r w:rsidR="008526AA" w:rsidRPr="008526AA">
        <w:t xml:space="preserve"> исполнительной власти субъекта Российской Федерации в сфере здравоохранения</w:t>
      </w:r>
      <w:r w:rsidR="00595037">
        <w:t>.</w:t>
      </w:r>
    </w:p>
    <w:p w:rsidR="00595037" w:rsidRDefault="00184979" w:rsidP="00184979">
      <w:pPr>
        <w:pStyle w:val="phlistitemized1"/>
      </w:pPr>
      <w:r>
        <w:t>отправка</w:t>
      </w:r>
      <w:r w:rsidR="00595037">
        <w:t xml:space="preserve"> все</w:t>
      </w:r>
      <w:r>
        <w:t>х строк</w:t>
      </w:r>
      <w:r w:rsidR="00595037">
        <w:t xml:space="preserve"> персонифицированной потребности на редактирование внештатному работнику </w:t>
      </w:r>
      <w:r w:rsidR="008526AA">
        <w:t>о</w:t>
      </w:r>
      <w:r w:rsidR="008526AA" w:rsidRPr="008526AA">
        <w:t>рган</w:t>
      </w:r>
      <w:r w:rsidR="008526AA">
        <w:t>а</w:t>
      </w:r>
      <w:r w:rsidR="008526AA" w:rsidRPr="008526AA">
        <w:t xml:space="preserve"> исполнительной власти субъекта Российской Федерации в сфере здравоохранения</w:t>
      </w:r>
      <w:r w:rsidR="00595037">
        <w:t>.</w:t>
      </w:r>
      <w:r w:rsidR="00043945">
        <w:t xml:space="preserve"> </w:t>
      </w:r>
      <w:r w:rsidR="00595037">
        <w:t xml:space="preserve">Для </w:t>
      </w:r>
      <w:r w:rsidR="00043945">
        <w:t>того</w:t>
      </w:r>
      <w:r w:rsidR="00CE4AEE">
        <w:t xml:space="preserve"> чтобы отправить </w:t>
      </w:r>
      <w:r w:rsidR="00E849BA">
        <w:t>персонифицированную потребность всех пациентов одной нозологии,</w:t>
      </w:r>
      <w:r w:rsidR="00595037">
        <w:t xml:space="preserve"> необходимо выбрать нозологию в поле «Нозология» и нажать на кнопку «Поиск». Будут отображены персонифицированные потребности по одной нозологии и при нажатии на кнопку </w:t>
      </w:r>
      <w:r w:rsidR="00595037">
        <w:rPr>
          <w:noProof/>
          <w:lang w:eastAsia="ru-RU"/>
        </w:rPr>
        <w:drawing>
          <wp:inline distT="0" distB="0" distL="0" distR="0" wp14:anchorId="0461B494" wp14:editId="33594BFC">
            <wp:extent cx="1069676" cy="190164"/>
            <wp:effectExtent l="0" t="0" r="0" b="63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074846" cy="191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037">
        <w:t>, вся персонифицированная потребность по выбранной нозологии будет отправлена на редактирование</w:t>
      </w:r>
      <w:r w:rsidR="00E849BA">
        <w:t xml:space="preserve"> внештатному работнику </w:t>
      </w:r>
      <w:r w:rsidR="008526AA">
        <w:t>о</w:t>
      </w:r>
      <w:r w:rsidR="008526AA" w:rsidRPr="008526AA">
        <w:t>рган</w:t>
      </w:r>
      <w:r w:rsidR="008526AA">
        <w:t>а</w:t>
      </w:r>
      <w:r w:rsidR="008526AA" w:rsidRPr="008526AA">
        <w:t xml:space="preserve"> исполнительной власти субъекта Российской Федерации в сфере здравоохранения</w:t>
      </w:r>
      <w:r w:rsidR="00595037">
        <w:t xml:space="preserve"> со статусом «На редактировании от ОУЗ».</w:t>
      </w:r>
    </w:p>
    <w:p w:rsidR="007B46CC" w:rsidRDefault="0085620C" w:rsidP="00184979">
      <w:pPr>
        <w:pStyle w:val="4"/>
        <w:ind w:left="1985" w:hanging="1265"/>
      </w:pPr>
      <w:r>
        <w:t>Раздел</w:t>
      </w:r>
      <w:r w:rsidR="007B46CC">
        <w:t xml:space="preserve"> «Поиск сведений о персонифицированных потребностях в </w:t>
      </w:r>
      <w:r w:rsidR="007B46CC" w:rsidRPr="00184979">
        <w:t>лекарственных</w:t>
      </w:r>
      <w:r w:rsidR="007B46CC">
        <w:t xml:space="preserve"> препаратах»</w:t>
      </w:r>
    </w:p>
    <w:p w:rsidR="007B46CC" w:rsidRPr="00866BDB" w:rsidRDefault="007B46CC" w:rsidP="00BE7DCD">
      <w:pPr>
        <w:pStyle w:val="phnormal"/>
        <w:rPr>
          <w:rStyle w:val="phnormal2"/>
        </w:rPr>
      </w:pPr>
      <w:r w:rsidRPr="00BE7DCD">
        <w:t xml:space="preserve">Раздел «Поиск сведений </w:t>
      </w:r>
      <w:r w:rsidR="00910844" w:rsidRPr="00BE7DCD">
        <w:t>о</w:t>
      </w:r>
      <w:r w:rsidRPr="00BE7DCD">
        <w:t xml:space="preserve"> </w:t>
      </w:r>
      <w:r w:rsidR="00910844" w:rsidRPr="00BE7DCD">
        <w:t xml:space="preserve">персонифицированных </w:t>
      </w:r>
      <w:r w:rsidR="00902C53" w:rsidRPr="00BE7DCD">
        <w:t>потребностях в лекарственных пр</w:t>
      </w:r>
      <w:r w:rsidR="00910844" w:rsidRPr="00BE7DCD">
        <w:t>епаратах</w:t>
      </w:r>
      <w:r w:rsidRPr="00BE7DCD">
        <w:t xml:space="preserve">» доступен </w:t>
      </w:r>
      <w:r w:rsidR="00313993" w:rsidRPr="00BE7DCD">
        <w:t>на странице «Сведения о персонифицированных потребностях в лекарственных препаратах» (</w:t>
      </w:r>
      <w:r w:rsidR="00565D38" w:rsidRPr="00866BDB">
        <w:rPr>
          <w:rStyle w:val="phnormal2"/>
        </w:rPr>
        <w:fldChar w:fldCharType="begin"/>
      </w:r>
      <w:r w:rsidR="008617F2" w:rsidRPr="00866BDB">
        <w:rPr>
          <w:rStyle w:val="phnormal2"/>
        </w:rPr>
        <w:instrText xml:space="preserve"> REF _Ref523832720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46</w:t>
      </w:r>
      <w:r w:rsidR="00565D38" w:rsidRPr="00866BDB">
        <w:rPr>
          <w:rStyle w:val="phnormal2"/>
        </w:rPr>
        <w:fldChar w:fldCharType="end"/>
      </w:r>
      <w:r w:rsidR="00313993" w:rsidRPr="00866BDB">
        <w:rPr>
          <w:rStyle w:val="phnormal2"/>
        </w:rPr>
        <w:t>)</w:t>
      </w:r>
      <w:r w:rsidR="00902C53" w:rsidRPr="00866BDB">
        <w:rPr>
          <w:rStyle w:val="phnormal2"/>
        </w:rPr>
        <w:t>.</w:t>
      </w:r>
    </w:p>
    <w:p w:rsidR="008617F2" w:rsidRPr="00866BDB" w:rsidRDefault="00E849BA" w:rsidP="00184979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lastRenderedPageBreak/>
        <w:drawing>
          <wp:inline distT="0" distB="0" distL="0" distR="0" wp14:anchorId="03C4E18F" wp14:editId="330DEAB7">
            <wp:extent cx="5939790" cy="1551940"/>
            <wp:effectExtent l="0" t="0" r="381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9BA" w:rsidRDefault="008617F2" w:rsidP="00184979">
      <w:pPr>
        <w:pStyle w:val="phfiguretitle"/>
      </w:pPr>
      <w:bookmarkStart w:id="231" w:name="_Ref523832720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46</w:t>
      </w:r>
      <w:r w:rsidR="00565D38">
        <w:rPr>
          <w:noProof/>
        </w:rPr>
        <w:fldChar w:fldCharType="end"/>
      </w:r>
      <w:bookmarkEnd w:id="231"/>
      <w:r>
        <w:t xml:space="preserve"> </w:t>
      </w:r>
      <w:r w:rsidR="00184979">
        <w:t>–</w:t>
      </w:r>
      <w:r>
        <w:t xml:space="preserve"> </w:t>
      </w:r>
      <w:r w:rsidRPr="005837F0">
        <w:t>Поиск сведений о персонифицированных потребностях в лекарственных препаратах</w:t>
      </w:r>
    </w:p>
    <w:p w:rsidR="009F244F" w:rsidRDefault="007B46CC" w:rsidP="00E35308">
      <w:pPr>
        <w:pStyle w:val="phnormal"/>
      </w:pPr>
      <w:r>
        <w:t xml:space="preserve">По умолчанию при </w:t>
      </w:r>
      <w:r w:rsidR="00E849BA">
        <w:t>переходе в раздел «Персонифицированная потребность»</w:t>
      </w:r>
      <w:r w:rsidR="009F244F">
        <w:t xml:space="preserve"> автоматически отображена персонифицированная потребность всех пациентов</w:t>
      </w:r>
      <w:r w:rsidR="00922BFB">
        <w:t>, срок подачи заявок, количество дней до окончания подачи заявок и статус общей персони</w:t>
      </w:r>
      <w:r w:rsidR="00184979">
        <w:t>фицированной потребности. Также</w:t>
      </w:r>
      <w:r w:rsidR="00922BFB">
        <w:t xml:space="preserve"> автоматически</w:t>
      </w:r>
      <w:r w:rsidR="009F244F">
        <w:t xml:space="preserve"> установлены фильтры</w:t>
      </w:r>
      <w:r w:rsidR="00922BFB">
        <w:t xml:space="preserve"> на поля</w:t>
      </w:r>
      <w:r w:rsidR="009F244F">
        <w:t>:</w:t>
      </w:r>
    </w:p>
    <w:p w:rsidR="009F244F" w:rsidRDefault="00184979" w:rsidP="00184979">
      <w:pPr>
        <w:pStyle w:val="phlistitemized1"/>
      </w:pPr>
      <w:r>
        <w:t>«</w:t>
      </w:r>
      <w:r w:rsidR="009F244F">
        <w:t>Нозология</w:t>
      </w:r>
      <w:r>
        <w:t>»</w:t>
      </w:r>
      <w:r w:rsidR="00922BFB">
        <w:t xml:space="preserve"> – по</w:t>
      </w:r>
      <w:r>
        <w:t xml:space="preserve"> умолчанию</w:t>
      </w:r>
      <w:r w:rsidR="009F244F">
        <w:t xml:space="preserve"> выбраны все нозологии;</w:t>
      </w:r>
    </w:p>
    <w:p w:rsidR="009F244F" w:rsidRDefault="00184979" w:rsidP="00184979">
      <w:pPr>
        <w:pStyle w:val="phlistitemized1"/>
      </w:pPr>
      <w:r>
        <w:t>«</w:t>
      </w:r>
      <w:r w:rsidR="009F244F">
        <w:t>Период заявочной кампании</w:t>
      </w:r>
      <w:r>
        <w:t>»</w:t>
      </w:r>
      <w:r w:rsidR="009F244F">
        <w:t xml:space="preserve"> – установлен актуальный период заявочной кампании;</w:t>
      </w:r>
    </w:p>
    <w:p w:rsidR="009F244F" w:rsidRDefault="00184979" w:rsidP="00184979">
      <w:pPr>
        <w:pStyle w:val="phlistitemized1"/>
      </w:pPr>
      <w:r>
        <w:t>«</w:t>
      </w:r>
      <w:r w:rsidR="009F244F">
        <w:t>Персонифицированная потребность</w:t>
      </w:r>
      <w:r>
        <w:t>»</w:t>
      </w:r>
      <w:r w:rsidR="009F244F">
        <w:t xml:space="preserve"> – установлен</w:t>
      </w:r>
      <w:r>
        <w:t xml:space="preserve"> «флажок»</w:t>
      </w:r>
      <w:r w:rsidR="009F244F">
        <w:t xml:space="preserve"> на «Внесена»</w:t>
      </w:r>
      <w:r>
        <w:t>.</w:t>
      </w:r>
    </w:p>
    <w:p w:rsidR="009F244F" w:rsidRDefault="00922BFB" w:rsidP="00E35308">
      <w:pPr>
        <w:pStyle w:val="phnormal"/>
      </w:pPr>
      <w:r>
        <w:t xml:space="preserve">При нажатии на кнопку </w:t>
      </w:r>
      <w:r w:rsidR="00480608">
        <w:rPr>
          <w:noProof/>
        </w:rPr>
        <w:drawing>
          <wp:inline distT="0" distB="0" distL="0" distR="0" wp14:anchorId="37F23810" wp14:editId="625D7F86">
            <wp:extent cx="1061049" cy="207236"/>
            <wp:effectExtent l="0" t="0" r="6350" b="254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63557" cy="20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отображаются дополнительные фильтры:</w:t>
      </w:r>
    </w:p>
    <w:p w:rsidR="00922BFB" w:rsidRPr="00487609" w:rsidRDefault="00184979" w:rsidP="00184979">
      <w:pPr>
        <w:pStyle w:val="phlistitemized1"/>
      </w:pPr>
      <w:r>
        <w:t>«</w:t>
      </w:r>
      <w:r w:rsidR="00922BFB">
        <w:t>УНРЗ</w:t>
      </w:r>
      <w:r>
        <w:t>»</w:t>
      </w:r>
      <w:r w:rsidR="00922BFB" w:rsidRPr="00487609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СНИЛС</w:t>
      </w:r>
      <w:r>
        <w:t>»</w:t>
      </w:r>
      <w:r w:rsidR="00922BFB" w:rsidRPr="00487609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Фамилия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Имя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Отчество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Код заболевания по МКБ-10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Дата рождения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Пол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</w:t>
      </w:r>
      <w:r w:rsidR="00922BFB">
        <w:t>Дата включения в регистр</w:t>
      </w:r>
      <w:r>
        <w:t>»</w:t>
      </w:r>
      <w:r w:rsidR="00922BFB">
        <w:t>;</w:t>
      </w:r>
    </w:p>
    <w:p w:rsidR="00922BFB" w:rsidRDefault="00184979" w:rsidP="00184979">
      <w:pPr>
        <w:pStyle w:val="phlistitemized1"/>
      </w:pPr>
      <w:r>
        <w:t>«Статус ПП».</w:t>
      </w:r>
    </w:p>
    <w:p w:rsidR="007B46CC" w:rsidRDefault="007B46CC" w:rsidP="00E35308">
      <w:pPr>
        <w:pStyle w:val="phnormal"/>
      </w:pPr>
      <w:r>
        <w:t xml:space="preserve">Для осуществления поиска </w:t>
      </w:r>
      <w:r w:rsidR="00D41CD0">
        <w:t>сведений о персонифицированных потребностях в лекарственных препаратах</w:t>
      </w:r>
      <w:r>
        <w:t xml:space="preserve"> необходимо внести нужные параметры и нажать </w:t>
      </w:r>
      <w:r w:rsidR="00184979">
        <w:t xml:space="preserve">на </w:t>
      </w:r>
      <w:r>
        <w:t xml:space="preserve">кнопку </w:t>
      </w:r>
      <w:r w:rsidR="00480608">
        <w:rPr>
          <w:noProof/>
        </w:rPr>
        <w:drawing>
          <wp:inline distT="0" distB="0" distL="0" distR="0" wp14:anchorId="37F21CFC" wp14:editId="5E4EB933">
            <wp:extent cx="542925" cy="17145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 необходимо нажать </w:t>
      </w:r>
      <w:r w:rsidR="00184979">
        <w:t xml:space="preserve">на </w:t>
      </w:r>
      <w:r>
        <w:t xml:space="preserve">кнопку </w:t>
      </w:r>
      <w:r w:rsidR="00480608">
        <w:rPr>
          <w:noProof/>
        </w:rPr>
        <w:drawing>
          <wp:inline distT="0" distB="0" distL="0" distR="0" wp14:anchorId="0D23C893" wp14:editId="30D26A39">
            <wp:extent cx="695325" cy="180975"/>
            <wp:effectExtent l="0" t="0" r="9525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7B46CC" w:rsidRDefault="007B46CC" w:rsidP="004350CA">
      <w:pPr>
        <w:pStyle w:val="5"/>
      </w:pPr>
      <w:r>
        <w:lastRenderedPageBreak/>
        <w:t xml:space="preserve">Работа с </w:t>
      </w:r>
      <w:r w:rsidRPr="00184979">
        <w:t>таблицей</w:t>
      </w:r>
      <w:r>
        <w:t xml:space="preserve"> результатов поиска </w:t>
      </w:r>
    </w:p>
    <w:p w:rsidR="00922BFB" w:rsidRDefault="00922BFB" w:rsidP="00E35308">
      <w:pPr>
        <w:pStyle w:val="phnormal"/>
      </w:pPr>
      <w:r>
        <w:t xml:space="preserve">При работе с таблицей результатов </w:t>
      </w:r>
      <w:r w:rsidR="00184979">
        <w:t>реализованы следующие действия</w:t>
      </w:r>
      <w:r>
        <w:t>:</w:t>
      </w:r>
    </w:p>
    <w:p w:rsidR="00922BFB" w:rsidRDefault="00184979" w:rsidP="00184979">
      <w:pPr>
        <w:pStyle w:val="phlistitemized1"/>
      </w:pPr>
      <w:r>
        <w:t>переключение между страницами результатов</w:t>
      </w:r>
      <w:r w:rsidR="003C7CEA">
        <w:t>:</w:t>
      </w:r>
      <w:r>
        <w:t xml:space="preserve"> </w:t>
      </w:r>
      <w:r w:rsidR="00922BFB">
        <w:rPr>
          <w:noProof/>
          <w:lang w:eastAsia="ru-RU"/>
        </w:rPr>
        <w:drawing>
          <wp:inline distT="0" distB="0" distL="0" distR="0" wp14:anchorId="1341D6BD" wp14:editId="5FD7D5D1">
            <wp:extent cx="1951630" cy="184722"/>
            <wp:effectExtent l="0" t="0" r="0" b="635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028741" cy="19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2BFB">
        <w:t xml:space="preserve"> Переключение между страницами происходит с помощью навигации в нижней части блока результатов поиска. Числа</w:t>
      </w:r>
      <w:r w:rsidR="003C7CEA">
        <w:t xml:space="preserve"> соответствуют номерам страниц.</w:t>
      </w:r>
    </w:p>
    <w:p w:rsidR="00922BFB" w:rsidRDefault="003C7CEA" w:rsidP="00184979">
      <w:pPr>
        <w:pStyle w:val="phlistitemized1"/>
      </w:pPr>
      <w:r>
        <w:t>изменять сортировку</w:t>
      </w:r>
      <w:r w:rsidR="00922BFB">
        <w:t xml:space="preserve"> данных в таблице. Для изменения сортировки в таблице, необходимо нажать на заголовок столбца, по которому требуется сортировать данные. Первое нажатие сортирует по возрастанию, второе – по убыванию;</w:t>
      </w:r>
    </w:p>
    <w:p w:rsidR="00480608" w:rsidRPr="00DE6C5B" w:rsidRDefault="00583DFF" w:rsidP="00184979">
      <w:pPr>
        <w:pStyle w:val="3"/>
      </w:pPr>
      <w:bookmarkStart w:id="232" w:name="_Toc42078953"/>
      <w:r w:rsidRPr="00DE6C5B">
        <w:t>Модуль «</w:t>
      </w:r>
      <w:r w:rsidR="00BC0883" w:rsidRPr="00DE6C5B">
        <w:t>Сводные данные по персонифицированной потребности</w:t>
      </w:r>
      <w:r w:rsidRPr="00DE6C5B">
        <w:t>»</w:t>
      </w:r>
      <w:bookmarkEnd w:id="232"/>
    </w:p>
    <w:p w:rsidR="001B6E7A" w:rsidRPr="00480608" w:rsidRDefault="00BC0883" w:rsidP="00184979">
      <w:pPr>
        <w:pStyle w:val="phnormal"/>
        <w:rPr>
          <w:b/>
        </w:rPr>
      </w:pPr>
      <w:bookmarkStart w:id="233" w:name="OLE_LINK5"/>
      <w:bookmarkStart w:id="234" w:name="OLE_LINK6"/>
      <w:bookmarkStart w:id="235" w:name="OLE_LINK7"/>
      <w:r>
        <w:t xml:space="preserve">Для перехода на страницу сведений о сводных данных по персонифицированной потребности в лекарственных препаратах </w:t>
      </w:r>
      <w:r w:rsidRPr="00C4694D">
        <w:t xml:space="preserve">необходимо </w:t>
      </w:r>
      <w:r w:rsidRPr="00480608">
        <w:rPr>
          <w:rStyle w:val="affffff"/>
          <w:i w:val="0"/>
          <w:color w:val="000000" w:themeColor="text1"/>
        </w:rPr>
        <w:t xml:space="preserve">в пункте меню «Регистры» </w:t>
      </w:r>
      <w:r w:rsidR="00184979">
        <w:rPr>
          <w:rStyle w:val="affffff"/>
          <w:i w:val="0"/>
          <w:color w:val="000000" w:themeColor="text1"/>
        </w:rPr>
        <w:t xml:space="preserve">выбрать пункт </w:t>
      </w:r>
      <w:r w:rsidRPr="00480608">
        <w:rPr>
          <w:rStyle w:val="affffff"/>
          <w:i w:val="0"/>
          <w:color w:val="000000" w:themeColor="text1"/>
        </w:rPr>
        <w:t>«Ф</w:t>
      </w:r>
      <w:r w:rsidR="00184979">
        <w:rPr>
          <w:rStyle w:val="affffff"/>
          <w:i w:val="0"/>
          <w:color w:val="000000" w:themeColor="text1"/>
        </w:rPr>
        <w:t xml:space="preserve">едеральный регистр </w:t>
      </w:r>
      <w:r w:rsidR="00952860">
        <w:rPr>
          <w:rStyle w:val="affffff"/>
          <w:i w:val="0"/>
          <w:color w:val="000000" w:themeColor="text1"/>
        </w:rPr>
        <w:t>1</w:t>
      </w:r>
      <w:r w:rsidR="000E687F">
        <w:rPr>
          <w:rStyle w:val="affffff"/>
          <w:i w:val="0"/>
          <w:color w:val="000000" w:themeColor="text1"/>
        </w:rPr>
        <w:t>4</w:t>
      </w:r>
      <w:r w:rsidR="00952860">
        <w:rPr>
          <w:rStyle w:val="affffff"/>
          <w:i w:val="0"/>
          <w:color w:val="000000" w:themeColor="text1"/>
        </w:rPr>
        <w:t xml:space="preserve"> нозологий</w:t>
      </w:r>
      <w:r w:rsidR="00184979">
        <w:rPr>
          <w:rStyle w:val="affffff"/>
          <w:i w:val="0"/>
          <w:color w:val="000000" w:themeColor="text1"/>
        </w:rPr>
        <w:t xml:space="preserve">». Откроется выпадающий список, в котором необходимо выбрать модуль </w:t>
      </w:r>
      <w:r w:rsidRPr="00480608">
        <w:rPr>
          <w:rStyle w:val="affffff"/>
          <w:i w:val="0"/>
          <w:color w:val="000000" w:themeColor="text1"/>
        </w:rPr>
        <w:t>«Сводные данные по персонифицированной потребности».</w:t>
      </w:r>
      <w:r>
        <w:t xml:space="preserve"> В </w:t>
      </w:r>
      <w:r w:rsidR="003A1238">
        <w:t>Системе</w:t>
      </w:r>
      <w:r>
        <w:t xml:space="preserve"> откроется страница «Сведения о сводных данных по </w:t>
      </w:r>
      <w:r w:rsidR="00FD4930">
        <w:t>персонифицированной</w:t>
      </w:r>
      <w:r>
        <w:t xml:space="preserve"> </w:t>
      </w:r>
      <w:r w:rsidR="00FD4930">
        <w:t>потребности</w:t>
      </w:r>
      <w:r>
        <w:t xml:space="preserve"> в лекарственных препаратах» </w:t>
      </w:r>
      <w:bookmarkEnd w:id="233"/>
      <w:bookmarkEnd w:id="234"/>
      <w:bookmarkEnd w:id="235"/>
      <w:r w:rsidR="00184979">
        <w:t>(</w:t>
      </w:r>
      <w:r w:rsidR="001F03EC">
        <w:fldChar w:fldCharType="begin"/>
      </w:r>
      <w:r w:rsidR="001F03EC">
        <w:instrText xml:space="preserve"> REF _Ref523832934 \h  \* MERGEFORMAT </w:instrText>
      </w:r>
      <w:r w:rsidR="001F03EC">
        <w:fldChar w:fldCharType="separate"/>
      </w:r>
      <w:r w:rsidR="000422E7">
        <w:t xml:space="preserve">Рисунок </w:t>
      </w:r>
      <w:r w:rsidR="000422E7">
        <w:rPr>
          <w:noProof/>
        </w:rPr>
        <w:t>47</w:t>
      </w:r>
      <w:r w:rsidR="001F03EC">
        <w:fldChar w:fldCharType="end"/>
      </w:r>
      <w:r w:rsidR="00184979">
        <w:t>)</w:t>
      </w:r>
      <w:r>
        <w:t>.</w:t>
      </w:r>
    </w:p>
    <w:p w:rsidR="008617F2" w:rsidRDefault="00EA5730" w:rsidP="00184979">
      <w:pPr>
        <w:pStyle w:val="phfigure0"/>
      </w:pPr>
      <w:r>
        <w:rPr>
          <w:noProof/>
        </w:rPr>
        <w:drawing>
          <wp:inline distT="0" distB="0" distL="0" distR="0" wp14:anchorId="7632A5DD" wp14:editId="1012018E">
            <wp:extent cx="5398770" cy="4095115"/>
            <wp:effectExtent l="0" t="0" r="0" b="635"/>
            <wp:docPr id="12" name="Рисунок 5" descr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сунок 4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6" t="5948" r="4379" b="8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E7A" w:rsidRDefault="008617F2" w:rsidP="00184979">
      <w:pPr>
        <w:pStyle w:val="phfiguretitle"/>
      </w:pPr>
      <w:bookmarkStart w:id="236" w:name="_Ref523832934"/>
      <w:r>
        <w:lastRenderedPageBreak/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47</w:t>
      </w:r>
      <w:r w:rsidR="00565D38">
        <w:rPr>
          <w:noProof/>
        </w:rPr>
        <w:fldChar w:fldCharType="end"/>
      </w:r>
      <w:bookmarkEnd w:id="236"/>
      <w:r>
        <w:t xml:space="preserve"> </w:t>
      </w:r>
      <w:r w:rsidR="00184979">
        <w:t>–</w:t>
      </w:r>
      <w:r>
        <w:t xml:space="preserve"> </w:t>
      </w:r>
      <w:bookmarkStart w:id="237" w:name="OLE_LINK8"/>
      <w:bookmarkStart w:id="238" w:name="OLE_LINK9"/>
      <w:r w:rsidRPr="003226CF">
        <w:t>Сводные данные по персонифицированной потребности</w:t>
      </w:r>
      <w:bookmarkEnd w:id="237"/>
      <w:bookmarkEnd w:id="238"/>
    </w:p>
    <w:p w:rsidR="00FD4930" w:rsidRDefault="00FD4930" w:rsidP="00184979">
      <w:pPr>
        <w:pStyle w:val="4"/>
        <w:ind w:left="1985" w:hanging="1265"/>
      </w:pPr>
      <w:bookmarkStart w:id="239" w:name="OLE_LINK10"/>
      <w:bookmarkStart w:id="240" w:name="OLE_LINK11"/>
      <w:r>
        <w:t>Блок «Поиск сведений о сводных данных по персонифицированной потребности в лекарственных препаратах»</w:t>
      </w:r>
    </w:p>
    <w:p w:rsidR="004F08DF" w:rsidRPr="00866BDB" w:rsidRDefault="004F08DF" w:rsidP="00BE7DCD">
      <w:pPr>
        <w:pStyle w:val="phnormal"/>
        <w:rPr>
          <w:rStyle w:val="phnormal2"/>
        </w:rPr>
      </w:pPr>
      <w:bookmarkStart w:id="241" w:name="OLE_LINK12"/>
      <w:bookmarkStart w:id="242" w:name="OLE_LINK13"/>
      <w:bookmarkStart w:id="243" w:name="OLE_LINK14"/>
      <w:bookmarkEnd w:id="239"/>
      <w:bookmarkEnd w:id="240"/>
      <w:r w:rsidRPr="00BE7DCD">
        <w:t xml:space="preserve">Чтобы </w:t>
      </w:r>
      <w:r w:rsidR="00313993" w:rsidRPr="00BE7DCD">
        <w:t>раскрыть атрибуты поиска</w:t>
      </w:r>
      <w:r w:rsidRPr="00BE7DCD">
        <w:t xml:space="preserve">, необходимо нажать на кнопку </w:t>
      </w:r>
      <w:r w:rsidR="00480608" w:rsidRPr="00BE7DCD">
        <w:rPr>
          <w:noProof/>
        </w:rPr>
        <w:drawing>
          <wp:inline distT="0" distB="0" distL="0" distR="0" wp14:anchorId="1DD25837" wp14:editId="298EEF3A">
            <wp:extent cx="542925" cy="17145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7DCD">
        <w:t xml:space="preserve">. После чего </w:t>
      </w:r>
      <w:r w:rsidR="00313993" w:rsidRPr="00BE7DCD">
        <w:t xml:space="preserve">атрибуты </w:t>
      </w:r>
      <w:r w:rsidRPr="00BE7DCD">
        <w:t>будут отображены в соответствии с</w:t>
      </w:r>
      <w:r w:rsidR="00184979">
        <w:t xml:space="preserve"> рисунком ниже</w:t>
      </w:r>
      <w:r w:rsidR="008617F2" w:rsidRPr="00BE7DCD">
        <w:t xml:space="preserve"> </w:t>
      </w:r>
      <w:bookmarkEnd w:id="241"/>
      <w:bookmarkEnd w:id="242"/>
      <w:bookmarkEnd w:id="243"/>
      <w:r w:rsidR="00184979">
        <w:t>(</w:t>
      </w:r>
      <w:r w:rsidR="00565D38" w:rsidRPr="00866BDB">
        <w:rPr>
          <w:rStyle w:val="phnormal2"/>
        </w:rPr>
        <w:fldChar w:fldCharType="begin"/>
      </w:r>
      <w:r w:rsidR="008617F2" w:rsidRPr="00866BDB">
        <w:rPr>
          <w:rStyle w:val="phnormal2"/>
        </w:rPr>
        <w:instrText xml:space="preserve"> REF _Ref523833008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48</w:t>
      </w:r>
      <w:r w:rsidR="00565D38" w:rsidRPr="00866BDB">
        <w:rPr>
          <w:rStyle w:val="phnormal2"/>
        </w:rPr>
        <w:fldChar w:fldCharType="end"/>
      </w:r>
      <w:r w:rsidR="00184979">
        <w:rPr>
          <w:rStyle w:val="phnormal2"/>
        </w:rPr>
        <w:t>)</w:t>
      </w:r>
      <w:r w:rsidRPr="00866BDB">
        <w:rPr>
          <w:rStyle w:val="phnormal2"/>
        </w:rPr>
        <w:t>.</w:t>
      </w:r>
    </w:p>
    <w:p w:rsidR="008617F2" w:rsidRPr="00866BDB" w:rsidRDefault="004F08DF" w:rsidP="005C0FAE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6B7C5537" wp14:editId="1BDE1452">
            <wp:extent cx="5939790" cy="1660525"/>
            <wp:effectExtent l="0" t="0" r="381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6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8DF" w:rsidRDefault="008617F2" w:rsidP="005C0FAE">
      <w:pPr>
        <w:pStyle w:val="phfiguretitle"/>
      </w:pPr>
      <w:bookmarkStart w:id="244" w:name="_Ref523833008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48</w:t>
      </w:r>
      <w:r w:rsidR="00565D38">
        <w:rPr>
          <w:noProof/>
        </w:rPr>
        <w:fldChar w:fldCharType="end"/>
      </w:r>
      <w:bookmarkEnd w:id="244"/>
      <w:r>
        <w:t xml:space="preserve"> </w:t>
      </w:r>
      <w:r w:rsidR="005C0FAE">
        <w:t>–</w:t>
      </w:r>
      <w:r>
        <w:t xml:space="preserve"> </w:t>
      </w:r>
      <w:bookmarkStart w:id="245" w:name="OLE_LINK15"/>
      <w:bookmarkStart w:id="246" w:name="OLE_LINK16"/>
      <w:r w:rsidRPr="00B32C32">
        <w:t>Поиск сведений о сводных данных по персонифицированной потребности</w:t>
      </w:r>
      <w:bookmarkEnd w:id="245"/>
      <w:bookmarkEnd w:id="246"/>
    </w:p>
    <w:p w:rsidR="00FD4930" w:rsidRDefault="00FD4930" w:rsidP="00E35308">
      <w:pPr>
        <w:pStyle w:val="phnormal"/>
      </w:pPr>
      <w:bookmarkStart w:id="247" w:name="OLE_LINK17"/>
      <w:bookmarkStart w:id="248" w:name="OLE_LINK18"/>
      <w:bookmarkStart w:id="249" w:name="OLE_LINK19"/>
      <w:r>
        <w:t xml:space="preserve">По умолчанию при </w:t>
      </w:r>
      <w:r w:rsidR="004F08DF">
        <w:t>переходе в раздел «Сводные данные по персонифицированной потребности»,</w:t>
      </w:r>
      <w:r>
        <w:t xml:space="preserve"> на странице поиска отображаются все сохраненные сведения о персонифицированных потребностях в лекарственных препаратах.</w:t>
      </w:r>
    </w:p>
    <w:p w:rsidR="00FD4930" w:rsidRDefault="00FD4930" w:rsidP="005C0FAE">
      <w:pPr>
        <w:pStyle w:val="phlistitemizedtitle"/>
      </w:pPr>
      <w:r>
        <w:t>В верхней части страницы располагаются параметры для поиска сведений о персонифицированных потребностях в лекарственных препаратах:</w:t>
      </w:r>
    </w:p>
    <w:p w:rsidR="00FD4930" w:rsidRPr="00487609" w:rsidRDefault="005C0FAE" w:rsidP="005C0FAE">
      <w:pPr>
        <w:pStyle w:val="phlistitemized1"/>
      </w:pPr>
      <w:r>
        <w:t>«</w:t>
      </w:r>
      <w:r w:rsidR="00FD4930">
        <w:t>УНРЗ</w:t>
      </w:r>
      <w:r>
        <w:t>»</w:t>
      </w:r>
      <w:r w:rsidR="00FD4930" w:rsidRPr="00487609">
        <w:t>;</w:t>
      </w:r>
    </w:p>
    <w:p w:rsidR="00FD4930" w:rsidRDefault="005C0FAE" w:rsidP="005C0FAE">
      <w:pPr>
        <w:pStyle w:val="phlistitemized1"/>
      </w:pPr>
      <w:r>
        <w:t>«</w:t>
      </w:r>
      <w:r w:rsidR="00FD4930">
        <w:t>СНИЛС</w:t>
      </w:r>
      <w:r>
        <w:t>»</w:t>
      </w:r>
      <w:r w:rsidR="00FD4930" w:rsidRPr="00487609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Ф</w:t>
      </w:r>
      <w:r w:rsidR="00FD4930">
        <w:t>амилия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И</w:t>
      </w:r>
      <w:r w:rsidR="00FD4930">
        <w:t>мя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О</w:t>
      </w:r>
      <w:r w:rsidR="00FD4930">
        <w:t>тчество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Н</w:t>
      </w:r>
      <w:r w:rsidR="00FD4930">
        <w:t>озология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К</w:t>
      </w:r>
      <w:r w:rsidR="00FD4930">
        <w:t>од заболевания по МКБ-10</w:t>
      </w:r>
      <w:r>
        <w:t>»</w:t>
      </w:r>
      <w:r w:rsidR="00FD4930">
        <w:t>;</w:t>
      </w:r>
    </w:p>
    <w:p w:rsidR="003F6758" w:rsidRDefault="005C0FAE" w:rsidP="005C0FAE">
      <w:pPr>
        <w:pStyle w:val="phlistitemized1"/>
      </w:pPr>
      <w:r>
        <w:t>«</w:t>
      </w:r>
      <w:r w:rsidR="003F6758">
        <w:t>МНН</w:t>
      </w:r>
      <w:r>
        <w:t>»</w:t>
      </w:r>
      <w:r w:rsidR="003F6758">
        <w:t>;</w:t>
      </w:r>
    </w:p>
    <w:p w:rsidR="003F6758" w:rsidRDefault="005C0FAE" w:rsidP="005C0FAE">
      <w:pPr>
        <w:pStyle w:val="phlistitemized1"/>
      </w:pPr>
      <w:r>
        <w:t>«</w:t>
      </w:r>
      <w:r w:rsidR="004F08DF">
        <w:t>Д</w:t>
      </w:r>
      <w:r w:rsidR="003F6758">
        <w:t>оза лекарственного препарата</w:t>
      </w:r>
      <w:r>
        <w:t>»</w:t>
      </w:r>
      <w:r w:rsidR="003F6758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Д</w:t>
      </w:r>
      <w:r w:rsidR="00FD4930">
        <w:t>ата рождения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П</w:t>
      </w:r>
      <w:r w:rsidR="00FD4930">
        <w:t>ол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Д</w:t>
      </w:r>
      <w:r w:rsidR="00FD4930">
        <w:t>ата включения в регистр</w:t>
      </w:r>
      <w:r>
        <w:t>»</w:t>
      </w:r>
      <w:r w:rsidR="00FD4930">
        <w:t>;</w:t>
      </w:r>
    </w:p>
    <w:p w:rsidR="00FD4930" w:rsidRDefault="005C0FAE" w:rsidP="005C0FAE">
      <w:pPr>
        <w:pStyle w:val="phlistitemized1"/>
      </w:pPr>
      <w:r>
        <w:t>«</w:t>
      </w:r>
      <w:r w:rsidR="004F08DF">
        <w:t>Д</w:t>
      </w:r>
      <w:r w:rsidR="003F6758">
        <w:t>анные за период</w:t>
      </w:r>
      <w:r>
        <w:t>»</w:t>
      </w:r>
      <w:r w:rsidR="003F6758">
        <w:t>;</w:t>
      </w:r>
    </w:p>
    <w:p w:rsidR="003F6758" w:rsidRPr="00487609" w:rsidRDefault="005C0FAE" w:rsidP="005C0FAE">
      <w:pPr>
        <w:pStyle w:val="phlistitemized1"/>
      </w:pPr>
      <w:r>
        <w:lastRenderedPageBreak/>
        <w:t>«</w:t>
      </w:r>
      <w:r w:rsidR="004F08DF">
        <w:t>С</w:t>
      </w:r>
      <w:r w:rsidR="003F6758">
        <w:t>татус</w:t>
      </w:r>
      <w:r>
        <w:t>»</w:t>
      </w:r>
      <w:r w:rsidR="003F6758">
        <w:t>.</w:t>
      </w:r>
    </w:p>
    <w:p w:rsidR="00FD4930" w:rsidRDefault="00FD4930" w:rsidP="00E35308">
      <w:pPr>
        <w:pStyle w:val="phnormal"/>
      </w:pPr>
      <w:r>
        <w:t>Для осуществления поиска сведений о персонифицированных потребностях в лекарственных препаратах</w:t>
      </w:r>
      <w:r w:rsidR="004F08DF">
        <w:t>,</w:t>
      </w:r>
      <w:r>
        <w:t xml:space="preserve"> необходимо </w:t>
      </w:r>
      <w:r w:rsidR="004F08DF">
        <w:t>ввести</w:t>
      </w:r>
      <w:r>
        <w:t xml:space="preserve"> нужные параметры и нажать кнопку </w:t>
      </w:r>
      <w:r w:rsidR="00480608">
        <w:rPr>
          <w:noProof/>
        </w:rPr>
        <w:drawing>
          <wp:inline distT="0" distB="0" distL="0" distR="0" wp14:anchorId="31BE52A6" wp14:editId="6D75815E">
            <wp:extent cx="542925" cy="1714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 необходимо нажать кнопку </w:t>
      </w:r>
      <w:r w:rsidR="00480608">
        <w:rPr>
          <w:noProof/>
        </w:rPr>
        <w:drawing>
          <wp:inline distT="0" distB="0" distL="0" distR="0" wp14:anchorId="4FF0F5E6" wp14:editId="6A16510B">
            <wp:extent cx="695325" cy="180975"/>
            <wp:effectExtent l="0" t="0" r="9525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bookmarkEnd w:id="247"/>
    <w:bookmarkEnd w:id="248"/>
    <w:bookmarkEnd w:id="249"/>
    <w:p w:rsidR="00DB47C0" w:rsidRDefault="00DB47C0" w:rsidP="004350CA">
      <w:pPr>
        <w:pStyle w:val="5"/>
      </w:pPr>
      <w:r>
        <w:t xml:space="preserve">Работа с таблицей результатов поиска </w:t>
      </w:r>
    </w:p>
    <w:p w:rsidR="003C1991" w:rsidRDefault="003C1991" w:rsidP="00E35308">
      <w:pPr>
        <w:pStyle w:val="phnormal"/>
      </w:pPr>
      <w:bookmarkStart w:id="250" w:name="OLE_LINK20"/>
      <w:r>
        <w:t xml:space="preserve">При работе с таблицей результатов </w:t>
      </w:r>
      <w:r w:rsidR="005C0FAE">
        <w:t>реализованы следующие действия</w:t>
      </w:r>
      <w:r>
        <w:t>:</w:t>
      </w:r>
    </w:p>
    <w:p w:rsidR="003C1991" w:rsidRDefault="005C0FAE" w:rsidP="005C0FAE">
      <w:pPr>
        <w:pStyle w:val="phlistitemized1"/>
      </w:pPr>
      <w:r>
        <w:t>переключение</w:t>
      </w:r>
      <w:r w:rsidR="003C1991">
        <w:t xml:space="preserve"> между страницами результатов</w:t>
      </w:r>
      <w:r>
        <w:t xml:space="preserve"> с помощью кнопок</w:t>
      </w:r>
      <w:r w:rsidR="003C1991">
        <w:rPr>
          <w:noProof/>
          <w:lang w:eastAsia="ru-RU"/>
        </w:rPr>
        <w:drawing>
          <wp:inline distT="0" distB="0" distL="0" distR="0" wp14:anchorId="753000B0" wp14:editId="4D975D24">
            <wp:extent cx="1653235" cy="210554"/>
            <wp:effectExtent l="0" t="0" r="4445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6839" cy="21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991">
        <w:t xml:space="preserve"> Переключение между страницами происходит с помощью навигации в нижней части блока результатов поиска. Числа соответствуют номерам страниц. С помощью </w:t>
      </w:r>
      <w:r>
        <w:t>кнопки</w:t>
      </w:r>
      <w:r w:rsidR="003C1991">
        <w:t xml:space="preserve"> </w:t>
      </w:r>
      <w:r w:rsidR="003C1991">
        <w:rPr>
          <w:noProof/>
          <w:lang w:eastAsia="ru-RU"/>
        </w:rPr>
        <w:drawing>
          <wp:inline distT="0" distB="0" distL="0" distR="0" wp14:anchorId="42DD1C00" wp14:editId="3787F162">
            <wp:extent cx="178488" cy="151028"/>
            <wp:effectExtent l="0" t="0" r="0" b="1905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775" cy="15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991">
        <w:t xml:space="preserve"> можно перейти к первой странице;</w:t>
      </w:r>
    </w:p>
    <w:p w:rsidR="003C1991" w:rsidRDefault="005C0FAE" w:rsidP="005C0FAE">
      <w:pPr>
        <w:pStyle w:val="phlistitemized1"/>
      </w:pPr>
      <w:r>
        <w:t>изменение сортировки</w:t>
      </w:r>
      <w:r w:rsidR="003C1991">
        <w:t xml:space="preserve"> данных в таблице. Для изменения сортировки в таблице, необходимо нажать на заголовок столбца, по которому требуется сортировать данные. Первое нажатие сортирует по возрастанию, второе – по убыванию;</w:t>
      </w:r>
    </w:p>
    <w:p w:rsidR="003C1991" w:rsidRDefault="005C0FAE" w:rsidP="005C0FAE">
      <w:pPr>
        <w:pStyle w:val="phlistitemized1"/>
      </w:pPr>
      <w:r>
        <w:t xml:space="preserve">переход </w:t>
      </w:r>
      <w:r w:rsidR="003C1991">
        <w:t xml:space="preserve">к просмотру персонифицированной потребности. Для перехода к записи следует нажать </w:t>
      </w:r>
      <w:r>
        <w:t xml:space="preserve">на </w:t>
      </w:r>
      <w:r w:rsidR="003C1991">
        <w:t xml:space="preserve">кнопку просмотра </w:t>
      </w:r>
      <w:r w:rsidR="003C1991">
        <w:rPr>
          <w:noProof/>
          <w:lang w:eastAsia="ru-RU"/>
        </w:rPr>
        <w:drawing>
          <wp:inline distT="0" distB="0" distL="0" distR="0" wp14:anchorId="75441E15" wp14:editId="5142F188">
            <wp:extent cx="252368" cy="212090"/>
            <wp:effectExtent l="0" t="0" r="0" b="0"/>
            <wp:docPr id="277" name="Рисунок 277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2"/>
                    <a:stretch/>
                  </pic:blipFill>
                  <pic:spPr bwMode="auto">
                    <a:xfrm>
                      <a:off x="0" y="0"/>
                      <a:ext cx="254628" cy="21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1991">
        <w:t xml:space="preserve"> </w:t>
      </w:r>
      <w:r>
        <w:t xml:space="preserve">в </w:t>
      </w:r>
      <w:r w:rsidR="003C1991">
        <w:t>соответствующей записи в таблице результатов.</w:t>
      </w:r>
    </w:p>
    <w:bookmarkEnd w:id="250"/>
    <w:p w:rsidR="003C1991" w:rsidRDefault="005C0FAE" w:rsidP="005C0FAE">
      <w:pPr>
        <w:pStyle w:val="phlistitemized1"/>
      </w:pPr>
      <w:r>
        <w:t>переход</w:t>
      </w:r>
      <w:r w:rsidR="003C1991">
        <w:t xml:space="preserve"> к редактированию персонифицированной потребности. Для редактирования записи следует нажать </w:t>
      </w:r>
      <w:r>
        <w:t xml:space="preserve">на </w:t>
      </w:r>
      <w:r w:rsidR="003C1991">
        <w:t xml:space="preserve">кнопку редактирования </w:t>
      </w:r>
      <w:r w:rsidR="003C1991">
        <w:rPr>
          <w:noProof/>
          <w:lang w:eastAsia="ru-RU"/>
        </w:rPr>
        <w:drawing>
          <wp:inline distT="0" distB="0" distL="0" distR="0" wp14:anchorId="1038C973" wp14:editId="6D94E87D">
            <wp:extent cx="295275" cy="228600"/>
            <wp:effectExtent l="0" t="0" r="9525" b="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991">
        <w:t xml:space="preserve"> </w:t>
      </w:r>
      <w:r>
        <w:t xml:space="preserve">в </w:t>
      </w:r>
      <w:r w:rsidR="003C1991">
        <w:t>соответствующей записи в таблице результатов.</w:t>
      </w:r>
    </w:p>
    <w:p w:rsidR="003C1991" w:rsidRPr="004F08DF" w:rsidRDefault="005C0FAE" w:rsidP="005C0FAE">
      <w:pPr>
        <w:pStyle w:val="phlistitemized1"/>
      </w:pPr>
      <w:r>
        <w:t>удаление персонифицированной</w:t>
      </w:r>
      <w:r w:rsidR="003C1991">
        <w:t xml:space="preserve"> потр</w:t>
      </w:r>
      <w:r>
        <w:t>ебности</w:t>
      </w:r>
      <w:r w:rsidR="003C1991">
        <w:t xml:space="preserve"> пациента. Для этого необходимо нажать на кнопку </w:t>
      </w:r>
      <w:r w:rsidR="003C1991">
        <w:rPr>
          <w:noProof/>
          <w:lang w:eastAsia="ru-RU"/>
        </w:rPr>
        <w:drawing>
          <wp:inline distT="0" distB="0" distL="0" distR="0" wp14:anchorId="04A7E798" wp14:editId="386C6027">
            <wp:extent cx="276225" cy="247650"/>
            <wp:effectExtent l="0" t="0" r="9525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991">
        <w:t>.</w:t>
      </w:r>
    </w:p>
    <w:p w:rsidR="00C7247E" w:rsidRPr="001B34E3" w:rsidRDefault="00C7247E" w:rsidP="005C0FAE">
      <w:pPr>
        <w:pStyle w:val="4"/>
        <w:ind w:left="1985" w:hanging="1265"/>
        <w:rPr>
          <w:rFonts w:eastAsiaTheme="minorHAnsi"/>
          <w:lang w:eastAsia="en-US"/>
        </w:rPr>
      </w:pPr>
      <w:bookmarkStart w:id="251" w:name="OLE_LINK21"/>
      <w:bookmarkStart w:id="252" w:name="OLE_LINK22"/>
      <w:bookmarkStart w:id="253" w:name="OLE_LINK23"/>
      <w:bookmarkStart w:id="254" w:name="OLE_LINK27"/>
      <w:bookmarkStart w:id="255" w:name="OLE_LINK28"/>
      <w:r w:rsidRPr="00DB47C0">
        <w:t>Блок «</w:t>
      </w:r>
      <w:r w:rsidRPr="005C0FAE">
        <w:rPr>
          <w:rFonts w:eastAsiaTheme="minorHAnsi"/>
        </w:rPr>
        <w:t>Сведения</w:t>
      </w:r>
      <w:r w:rsidRPr="001B34E3">
        <w:rPr>
          <w:rFonts w:eastAsiaTheme="minorHAnsi"/>
          <w:lang w:eastAsia="en-US"/>
        </w:rPr>
        <w:t xml:space="preserve"> о больных, по которым количество лекарственных средств превышает стандарты медицинской помощи»</w:t>
      </w:r>
    </w:p>
    <w:p w:rsidR="00C7247E" w:rsidRPr="005C0FAE" w:rsidRDefault="00C7247E" w:rsidP="005C0FAE">
      <w:pPr>
        <w:pStyle w:val="phnormal"/>
        <w:rPr>
          <w:rStyle w:val="phnormal2"/>
        </w:rPr>
      </w:pPr>
      <w:bookmarkStart w:id="256" w:name="OLE_LINK29"/>
      <w:bookmarkStart w:id="257" w:name="OLE_LINK30"/>
      <w:bookmarkStart w:id="258" w:name="OLE_LINK31"/>
      <w:bookmarkEnd w:id="251"/>
      <w:bookmarkEnd w:id="252"/>
      <w:bookmarkEnd w:id="253"/>
      <w:bookmarkEnd w:id="254"/>
      <w:bookmarkEnd w:id="255"/>
      <w:r w:rsidRPr="005C0FAE">
        <w:rPr>
          <w:rStyle w:val="phnormal2"/>
        </w:rPr>
        <w:t>Блок предназначен для отображения информации о больных, по которым количество лекарственных средств превышает стандарты медицинской помощи. Таблица состоит из следующих столбцов:</w:t>
      </w:r>
    </w:p>
    <w:p w:rsidR="00C7247E" w:rsidRDefault="005C0FAE" w:rsidP="005C0FAE">
      <w:pPr>
        <w:pStyle w:val="phlistitemized1"/>
      </w:pPr>
      <w:r>
        <w:t>«</w:t>
      </w:r>
      <w:r w:rsidR="00C7247E">
        <w:t>Нозология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>
        <w:t>Код заболевания по МКБ-10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lastRenderedPageBreak/>
        <w:t>«</w:t>
      </w:r>
      <w:r w:rsidR="00C7247E">
        <w:t>ФИО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>
        <w:t>Дата рождения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>
        <w:t>Примечание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>
        <w:t>МНН, дозировка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 w:rsidRPr="00C7247E">
        <w:t>Ед. измерения (ЕИ)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 w:rsidRPr="00C7247E">
        <w:t>Количество по стандарту (ЕИ)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 w:rsidRPr="00C7247E">
        <w:t>Схема лечения (однократная доза, кратность применения)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 w:rsidRPr="00C7247E">
        <w:t>Потребность на месяц (ЕИ)</w:t>
      </w:r>
      <w:r>
        <w:t>»</w:t>
      </w:r>
      <w:r w:rsidR="00C7247E">
        <w:t>;</w:t>
      </w:r>
    </w:p>
    <w:p w:rsidR="00C7247E" w:rsidRDefault="005C0FAE" w:rsidP="005C0FAE">
      <w:pPr>
        <w:pStyle w:val="phlistitemized1"/>
      </w:pPr>
      <w:r>
        <w:t>«</w:t>
      </w:r>
      <w:r w:rsidR="00C7247E" w:rsidRPr="00C7247E">
        <w:t>Потребность на год (ЕИ)</w:t>
      </w:r>
      <w:r>
        <w:t>»</w:t>
      </w:r>
      <w:r w:rsidR="00C7247E">
        <w:t>;</w:t>
      </w:r>
    </w:p>
    <w:p w:rsidR="00C7247E" w:rsidRPr="004F08DF" w:rsidRDefault="005C0FAE" w:rsidP="005C0FAE">
      <w:pPr>
        <w:pStyle w:val="phlistitemized1"/>
      </w:pPr>
      <w:r>
        <w:t>«</w:t>
      </w:r>
      <w:r w:rsidR="00C7247E">
        <w:t>Статус</w:t>
      </w:r>
      <w:r>
        <w:t>»</w:t>
      </w:r>
      <w:r w:rsidR="00C7247E">
        <w:t>.</w:t>
      </w:r>
    </w:p>
    <w:p w:rsidR="00C7247E" w:rsidRPr="003C1991" w:rsidRDefault="00C7247E" w:rsidP="002D7EE1">
      <w:pPr>
        <w:pStyle w:val="4"/>
        <w:ind w:left="1985" w:hanging="1265"/>
      </w:pPr>
      <w:bookmarkStart w:id="259" w:name="OLE_LINK24"/>
      <w:bookmarkStart w:id="260" w:name="OLE_LINK25"/>
      <w:bookmarkStart w:id="261" w:name="OLE_LINK26"/>
      <w:bookmarkStart w:id="262" w:name="OLE_LINK32"/>
      <w:bookmarkStart w:id="263" w:name="OLE_LINK33"/>
      <w:bookmarkEnd w:id="256"/>
      <w:bookmarkEnd w:id="257"/>
      <w:bookmarkEnd w:id="258"/>
      <w:r w:rsidRPr="003C1991">
        <w:t>Блок «Сведения о больных, по которым количество лекарственных средств не превышает стандарты медицинской помощи»</w:t>
      </w:r>
      <w:bookmarkEnd w:id="259"/>
      <w:bookmarkEnd w:id="260"/>
      <w:bookmarkEnd w:id="261"/>
    </w:p>
    <w:p w:rsidR="00C7247E" w:rsidRPr="002D7EE1" w:rsidRDefault="00C7247E" w:rsidP="002D7EE1">
      <w:pPr>
        <w:pStyle w:val="phnormal"/>
        <w:rPr>
          <w:rStyle w:val="phnormal2"/>
        </w:rPr>
      </w:pPr>
      <w:bookmarkStart w:id="264" w:name="OLE_LINK34"/>
      <w:bookmarkStart w:id="265" w:name="OLE_LINK35"/>
      <w:bookmarkEnd w:id="262"/>
      <w:bookmarkEnd w:id="263"/>
      <w:r w:rsidRPr="002D7EE1">
        <w:rPr>
          <w:rStyle w:val="phnormal2"/>
        </w:rPr>
        <w:t>Блок предназначен для отображения информации о больных, по которым количество лекарственных средств не превышает стандарты медицинской помощи. Таблица состоит из следующих столбцов:</w:t>
      </w:r>
    </w:p>
    <w:p w:rsidR="00C7247E" w:rsidRDefault="002D7EE1" w:rsidP="002D7EE1">
      <w:pPr>
        <w:pStyle w:val="phlistitemized1"/>
      </w:pPr>
      <w:r>
        <w:t>«</w:t>
      </w:r>
      <w:r w:rsidR="00C7247E">
        <w:t>Нозология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Код заболевания по МКБ-10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ФИО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Дата рождения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Примечание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МНН, дозировка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 w:rsidRPr="00C7247E">
        <w:t>Ед. измерения (ЕИ)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 w:rsidRPr="00C7247E">
        <w:t>Количество по стандарту (ЕИ)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 w:rsidRPr="00C7247E">
        <w:t>Схема лечения (однократная доза, кратность применения)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 w:rsidRPr="00C7247E">
        <w:t>Потребность на месяц (ЕИ)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 w:rsidRPr="00C7247E">
        <w:t>Потребность на год (ЕИ)</w:t>
      </w:r>
      <w:r>
        <w:t>»</w:t>
      </w:r>
      <w:r w:rsidR="00C7247E">
        <w:t>;</w:t>
      </w:r>
    </w:p>
    <w:p w:rsidR="00C7247E" w:rsidRDefault="002D7EE1" w:rsidP="002D7EE1">
      <w:pPr>
        <w:pStyle w:val="phlistitemized1"/>
      </w:pPr>
      <w:r>
        <w:t>«</w:t>
      </w:r>
      <w:r w:rsidR="00C7247E">
        <w:t>Статус</w:t>
      </w:r>
      <w:r>
        <w:t>»</w:t>
      </w:r>
      <w:r w:rsidR="00C7247E">
        <w:t>.</w:t>
      </w:r>
    </w:p>
    <w:p w:rsidR="00290341" w:rsidRDefault="00583DFF" w:rsidP="002D7EE1">
      <w:pPr>
        <w:pStyle w:val="3"/>
      </w:pPr>
      <w:bookmarkStart w:id="266" w:name="_Toc523837495"/>
      <w:bookmarkStart w:id="267" w:name="_Toc524013900"/>
      <w:bookmarkStart w:id="268" w:name="_Toc523837496"/>
      <w:bookmarkStart w:id="269" w:name="_Toc524013901"/>
      <w:bookmarkStart w:id="270" w:name="_Toc523837497"/>
      <w:bookmarkStart w:id="271" w:name="_Toc524013902"/>
      <w:bookmarkStart w:id="272" w:name="_Toc523837498"/>
      <w:bookmarkStart w:id="273" w:name="_Toc524013903"/>
      <w:bookmarkStart w:id="274" w:name="_Toc523837499"/>
      <w:bookmarkStart w:id="275" w:name="_Toc524013904"/>
      <w:bookmarkStart w:id="276" w:name="_Toc42078954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r w:rsidRPr="002D7EE1">
        <w:lastRenderedPageBreak/>
        <w:t>Модуль</w:t>
      </w:r>
      <w:r>
        <w:t xml:space="preserve"> «</w:t>
      </w:r>
      <w:r w:rsidR="00290341">
        <w:t>Заявки</w:t>
      </w:r>
      <w:r>
        <w:t>»</w:t>
      </w:r>
      <w:bookmarkEnd w:id="276"/>
    </w:p>
    <w:p w:rsidR="001F18DD" w:rsidRPr="002D7EE1" w:rsidRDefault="003A1238" w:rsidP="002D7EE1">
      <w:pPr>
        <w:pStyle w:val="phnormal"/>
        <w:rPr>
          <w:rStyle w:val="phnormal2"/>
        </w:rPr>
      </w:pPr>
      <w:r w:rsidRPr="002D7EE1">
        <w:rPr>
          <w:rStyle w:val="phnormal2"/>
        </w:rPr>
        <w:t xml:space="preserve">Модуль </w:t>
      </w:r>
      <w:r w:rsidR="00290341" w:rsidRPr="002D7EE1">
        <w:rPr>
          <w:rStyle w:val="phnormal2"/>
        </w:rPr>
        <w:t>предназначен для</w:t>
      </w:r>
      <w:r w:rsidR="003224AF" w:rsidRPr="002D7EE1">
        <w:rPr>
          <w:rStyle w:val="phnormal2"/>
        </w:rPr>
        <w:t xml:space="preserve"> </w:t>
      </w:r>
      <w:r w:rsidR="004400AF" w:rsidRPr="002D7EE1">
        <w:rPr>
          <w:rStyle w:val="phnormal2"/>
        </w:rPr>
        <w:t>просмотра заявок,</w:t>
      </w:r>
      <w:r w:rsidR="005557FE" w:rsidRPr="002D7EE1">
        <w:rPr>
          <w:rStyle w:val="phnormal2"/>
        </w:rPr>
        <w:t xml:space="preserve"> управления статусами</w:t>
      </w:r>
      <w:r w:rsidR="00290341" w:rsidRPr="002D7EE1">
        <w:rPr>
          <w:rStyle w:val="phnormal2"/>
        </w:rPr>
        <w:t xml:space="preserve"> и хранения информации о заявках на поставку лекарственных препаратов</w:t>
      </w:r>
      <w:r w:rsidR="005557FE" w:rsidRPr="002D7EE1">
        <w:rPr>
          <w:rStyle w:val="phnormal2"/>
        </w:rPr>
        <w:t xml:space="preserve"> </w:t>
      </w:r>
      <w:r w:rsidR="00115A51" w:rsidRPr="002D7EE1">
        <w:rPr>
          <w:rStyle w:val="phnormal2"/>
        </w:rPr>
        <w:t>в</w:t>
      </w:r>
      <w:r w:rsidR="005557FE" w:rsidRPr="002D7EE1">
        <w:rPr>
          <w:rStyle w:val="phnormal2"/>
        </w:rPr>
        <w:t xml:space="preserve"> период </w:t>
      </w:r>
      <w:r w:rsidR="00115A51" w:rsidRPr="002D7EE1">
        <w:rPr>
          <w:rStyle w:val="phnormal2"/>
        </w:rPr>
        <w:t xml:space="preserve">текущей </w:t>
      </w:r>
      <w:r w:rsidR="005557FE" w:rsidRPr="002D7EE1">
        <w:rPr>
          <w:rStyle w:val="phnormal2"/>
        </w:rPr>
        <w:t>заяв</w:t>
      </w:r>
      <w:r w:rsidR="00115A51" w:rsidRPr="002D7EE1">
        <w:rPr>
          <w:rStyle w:val="phnormal2"/>
        </w:rPr>
        <w:t>очной компании</w:t>
      </w:r>
      <w:r w:rsidR="00290341" w:rsidRPr="002D7EE1">
        <w:rPr>
          <w:rStyle w:val="phnormal2"/>
        </w:rPr>
        <w:t xml:space="preserve">. </w:t>
      </w:r>
    </w:p>
    <w:p w:rsidR="007B46CC" w:rsidRPr="002D7EE1" w:rsidRDefault="00290341" w:rsidP="002D7EE1">
      <w:pPr>
        <w:pStyle w:val="phnormal"/>
        <w:rPr>
          <w:rStyle w:val="phnormal2"/>
        </w:rPr>
      </w:pPr>
      <w:r w:rsidRPr="002D7EE1">
        <w:rPr>
          <w:rStyle w:val="phnormal2"/>
        </w:rPr>
        <w:t xml:space="preserve">Для перехода на страницу сведений о заявках на поставку лекарственных препаратов необходимо в пункте меню «Регистры» </w:t>
      </w:r>
      <w:r w:rsidR="002D7EE1">
        <w:rPr>
          <w:rStyle w:val="phnormal2"/>
        </w:rPr>
        <w:t xml:space="preserve">выбрать раздел </w:t>
      </w:r>
      <w:r w:rsidRPr="002D7EE1">
        <w:rPr>
          <w:rStyle w:val="phnormal2"/>
        </w:rPr>
        <w:t>«Ф</w:t>
      </w:r>
      <w:r w:rsidR="002D7EE1">
        <w:rPr>
          <w:rStyle w:val="phnormal2"/>
        </w:rPr>
        <w:t xml:space="preserve">едеральный регистр </w:t>
      </w:r>
      <w:r w:rsidR="00952860">
        <w:rPr>
          <w:rStyle w:val="phnormal2"/>
        </w:rPr>
        <w:t>1</w:t>
      </w:r>
      <w:r w:rsidR="000E687F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="002D7EE1">
        <w:rPr>
          <w:rStyle w:val="phnormal2"/>
        </w:rPr>
        <w:t xml:space="preserve">». Откроется </w:t>
      </w:r>
      <w:r w:rsidR="00043945">
        <w:rPr>
          <w:rStyle w:val="phnormal2"/>
        </w:rPr>
        <w:t>выпадающий</w:t>
      </w:r>
      <w:r w:rsidR="002D7EE1">
        <w:rPr>
          <w:rStyle w:val="phnormal2"/>
        </w:rPr>
        <w:t xml:space="preserve"> список, в котором необходимо </w:t>
      </w:r>
      <w:r w:rsidR="00043945">
        <w:rPr>
          <w:rStyle w:val="phnormal2"/>
        </w:rPr>
        <w:t>выбрать</w:t>
      </w:r>
      <w:r w:rsidR="002D7EE1">
        <w:rPr>
          <w:rStyle w:val="phnormal2"/>
        </w:rPr>
        <w:t xml:space="preserve"> раздел </w:t>
      </w:r>
      <w:r w:rsidRPr="002D7EE1">
        <w:rPr>
          <w:rStyle w:val="phnormal2"/>
        </w:rPr>
        <w:t xml:space="preserve">«Заявки». В </w:t>
      </w:r>
      <w:r w:rsidR="003A1238" w:rsidRPr="002D7EE1">
        <w:rPr>
          <w:rStyle w:val="phnormal2"/>
        </w:rPr>
        <w:t>Системе</w:t>
      </w:r>
      <w:r w:rsidRPr="002D7EE1">
        <w:rPr>
          <w:rStyle w:val="phnormal2"/>
        </w:rPr>
        <w:t xml:space="preserve"> откроется страница «Сведения о заявках на поставку лекарственных препаратов» </w:t>
      </w:r>
      <w:r w:rsidR="002D7EE1">
        <w:rPr>
          <w:rStyle w:val="phnormal2"/>
        </w:rPr>
        <w:t>(</w:t>
      </w:r>
      <w:r w:rsidR="001F03EC">
        <w:fldChar w:fldCharType="begin"/>
      </w:r>
      <w:r w:rsidR="001F03EC">
        <w:instrText xml:space="preserve"> REF _Ref523836454 \h  \* MERGEFORMAT </w:instrText>
      </w:r>
      <w:r w:rsidR="001F03EC">
        <w:fldChar w:fldCharType="separate"/>
      </w:r>
      <w:r w:rsidR="000422E7" w:rsidRPr="000422E7">
        <w:rPr>
          <w:rStyle w:val="phnormal2"/>
        </w:rPr>
        <w:t>Рисунок 49</w:t>
      </w:r>
      <w:r w:rsidR="001F03EC">
        <w:fldChar w:fldCharType="end"/>
      </w:r>
      <w:r w:rsidR="002D7EE1">
        <w:rPr>
          <w:rStyle w:val="phnormal2"/>
        </w:rPr>
        <w:t>)</w:t>
      </w:r>
      <w:r w:rsidRPr="002D7EE1">
        <w:rPr>
          <w:rStyle w:val="phnormal2"/>
        </w:rPr>
        <w:t>.</w:t>
      </w:r>
    </w:p>
    <w:p w:rsidR="003A1238" w:rsidRPr="00866BDB" w:rsidRDefault="001F18DD" w:rsidP="002D7EE1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30B178E8" wp14:editId="237833BA">
            <wp:extent cx="5939790" cy="2068830"/>
            <wp:effectExtent l="0" t="0" r="3810" b="762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8DD" w:rsidRDefault="003A1238" w:rsidP="002D7EE1">
      <w:pPr>
        <w:pStyle w:val="phfiguretitle"/>
      </w:pPr>
      <w:bookmarkStart w:id="277" w:name="_Ref523836454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49</w:t>
      </w:r>
      <w:r w:rsidR="00565D38">
        <w:rPr>
          <w:noProof/>
        </w:rPr>
        <w:fldChar w:fldCharType="end"/>
      </w:r>
      <w:bookmarkEnd w:id="277"/>
      <w:r>
        <w:t xml:space="preserve"> </w:t>
      </w:r>
      <w:r w:rsidR="002D7EE1">
        <w:t>–</w:t>
      </w:r>
      <w:r>
        <w:t xml:space="preserve"> </w:t>
      </w:r>
      <w:r w:rsidRPr="00EE3734">
        <w:t>Заявки на поставку лекарственных препаратов</w:t>
      </w:r>
    </w:p>
    <w:p w:rsidR="00CE0534" w:rsidRPr="00866BDB" w:rsidRDefault="00CE0534" w:rsidP="00BE7DCD">
      <w:pPr>
        <w:pStyle w:val="phnormal"/>
        <w:rPr>
          <w:rStyle w:val="phnormal2"/>
        </w:rPr>
      </w:pPr>
      <w:r w:rsidRPr="00BE7DCD">
        <w:t xml:space="preserve">При нажатии на пиктограмму просмотра заявки </w:t>
      </w:r>
      <w:r w:rsidRPr="00BE7DCD">
        <w:rPr>
          <w:noProof/>
        </w:rPr>
        <w:drawing>
          <wp:inline distT="0" distB="0" distL="0" distR="0" wp14:anchorId="55651912" wp14:editId="227FB1B7">
            <wp:extent cx="224761" cy="195760"/>
            <wp:effectExtent l="0" t="0" r="444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27472" cy="19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7DCD">
        <w:t xml:space="preserve"> откроется окно «Содержание заявки на поставку лекарственных препаратов» (</w:t>
      </w:r>
      <w:r w:rsidR="00565D38" w:rsidRPr="00866BDB">
        <w:rPr>
          <w:rStyle w:val="phnormal2"/>
        </w:rPr>
        <w:fldChar w:fldCharType="begin"/>
      </w:r>
      <w:r w:rsidR="003A1238" w:rsidRPr="00866BDB">
        <w:rPr>
          <w:rStyle w:val="phnormal2"/>
        </w:rPr>
        <w:instrText xml:space="preserve"> REF _Ref523836642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50</w:t>
      </w:r>
      <w:r w:rsidR="00565D38" w:rsidRPr="00866BDB">
        <w:rPr>
          <w:rStyle w:val="phnormal2"/>
        </w:rPr>
        <w:fldChar w:fldCharType="end"/>
      </w:r>
      <w:r w:rsidRPr="00866BDB">
        <w:rPr>
          <w:rStyle w:val="phnormal2"/>
        </w:rPr>
        <w:t>).</w:t>
      </w:r>
    </w:p>
    <w:p w:rsidR="003A1238" w:rsidRPr="00866BDB" w:rsidRDefault="00EA5730" w:rsidP="002D7EE1">
      <w:pPr>
        <w:pStyle w:val="phfigure0"/>
        <w:rPr>
          <w:rStyle w:val="phnormal2"/>
        </w:rPr>
      </w:pPr>
      <w:r w:rsidRPr="00866BDB">
        <w:rPr>
          <w:rStyle w:val="phnormal2"/>
          <w:noProof/>
        </w:rPr>
        <w:drawing>
          <wp:inline distT="0" distB="0" distL="0" distR="0" wp14:anchorId="17D17BB8" wp14:editId="5A840B32">
            <wp:extent cx="5382895" cy="3093085"/>
            <wp:effectExtent l="0" t="0" r="8255" b="0"/>
            <wp:docPr id="8" name="Рисунок 6" descr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унок 4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2" t="7394" r="4497" b="11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8DD" w:rsidRDefault="003A1238" w:rsidP="002D7EE1">
      <w:pPr>
        <w:pStyle w:val="phfiguretitle"/>
      </w:pPr>
      <w:bookmarkStart w:id="278" w:name="_Ref523836642"/>
      <w:r>
        <w:lastRenderedPageBreak/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50</w:t>
      </w:r>
      <w:r w:rsidR="00565D38">
        <w:rPr>
          <w:noProof/>
        </w:rPr>
        <w:fldChar w:fldCharType="end"/>
      </w:r>
      <w:bookmarkEnd w:id="278"/>
      <w:r>
        <w:t xml:space="preserve"> </w:t>
      </w:r>
      <w:r w:rsidR="002D7EE1">
        <w:t>–</w:t>
      </w:r>
      <w:r>
        <w:t xml:space="preserve"> </w:t>
      </w:r>
      <w:r w:rsidRPr="002006A5">
        <w:t>Содержание заявки на поставку лекарственных препаратов</w:t>
      </w:r>
    </w:p>
    <w:p w:rsidR="00CE0534" w:rsidRPr="00866BDB" w:rsidRDefault="002D7EE1" w:rsidP="00BE7DCD">
      <w:pPr>
        <w:pStyle w:val="phnormal"/>
        <w:rPr>
          <w:rStyle w:val="phnormal2"/>
        </w:rPr>
      </w:pPr>
      <w:r>
        <w:rPr>
          <w:rStyle w:val="phnormal2"/>
        </w:rPr>
        <w:t>Для того</w:t>
      </w:r>
      <w:r w:rsidR="00CE0534" w:rsidRPr="00866BDB">
        <w:rPr>
          <w:rStyle w:val="phnormal2"/>
        </w:rPr>
        <w:t xml:space="preserve"> чтобы отправить заявку на утверждение, необходимо заполнить поле «Сверхнормативный остаток»</w:t>
      </w:r>
      <w:r w:rsidR="002359DC" w:rsidRPr="00866BDB">
        <w:rPr>
          <w:rStyle w:val="phnormal2"/>
        </w:rPr>
        <w:t xml:space="preserve">. Для этого </w:t>
      </w:r>
      <w:r w:rsidR="001F18DD" w:rsidRPr="00866BDB">
        <w:rPr>
          <w:rStyle w:val="phnormal2"/>
        </w:rPr>
        <w:t>необходимо</w:t>
      </w:r>
      <w:r w:rsidR="002359DC" w:rsidRPr="00866BDB">
        <w:rPr>
          <w:rStyle w:val="phnormal2"/>
        </w:rPr>
        <w:t xml:space="preserve"> нажать на пиктограмму редактирования </w:t>
      </w:r>
      <w:r w:rsidR="002359DC" w:rsidRPr="00866BDB">
        <w:rPr>
          <w:rStyle w:val="phnormal2"/>
          <w:noProof/>
        </w:rPr>
        <w:drawing>
          <wp:inline distT="0" distB="0" distL="0" distR="0" wp14:anchorId="16AE76B3" wp14:editId="3E0C7C55">
            <wp:extent cx="152400" cy="188259"/>
            <wp:effectExtent l="0" t="0" r="0" b="254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53339" cy="18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8DD" w:rsidRPr="00866BDB">
        <w:rPr>
          <w:rStyle w:val="phnormal2"/>
        </w:rPr>
        <w:t>,</w:t>
      </w:r>
      <w:r w:rsidR="002359DC" w:rsidRPr="00866BDB">
        <w:rPr>
          <w:rStyle w:val="phnormal2"/>
        </w:rPr>
        <w:t xml:space="preserve"> заполнить поле</w:t>
      </w:r>
      <w:r w:rsidR="001F18DD" w:rsidRPr="00866BDB">
        <w:rPr>
          <w:rStyle w:val="phnormal2"/>
        </w:rPr>
        <w:t xml:space="preserve"> «Сверхнормативный остаток»</w:t>
      </w:r>
      <w:r w:rsidR="002359DC" w:rsidRPr="00866BDB">
        <w:rPr>
          <w:rStyle w:val="phnormal2"/>
        </w:rPr>
        <w:t xml:space="preserve"> и нажать на пиктограмму </w:t>
      </w:r>
      <w:r w:rsidR="002359DC" w:rsidRPr="00866BDB">
        <w:rPr>
          <w:rStyle w:val="phnormal2"/>
          <w:noProof/>
        </w:rPr>
        <w:drawing>
          <wp:inline distT="0" distB="0" distL="0" distR="0" wp14:anchorId="000A916A" wp14:editId="30793C64">
            <wp:extent cx="180975" cy="20955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59DC" w:rsidRPr="00866BDB">
        <w:rPr>
          <w:rStyle w:val="phnormal2"/>
        </w:rPr>
        <w:t>. После чего, необходимо нажать на кнопку «На утверждение», указа</w:t>
      </w:r>
      <w:r w:rsidR="001F18DD" w:rsidRPr="00866BDB">
        <w:rPr>
          <w:rStyle w:val="phnormal2"/>
        </w:rPr>
        <w:t xml:space="preserve">ть свой адрес электронной почты, </w:t>
      </w:r>
      <w:r w:rsidR="002359DC" w:rsidRPr="00866BDB">
        <w:rPr>
          <w:rStyle w:val="phnormal2"/>
        </w:rPr>
        <w:t xml:space="preserve">номер телефона и нажать на кнопку </w:t>
      </w:r>
      <w:r w:rsidR="001F18DD" w:rsidRPr="00866BDB">
        <w:rPr>
          <w:rStyle w:val="phnormal2"/>
          <w:noProof/>
        </w:rPr>
        <w:drawing>
          <wp:inline distT="0" distB="0" distL="0" distR="0" wp14:anchorId="360E9A9A" wp14:editId="694DD7FD">
            <wp:extent cx="600501" cy="184154"/>
            <wp:effectExtent l="0" t="0" r="9525" b="635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9393" cy="186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59DC" w:rsidRPr="00866BDB">
        <w:rPr>
          <w:rStyle w:val="phnormal2"/>
        </w:rPr>
        <w:t>.</w:t>
      </w:r>
    </w:p>
    <w:p w:rsidR="001F18DD" w:rsidRPr="00866BDB" w:rsidRDefault="002D7EE1" w:rsidP="00BE7DCD">
      <w:pPr>
        <w:pStyle w:val="phnormal"/>
        <w:rPr>
          <w:rStyle w:val="phnormal2"/>
        </w:rPr>
      </w:pPr>
      <w:r>
        <w:rPr>
          <w:rStyle w:val="phnormal2"/>
        </w:rPr>
        <w:t>В случае</w:t>
      </w:r>
      <w:r w:rsidR="001F18DD" w:rsidRPr="00866BDB">
        <w:rPr>
          <w:rStyle w:val="phnormal2"/>
        </w:rPr>
        <w:t xml:space="preserve"> если необходимо изменить информацию о персонифицированной потребности пациентов</w:t>
      </w:r>
      <w:r>
        <w:rPr>
          <w:rStyle w:val="phnormal2"/>
        </w:rPr>
        <w:t>, находящейся</w:t>
      </w:r>
      <w:r w:rsidR="001F18DD" w:rsidRPr="00866BDB">
        <w:rPr>
          <w:rStyle w:val="phnormal2"/>
        </w:rPr>
        <w:t xml:space="preserve"> в статусе «Согласовано», необходимо отправить заявку на редактирование. </w:t>
      </w:r>
      <w:r w:rsidR="00425D70" w:rsidRPr="00866BDB">
        <w:rPr>
          <w:rStyle w:val="phnormal2"/>
        </w:rPr>
        <w:t>Для отправки заявки на редактирование, необходимо</w:t>
      </w:r>
      <w:r w:rsidR="001F18DD" w:rsidRPr="00866BDB">
        <w:rPr>
          <w:rStyle w:val="phnormal2"/>
        </w:rPr>
        <w:t xml:space="preserve"> нажать на кнопку </w:t>
      </w:r>
      <w:r w:rsidR="001F18DD" w:rsidRPr="00866BDB">
        <w:rPr>
          <w:rStyle w:val="phnormal2"/>
          <w:noProof/>
        </w:rPr>
        <w:drawing>
          <wp:inline distT="0" distB="0" distL="0" distR="0" wp14:anchorId="6A640124" wp14:editId="198CA210">
            <wp:extent cx="1086928" cy="207034"/>
            <wp:effectExtent l="0" t="0" r="0" b="254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0"/>
                    <a:srcRect r="3492"/>
                    <a:stretch/>
                  </pic:blipFill>
                  <pic:spPr bwMode="auto">
                    <a:xfrm>
                      <a:off x="0" y="0"/>
                      <a:ext cx="1117010" cy="212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F18DD" w:rsidRPr="00866BDB">
        <w:rPr>
          <w:rStyle w:val="phnormal2"/>
        </w:rPr>
        <w:t>.</w:t>
      </w:r>
      <w:r w:rsidR="00425D70" w:rsidRPr="00866BDB">
        <w:rPr>
          <w:rStyle w:val="phnormal2"/>
        </w:rPr>
        <w:t xml:space="preserve"> Статус всей</w:t>
      </w:r>
      <w:r w:rsidR="008B4731" w:rsidRPr="00866BDB">
        <w:rPr>
          <w:rStyle w:val="phnormal2"/>
        </w:rPr>
        <w:t xml:space="preserve"> персонифицированной потребности</w:t>
      </w:r>
      <w:r w:rsidR="00425D70" w:rsidRPr="00866BDB">
        <w:rPr>
          <w:rStyle w:val="phnormal2"/>
        </w:rPr>
        <w:t xml:space="preserve"> по </w:t>
      </w:r>
      <w:r w:rsidR="008B4731" w:rsidRPr="00866BDB">
        <w:rPr>
          <w:rStyle w:val="phnormal2"/>
        </w:rPr>
        <w:t>выбранной</w:t>
      </w:r>
      <w:r w:rsidR="00425D70" w:rsidRPr="00866BDB">
        <w:rPr>
          <w:rStyle w:val="phnormal2"/>
        </w:rPr>
        <w:t xml:space="preserve"> нозологии бу</w:t>
      </w:r>
      <w:r w:rsidR="008B4731" w:rsidRPr="00866BDB">
        <w:rPr>
          <w:rStyle w:val="phnormal2"/>
        </w:rPr>
        <w:t>дет изменен на «На редактировании».</w:t>
      </w:r>
    </w:p>
    <w:p w:rsidR="002B2AAF" w:rsidRDefault="00F07931" w:rsidP="002D7EE1">
      <w:pPr>
        <w:pStyle w:val="4"/>
        <w:ind w:left="1985" w:hanging="1265"/>
      </w:pPr>
      <w:r>
        <w:t>Раздел</w:t>
      </w:r>
      <w:r w:rsidR="002B2AAF">
        <w:t xml:space="preserve"> «Поиск заявок»</w:t>
      </w:r>
    </w:p>
    <w:p w:rsidR="002B2AAF" w:rsidRDefault="002B2AAF" w:rsidP="00E35308">
      <w:pPr>
        <w:pStyle w:val="phnormal"/>
      </w:pPr>
      <w:r>
        <w:t xml:space="preserve">Раздел «Поиск/расширенный </w:t>
      </w:r>
      <w:r w:rsidR="002D7EE1">
        <w:t xml:space="preserve">поиск </w:t>
      </w:r>
      <w:r>
        <w:t xml:space="preserve">заявок» доступен из стартовой страницы </w:t>
      </w:r>
      <w:r w:rsidR="00BB43F2">
        <w:t>Системы</w:t>
      </w:r>
      <w:r>
        <w:t xml:space="preserve"> </w:t>
      </w:r>
      <w:r w:rsidR="002D7EE1">
        <w:t>(</w:t>
      </w:r>
      <w:r w:rsidR="00565D38">
        <w:fldChar w:fldCharType="begin"/>
      </w:r>
      <w:r w:rsidR="003A1238">
        <w:instrText xml:space="preserve"> REF _Ref523836682 \h </w:instrText>
      </w:r>
      <w:r w:rsidR="00565D38">
        <w:fldChar w:fldCharType="separate"/>
      </w:r>
      <w:r w:rsidR="000422E7">
        <w:t xml:space="preserve">Рисунок </w:t>
      </w:r>
      <w:r w:rsidR="000422E7">
        <w:rPr>
          <w:noProof/>
        </w:rPr>
        <w:t>51</w:t>
      </w:r>
      <w:r w:rsidR="00565D38">
        <w:fldChar w:fldCharType="end"/>
      </w:r>
      <w:r w:rsidR="002D7EE1">
        <w:t>)</w:t>
      </w:r>
      <w:r>
        <w:t xml:space="preserve">. </w:t>
      </w:r>
    </w:p>
    <w:p w:rsidR="003A1238" w:rsidRDefault="0016245D" w:rsidP="002D7EE1">
      <w:pPr>
        <w:pStyle w:val="phfigure0"/>
      </w:pPr>
      <w:r>
        <w:rPr>
          <w:noProof/>
        </w:rPr>
        <w:drawing>
          <wp:inline distT="0" distB="0" distL="0" distR="0" wp14:anchorId="43320D70" wp14:editId="723A626B">
            <wp:extent cx="5939790" cy="1076325"/>
            <wp:effectExtent l="0" t="0" r="3810" b="952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5D" w:rsidRDefault="003A1238" w:rsidP="002D7EE1">
      <w:pPr>
        <w:pStyle w:val="phfiguretitle"/>
      </w:pPr>
      <w:bookmarkStart w:id="279" w:name="_Ref523836682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51</w:t>
      </w:r>
      <w:r w:rsidR="00565D38">
        <w:rPr>
          <w:noProof/>
        </w:rPr>
        <w:fldChar w:fldCharType="end"/>
      </w:r>
      <w:bookmarkEnd w:id="279"/>
      <w:r>
        <w:t xml:space="preserve"> </w:t>
      </w:r>
      <w:r w:rsidR="002D7EE1">
        <w:t>–</w:t>
      </w:r>
      <w:r>
        <w:t xml:space="preserve"> </w:t>
      </w:r>
      <w:r w:rsidRPr="008D6B09">
        <w:t>Поиск/расширенный поиск заявок</w:t>
      </w:r>
    </w:p>
    <w:p w:rsidR="002B2AAF" w:rsidRDefault="002B2AAF" w:rsidP="00E35308">
      <w:pPr>
        <w:pStyle w:val="phnormal"/>
      </w:pPr>
      <w:r>
        <w:t xml:space="preserve">По умолчанию при </w:t>
      </w:r>
      <w:r w:rsidR="0016245D">
        <w:t>переходе в раздел «Заявки»,</w:t>
      </w:r>
      <w:r>
        <w:t xml:space="preserve"> на странице поиска отображаются все </w:t>
      </w:r>
      <w:r w:rsidR="00BB43F2">
        <w:t xml:space="preserve">заявки, </w:t>
      </w:r>
      <w:r>
        <w:t xml:space="preserve">сохраненные в </w:t>
      </w:r>
      <w:r w:rsidR="003A1238">
        <w:t>Системе</w:t>
      </w:r>
      <w:r>
        <w:t xml:space="preserve">. </w:t>
      </w:r>
    </w:p>
    <w:p w:rsidR="002B2AAF" w:rsidRDefault="002B2AAF" w:rsidP="002D7EE1">
      <w:pPr>
        <w:pStyle w:val="phlistitemizedtitle"/>
      </w:pPr>
      <w:r>
        <w:t xml:space="preserve">В верхней части </w:t>
      </w:r>
      <w:r w:rsidR="003A1238">
        <w:t xml:space="preserve">блока </w:t>
      </w:r>
      <w:r>
        <w:t>располагаются параметры для поиска заявок:</w:t>
      </w:r>
    </w:p>
    <w:p w:rsidR="002B2AAF" w:rsidRDefault="002D7EE1" w:rsidP="002D7EE1">
      <w:pPr>
        <w:pStyle w:val="phlistitemized1"/>
      </w:pPr>
      <w:r>
        <w:t>«</w:t>
      </w:r>
      <w:r w:rsidR="0016245D">
        <w:t>Н</w:t>
      </w:r>
      <w:r w:rsidR="002B2AAF">
        <w:t>озология</w:t>
      </w:r>
      <w:r>
        <w:t>»</w:t>
      </w:r>
      <w:r w:rsidR="002B2AAF">
        <w:t>;</w:t>
      </w:r>
    </w:p>
    <w:p w:rsidR="002B2AAF" w:rsidRDefault="002D7EE1" w:rsidP="002D7EE1">
      <w:pPr>
        <w:pStyle w:val="phlistitemized1"/>
      </w:pPr>
      <w:r>
        <w:t>«</w:t>
      </w:r>
      <w:r w:rsidR="0016245D">
        <w:t>Период заявочной кампании</w:t>
      </w:r>
      <w:r>
        <w:t>»</w:t>
      </w:r>
      <w:r w:rsidR="002B2AAF">
        <w:t>;</w:t>
      </w:r>
    </w:p>
    <w:p w:rsidR="002B2AAF" w:rsidRDefault="002D7EE1" w:rsidP="002D7EE1">
      <w:pPr>
        <w:pStyle w:val="phlistitemized1"/>
      </w:pPr>
      <w:r>
        <w:t>«</w:t>
      </w:r>
      <w:r w:rsidR="0016245D">
        <w:t>С</w:t>
      </w:r>
      <w:r w:rsidR="002B2AAF">
        <w:t>татус заявки</w:t>
      </w:r>
      <w:r>
        <w:t>».</w:t>
      </w:r>
    </w:p>
    <w:p w:rsidR="002B2AAF" w:rsidRDefault="002B2AAF" w:rsidP="00E35308">
      <w:pPr>
        <w:pStyle w:val="phnormal"/>
      </w:pPr>
      <w:r>
        <w:t xml:space="preserve">Для осуществления поиска заявки необходимо внести нужные параметры и нажать </w:t>
      </w:r>
      <w:r w:rsidR="002D7EE1">
        <w:t xml:space="preserve">на </w:t>
      </w:r>
      <w:r>
        <w:t xml:space="preserve">кнопку </w:t>
      </w:r>
      <w:r w:rsidR="00480608">
        <w:rPr>
          <w:noProof/>
        </w:rPr>
        <w:drawing>
          <wp:inline distT="0" distB="0" distL="0" distR="0" wp14:anchorId="44DE8FD1" wp14:editId="294022F6">
            <wp:extent cx="542925" cy="171450"/>
            <wp:effectExtent l="0" t="0" r="952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Для очистки полей для ввода параметров поиска необходимо нажать </w:t>
      </w:r>
      <w:r w:rsidR="002D7EE1">
        <w:t xml:space="preserve">на </w:t>
      </w:r>
      <w:r>
        <w:t xml:space="preserve">кнопку </w:t>
      </w:r>
      <w:r w:rsidR="00480608">
        <w:rPr>
          <w:noProof/>
        </w:rPr>
        <w:drawing>
          <wp:inline distT="0" distB="0" distL="0" distR="0" wp14:anchorId="1C8A0FA3" wp14:editId="778692A3">
            <wp:extent cx="695325" cy="180975"/>
            <wp:effectExtent l="0" t="0" r="9525" b="9525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2B2AAF" w:rsidRDefault="002B2AAF" w:rsidP="004350CA">
      <w:pPr>
        <w:pStyle w:val="5"/>
      </w:pPr>
      <w:r>
        <w:t xml:space="preserve">Расширенный </w:t>
      </w:r>
      <w:r w:rsidRPr="002D7EE1">
        <w:t>поиск</w:t>
      </w:r>
      <w:r>
        <w:t xml:space="preserve"> заявок</w:t>
      </w:r>
    </w:p>
    <w:p w:rsidR="003A1238" w:rsidRPr="00866BDB" w:rsidRDefault="002D7EE1" w:rsidP="00BE7DCD">
      <w:pPr>
        <w:pStyle w:val="phnormal"/>
        <w:rPr>
          <w:rStyle w:val="phnormal2"/>
        </w:rPr>
      </w:pPr>
      <w:r>
        <w:rPr>
          <w:rStyle w:val="phnormal2"/>
        </w:rPr>
        <w:lastRenderedPageBreak/>
        <w:t>Реализована</w:t>
      </w:r>
      <w:r w:rsidR="002B2AAF" w:rsidRPr="00866BDB">
        <w:rPr>
          <w:rStyle w:val="phnormal2"/>
        </w:rPr>
        <w:t xml:space="preserve"> возможность расширенного </w:t>
      </w:r>
      <w:r w:rsidR="009F4A0D" w:rsidRPr="00866BDB">
        <w:rPr>
          <w:rStyle w:val="phnormal2"/>
        </w:rPr>
        <w:t>поиска заявок</w:t>
      </w:r>
      <w:r w:rsidR="002B2AAF" w:rsidRPr="00866BDB">
        <w:rPr>
          <w:rStyle w:val="phnormal2"/>
        </w:rPr>
        <w:t xml:space="preserve">. </w:t>
      </w:r>
    </w:p>
    <w:p w:rsidR="002B2AAF" w:rsidRPr="00BE7DCD" w:rsidRDefault="002B2AAF" w:rsidP="00BE7DCD">
      <w:pPr>
        <w:pStyle w:val="phnormal"/>
        <w:rPr>
          <w:rStyle w:val="phnormal1"/>
        </w:rPr>
      </w:pPr>
      <w:r w:rsidRPr="00866BDB">
        <w:rPr>
          <w:rStyle w:val="phnormal2"/>
        </w:rPr>
        <w:t xml:space="preserve">Для осуществления поиска по дополнительным параметрам необходимо нажать </w:t>
      </w:r>
      <w:r w:rsidR="0016245D" w:rsidRPr="00866BDB">
        <w:rPr>
          <w:rStyle w:val="phnormal2"/>
        </w:rPr>
        <w:t xml:space="preserve">на </w:t>
      </w:r>
      <w:r w:rsidRPr="00866BDB">
        <w:rPr>
          <w:rStyle w:val="phnormal2"/>
        </w:rPr>
        <w:t xml:space="preserve">кнопку </w:t>
      </w:r>
      <w:r w:rsidR="0016245D" w:rsidRPr="00866BDB">
        <w:rPr>
          <w:rStyle w:val="phnormal2"/>
          <w:noProof/>
        </w:rPr>
        <w:drawing>
          <wp:inline distT="0" distB="0" distL="0" distR="0" wp14:anchorId="00B480CA" wp14:editId="27BD6561">
            <wp:extent cx="1106505" cy="198408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176389" cy="210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6BDB">
        <w:rPr>
          <w:rStyle w:val="phnormal2"/>
        </w:rPr>
        <w:t xml:space="preserve">. На странице </w:t>
      </w:r>
      <w:r w:rsidR="003A1238" w:rsidRPr="00866BDB">
        <w:rPr>
          <w:rStyle w:val="phnormal2"/>
        </w:rPr>
        <w:t>раскроется блок «Расширенный поиск» с набором</w:t>
      </w:r>
      <w:r w:rsidRPr="00866BDB">
        <w:rPr>
          <w:rStyle w:val="phnormal2"/>
        </w:rPr>
        <w:t xml:space="preserve"> параметров</w:t>
      </w:r>
      <w:r w:rsidR="003A1238" w:rsidRPr="00866BDB">
        <w:rPr>
          <w:rStyle w:val="phnormal2"/>
        </w:rPr>
        <w:t xml:space="preserve"> </w:t>
      </w:r>
      <w:r w:rsidR="002D7EE1">
        <w:rPr>
          <w:rStyle w:val="phnormal2"/>
        </w:rPr>
        <w:t>(</w:t>
      </w:r>
      <w:r w:rsidR="00565D38" w:rsidRPr="00866BDB">
        <w:rPr>
          <w:rStyle w:val="phnormal2"/>
        </w:rPr>
        <w:fldChar w:fldCharType="begin"/>
      </w:r>
      <w:r w:rsidR="003A1238" w:rsidRPr="00866BDB">
        <w:rPr>
          <w:rStyle w:val="phnormal2"/>
        </w:rPr>
        <w:instrText xml:space="preserve"> REF _Ref523836698 \h </w:instrText>
      </w:r>
      <w:r w:rsidR="00565D38" w:rsidRPr="00866BDB">
        <w:rPr>
          <w:rStyle w:val="phnormal2"/>
        </w:rPr>
      </w:r>
      <w:r w:rsidR="00565D38" w:rsidRPr="00866BDB">
        <w:rPr>
          <w:rStyle w:val="phnormal2"/>
        </w:rPr>
        <w:fldChar w:fldCharType="separate"/>
      </w:r>
      <w:r w:rsidR="000422E7">
        <w:t xml:space="preserve">Рисунок </w:t>
      </w:r>
      <w:r w:rsidR="000422E7">
        <w:rPr>
          <w:noProof/>
        </w:rPr>
        <w:t>52</w:t>
      </w:r>
      <w:r w:rsidR="00565D38" w:rsidRPr="00866BDB">
        <w:rPr>
          <w:rStyle w:val="phnormal2"/>
        </w:rPr>
        <w:fldChar w:fldCharType="end"/>
      </w:r>
      <w:r w:rsidR="002D7EE1">
        <w:rPr>
          <w:rStyle w:val="phnormal2"/>
        </w:rPr>
        <w:t>)</w:t>
      </w:r>
      <w:r w:rsidRPr="00BE7DCD">
        <w:rPr>
          <w:rStyle w:val="phnormal1"/>
        </w:rPr>
        <w:t>.</w:t>
      </w:r>
    </w:p>
    <w:p w:rsidR="003A1238" w:rsidRDefault="009F4A0D" w:rsidP="002D7EE1">
      <w:pPr>
        <w:pStyle w:val="phfigure0"/>
      </w:pPr>
      <w:r>
        <w:rPr>
          <w:noProof/>
        </w:rPr>
        <w:drawing>
          <wp:inline distT="0" distB="0" distL="0" distR="0" wp14:anchorId="27E70339" wp14:editId="64735D89">
            <wp:extent cx="5939790" cy="48124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8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5D" w:rsidRDefault="003A1238" w:rsidP="002D7EE1">
      <w:pPr>
        <w:pStyle w:val="phfiguretitle"/>
      </w:pPr>
      <w:bookmarkStart w:id="280" w:name="_Ref523836698"/>
      <w:r>
        <w:t xml:space="preserve">Рисунок </w:t>
      </w:r>
      <w:r w:rsidR="00565D38">
        <w:fldChar w:fldCharType="begin"/>
      </w:r>
      <w:r w:rsidR="00E14284">
        <w:instrText xml:space="preserve"> SEQ Рисунок \* ARABIC </w:instrText>
      </w:r>
      <w:r w:rsidR="00565D38">
        <w:fldChar w:fldCharType="separate"/>
      </w:r>
      <w:r w:rsidR="000422E7">
        <w:rPr>
          <w:noProof/>
        </w:rPr>
        <w:t>52</w:t>
      </w:r>
      <w:r w:rsidR="00565D38">
        <w:rPr>
          <w:noProof/>
        </w:rPr>
        <w:fldChar w:fldCharType="end"/>
      </w:r>
      <w:bookmarkEnd w:id="280"/>
      <w:r>
        <w:t xml:space="preserve"> </w:t>
      </w:r>
      <w:r w:rsidR="002D7EE1">
        <w:t>–</w:t>
      </w:r>
      <w:r>
        <w:t xml:space="preserve"> </w:t>
      </w:r>
      <w:r w:rsidRPr="002811D9">
        <w:t>Расширенный поиск</w:t>
      </w:r>
    </w:p>
    <w:p w:rsidR="002B2AAF" w:rsidRDefault="002B2AAF" w:rsidP="004350CA">
      <w:pPr>
        <w:pStyle w:val="5"/>
      </w:pPr>
      <w:r w:rsidRPr="002D7EE1">
        <w:t>Работа</w:t>
      </w:r>
      <w:r>
        <w:t xml:space="preserve"> с таблицей результатов поиска </w:t>
      </w:r>
    </w:p>
    <w:p w:rsidR="002B2AAF" w:rsidRDefault="002B2AAF" w:rsidP="00E35308">
      <w:pPr>
        <w:pStyle w:val="phnormal"/>
      </w:pPr>
      <w:r>
        <w:t xml:space="preserve">При работе с таблицей результатов </w:t>
      </w:r>
      <w:r w:rsidR="00043945">
        <w:t>реализованы</w:t>
      </w:r>
      <w:r w:rsidR="002D7EE1">
        <w:t xml:space="preserve"> следующие действия</w:t>
      </w:r>
      <w:r>
        <w:t>:</w:t>
      </w:r>
    </w:p>
    <w:p w:rsidR="002B2AAF" w:rsidRDefault="002D7EE1" w:rsidP="002D7EE1">
      <w:pPr>
        <w:pStyle w:val="phlistitemized1"/>
      </w:pPr>
      <w:r>
        <w:t>изменение сортировки</w:t>
      </w:r>
      <w:r w:rsidR="002B2AAF">
        <w:t xml:space="preserve"> данных в таблице. Для изменения сортировки в таблице, необходимо нажать на заголовок столбца, по которому требуется сортировать данные. Первое нажатие сортирует по возрастанию, второе – по убыванию.</w:t>
      </w:r>
    </w:p>
    <w:p w:rsidR="00391C4F" w:rsidRPr="0016245D" w:rsidRDefault="002D7EE1" w:rsidP="002D7EE1">
      <w:pPr>
        <w:pStyle w:val="phlistitemized1"/>
      </w:pPr>
      <w:r>
        <w:t>переход</w:t>
      </w:r>
      <w:r w:rsidR="002B2AAF">
        <w:t xml:space="preserve"> к </w:t>
      </w:r>
      <w:r w:rsidR="0018256F">
        <w:t>искомой заявке</w:t>
      </w:r>
      <w:r w:rsidR="002B2AAF">
        <w:t xml:space="preserve">. Для перехода к </w:t>
      </w:r>
      <w:r w:rsidR="00425D70">
        <w:t>необходимой</w:t>
      </w:r>
      <w:r w:rsidR="002B2AAF">
        <w:t xml:space="preserve"> записи</w:t>
      </w:r>
      <w:r w:rsidR="00425D70">
        <w:t>,</w:t>
      </w:r>
      <w:r w:rsidR="002B2AAF">
        <w:t xml:space="preserve"> следует нажать </w:t>
      </w:r>
      <w:r w:rsidR="00425D70">
        <w:t xml:space="preserve">на кнопку </w:t>
      </w:r>
      <w:r w:rsidR="002B2AAF">
        <w:t xml:space="preserve">просмотра </w:t>
      </w:r>
      <w:r w:rsidR="002B2AAF">
        <w:rPr>
          <w:noProof/>
          <w:lang w:eastAsia="ru-RU"/>
        </w:rPr>
        <w:drawing>
          <wp:inline distT="0" distB="0" distL="0" distR="0" wp14:anchorId="38D83F54" wp14:editId="5B02408C">
            <wp:extent cx="271622" cy="205437"/>
            <wp:effectExtent l="0" t="0" r="0" b="4445"/>
            <wp:docPr id="53" name="Рисунок 53" descr="Описание: C:\Users\skovtun\Downloads\знак просмот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C:\Users\skovtun\Downloads\знак просмотра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65" cy="20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2AAF">
        <w:t xml:space="preserve"> соответствующей записи в таблице результатов.</w:t>
      </w:r>
    </w:p>
    <w:p w:rsidR="00391C4F" w:rsidRPr="00866BDB" w:rsidRDefault="00391C4F" w:rsidP="00BE7DCD">
      <w:pPr>
        <w:pStyle w:val="phnormal"/>
        <w:rPr>
          <w:rStyle w:val="phnormal2"/>
        </w:rPr>
      </w:pPr>
    </w:p>
    <w:p w:rsidR="00391C4F" w:rsidRDefault="00391C4F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BE7DCD">
      <w:pPr>
        <w:pStyle w:val="phnormal"/>
        <w:rPr>
          <w:rStyle w:val="phnormal2"/>
        </w:rPr>
      </w:pPr>
    </w:p>
    <w:p w:rsidR="00607059" w:rsidRDefault="00607059" w:rsidP="00607059">
      <w:pPr>
        <w:pStyle w:val="3"/>
        <w:jc w:val="left"/>
        <w:rPr>
          <w:rStyle w:val="phnormal2"/>
        </w:rPr>
      </w:pPr>
      <w:bookmarkStart w:id="281" w:name="_Toc42078955"/>
      <w:r>
        <w:rPr>
          <w:rStyle w:val="phnormal2"/>
        </w:rPr>
        <w:t>Модуль «Отчеты»</w:t>
      </w:r>
      <w:bookmarkEnd w:id="281"/>
    </w:p>
    <w:p w:rsidR="00607059" w:rsidRPr="002D7EE1" w:rsidRDefault="00607059" w:rsidP="00454DAD">
      <w:pPr>
        <w:pStyle w:val="phnormal"/>
        <w:rPr>
          <w:rStyle w:val="phnormal2"/>
        </w:rPr>
      </w:pPr>
      <w:r w:rsidRPr="002D7EE1">
        <w:rPr>
          <w:rStyle w:val="phnormal2"/>
        </w:rPr>
        <w:t xml:space="preserve">Модуль предназначен для </w:t>
      </w:r>
      <w:r>
        <w:rPr>
          <w:rStyle w:val="phnormal2"/>
        </w:rPr>
        <w:t>выгрузки</w:t>
      </w:r>
      <w:r w:rsidR="00454DAD">
        <w:rPr>
          <w:rStyle w:val="phnormal2"/>
        </w:rPr>
        <w:t xml:space="preserve"> </w:t>
      </w:r>
      <w:r w:rsidR="0096622E">
        <w:rPr>
          <w:rStyle w:val="phnormal2"/>
        </w:rPr>
        <w:t xml:space="preserve">информации о пациентах, </w:t>
      </w:r>
      <w:r w:rsidR="00F822E3">
        <w:rPr>
          <w:rStyle w:val="phnormal2"/>
        </w:rPr>
        <w:t xml:space="preserve"> ост</w:t>
      </w:r>
      <w:r>
        <w:rPr>
          <w:rStyle w:val="phnormal2"/>
        </w:rPr>
        <w:t>а</w:t>
      </w:r>
      <w:r w:rsidR="00F822E3">
        <w:rPr>
          <w:rStyle w:val="phnormal2"/>
        </w:rPr>
        <w:t>т</w:t>
      </w:r>
      <w:r w:rsidR="00AD32D5">
        <w:rPr>
          <w:rStyle w:val="phnormal2"/>
        </w:rPr>
        <w:t xml:space="preserve">ках </w:t>
      </w:r>
      <w:r w:rsidR="00D51055">
        <w:rPr>
          <w:rStyle w:val="phnormal2"/>
        </w:rPr>
        <w:t xml:space="preserve">и перераспределениях </w:t>
      </w:r>
      <w:r w:rsidR="00AD32D5">
        <w:rPr>
          <w:rStyle w:val="phnormal2"/>
        </w:rPr>
        <w:t>лекарственных препаратов</w:t>
      </w:r>
      <w:r w:rsidR="00D51055">
        <w:rPr>
          <w:rStyle w:val="phnormal2"/>
        </w:rPr>
        <w:t>, персонифицированной потребности,</w:t>
      </w:r>
      <w:r w:rsidR="00D71051">
        <w:rPr>
          <w:rStyle w:val="phnormal2"/>
        </w:rPr>
        <w:t xml:space="preserve"> заявках, врачах</w:t>
      </w:r>
      <w:r w:rsidR="0096622E">
        <w:rPr>
          <w:rStyle w:val="phnormal2"/>
        </w:rPr>
        <w:t xml:space="preserve"> и</w:t>
      </w:r>
      <w:r>
        <w:rPr>
          <w:rStyle w:val="phnormal2"/>
        </w:rPr>
        <w:t xml:space="preserve"> </w:t>
      </w:r>
      <w:r w:rsidR="00F822E3">
        <w:rPr>
          <w:rStyle w:val="phnormal2"/>
        </w:rPr>
        <w:t>о рецептах</w:t>
      </w:r>
      <w:r w:rsidR="00454DAD">
        <w:rPr>
          <w:rStyle w:val="phnormal2"/>
        </w:rPr>
        <w:t xml:space="preserve"> из ФР </w:t>
      </w:r>
      <w:r w:rsidR="00D51055">
        <w:rPr>
          <w:rStyle w:val="phnormal2"/>
        </w:rPr>
        <w:t>1</w:t>
      </w:r>
      <w:r w:rsidR="000E687F">
        <w:rPr>
          <w:rStyle w:val="phnormal2"/>
        </w:rPr>
        <w:t>4</w:t>
      </w:r>
      <w:r w:rsidR="00D51055">
        <w:rPr>
          <w:rStyle w:val="phnormal2"/>
        </w:rPr>
        <w:t>Н</w:t>
      </w:r>
      <w:r w:rsidRPr="002D7EE1">
        <w:rPr>
          <w:rStyle w:val="phnormal2"/>
        </w:rPr>
        <w:t xml:space="preserve">. </w:t>
      </w:r>
    </w:p>
    <w:p w:rsidR="00607059" w:rsidRDefault="00607059" w:rsidP="00607059">
      <w:pPr>
        <w:pStyle w:val="phnormal"/>
        <w:rPr>
          <w:rStyle w:val="phnormal2"/>
        </w:rPr>
      </w:pPr>
      <w:r w:rsidRPr="002D7EE1">
        <w:rPr>
          <w:rStyle w:val="phnormal2"/>
        </w:rPr>
        <w:t>Для перехода на</w:t>
      </w:r>
      <w:r w:rsidR="00454DAD">
        <w:rPr>
          <w:rStyle w:val="phnormal2"/>
        </w:rPr>
        <w:t xml:space="preserve"> главную</w:t>
      </w:r>
      <w:r w:rsidRPr="002D7EE1">
        <w:rPr>
          <w:rStyle w:val="phnormal2"/>
        </w:rPr>
        <w:t xml:space="preserve"> страницу</w:t>
      </w:r>
      <w:r w:rsidR="00454DAD">
        <w:rPr>
          <w:rStyle w:val="phnormal2"/>
        </w:rPr>
        <w:t xml:space="preserve"> модуля</w:t>
      </w:r>
      <w:r w:rsidRPr="002D7EE1">
        <w:rPr>
          <w:rStyle w:val="phnormal2"/>
        </w:rPr>
        <w:t xml:space="preserve"> </w:t>
      </w:r>
      <w:r w:rsidR="00F822E3">
        <w:rPr>
          <w:rStyle w:val="phnormal2"/>
        </w:rPr>
        <w:t>«Отчеты»</w:t>
      </w:r>
      <w:r w:rsidRPr="002D7EE1">
        <w:rPr>
          <w:rStyle w:val="phnormal2"/>
        </w:rPr>
        <w:t xml:space="preserve"> необходимо в пункте меню «</w:t>
      </w:r>
      <w:r w:rsidR="00F822E3">
        <w:rPr>
          <w:rStyle w:val="phnormal2"/>
        </w:rPr>
        <w:t>Анализ</w:t>
      </w:r>
      <w:r w:rsidRPr="002D7EE1">
        <w:rPr>
          <w:rStyle w:val="phnormal2"/>
        </w:rPr>
        <w:t xml:space="preserve">» </w:t>
      </w:r>
      <w:r>
        <w:rPr>
          <w:rStyle w:val="phnormal2"/>
        </w:rPr>
        <w:t xml:space="preserve">выбрать раздел </w:t>
      </w:r>
      <w:r w:rsidRPr="002D7EE1">
        <w:rPr>
          <w:rStyle w:val="phnormal2"/>
        </w:rPr>
        <w:t>«</w:t>
      </w:r>
      <w:r w:rsidR="00F822E3">
        <w:rPr>
          <w:rStyle w:val="phnormal2"/>
        </w:rPr>
        <w:t xml:space="preserve">Отчеты». </w:t>
      </w:r>
      <w:r w:rsidR="00454DAD">
        <w:rPr>
          <w:rStyle w:val="phnormal2"/>
        </w:rPr>
        <w:t>В с</w:t>
      </w:r>
      <w:r w:rsidRPr="002D7EE1">
        <w:rPr>
          <w:rStyle w:val="phnormal2"/>
        </w:rPr>
        <w:t xml:space="preserve">истеме откроется </w:t>
      </w:r>
      <w:r w:rsidR="00221BD9">
        <w:rPr>
          <w:rStyle w:val="phnormal2"/>
        </w:rPr>
        <w:t xml:space="preserve">главная </w:t>
      </w:r>
      <w:r w:rsidRPr="002D7EE1">
        <w:rPr>
          <w:rStyle w:val="phnormal2"/>
        </w:rPr>
        <w:t>страница</w:t>
      </w:r>
      <w:r w:rsidR="00221BD9">
        <w:rPr>
          <w:rStyle w:val="phnormal2"/>
        </w:rPr>
        <w:t xml:space="preserve"> модуля</w:t>
      </w:r>
      <w:r w:rsidRPr="002D7EE1">
        <w:rPr>
          <w:rStyle w:val="phnormal2"/>
        </w:rPr>
        <w:t xml:space="preserve"> «</w:t>
      </w:r>
      <w:r w:rsidR="00F822E3">
        <w:rPr>
          <w:rStyle w:val="phnormal2"/>
        </w:rPr>
        <w:t>Отчеты</w:t>
      </w:r>
      <w:r w:rsidRPr="002D7EE1">
        <w:rPr>
          <w:rStyle w:val="phnormal2"/>
        </w:rPr>
        <w:t xml:space="preserve">» </w:t>
      </w:r>
      <w:r>
        <w:rPr>
          <w:rStyle w:val="phnormal2"/>
        </w:rPr>
        <w:t>(</w:t>
      </w:r>
      <w:r w:rsidR="00565D38">
        <w:fldChar w:fldCharType="begin"/>
      </w:r>
      <w:r w:rsidR="00C023CC">
        <w:instrText xml:space="preserve"> REF _Ref529275381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53</w:t>
      </w:r>
      <w:r w:rsidR="00565D38">
        <w:fldChar w:fldCharType="end"/>
      </w:r>
      <w:r>
        <w:rPr>
          <w:rStyle w:val="phnormal2"/>
        </w:rPr>
        <w:t>)</w:t>
      </w:r>
      <w:r w:rsidRPr="002D7EE1">
        <w:rPr>
          <w:rStyle w:val="phnormal2"/>
        </w:rPr>
        <w:t>.</w:t>
      </w:r>
    </w:p>
    <w:p w:rsidR="00F822E3" w:rsidRDefault="00CC3A61" w:rsidP="00F822E3">
      <w:pPr>
        <w:pStyle w:val="phnormal"/>
        <w:keepNext/>
        <w:ind w:firstLine="0"/>
        <w:jc w:val="left"/>
      </w:pPr>
      <w:r>
        <w:rPr>
          <w:noProof/>
        </w:rPr>
        <w:lastRenderedPageBreak/>
        <w:drawing>
          <wp:inline distT="0" distB="0" distL="0" distR="0" wp14:anchorId="307BC24F" wp14:editId="0CA4DD0E">
            <wp:extent cx="6209665" cy="690880"/>
            <wp:effectExtent l="0" t="0" r="63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E3" w:rsidRPr="006F74BF" w:rsidRDefault="00F822E3" w:rsidP="004350CA">
      <w:pPr>
        <w:pStyle w:val="aff"/>
        <w:rPr>
          <w:sz w:val="24"/>
        </w:rPr>
      </w:pPr>
      <w:bookmarkStart w:id="282" w:name="_Ref529275381"/>
      <w:bookmarkStart w:id="283" w:name="_Ref529275372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53</w:t>
      </w:r>
      <w:r w:rsidR="00565D38" w:rsidRPr="006F74BF">
        <w:rPr>
          <w:sz w:val="24"/>
        </w:rPr>
        <w:fldChar w:fldCharType="end"/>
      </w:r>
      <w:bookmarkEnd w:id="282"/>
      <w:r w:rsidRPr="006F74BF">
        <w:rPr>
          <w:sz w:val="24"/>
        </w:rPr>
        <w:t xml:space="preserve"> - Модуль "Отчеты"</w:t>
      </w:r>
      <w:bookmarkEnd w:id="283"/>
    </w:p>
    <w:p w:rsidR="00C023CC" w:rsidRDefault="00C023CC" w:rsidP="004350CA">
      <w:r>
        <w:tab/>
        <w:t xml:space="preserve">Далее необходимо нажать на стрелку </w:t>
      </w:r>
      <w:r>
        <w:rPr>
          <w:noProof/>
        </w:rPr>
        <w:drawing>
          <wp:inline distT="0" distB="0" distL="0" distR="0" wp14:anchorId="2A86517C" wp14:editId="7DF0DAD5">
            <wp:extent cx="94590" cy="146253"/>
            <wp:effectExtent l="0" t="0" r="127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5"/>
                    <a:srcRect l="30244" t="25030" r="28302" b="21925"/>
                    <a:stretch/>
                  </pic:blipFill>
                  <pic:spPr bwMode="auto">
                    <a:xfrm>
                      <a:off x="0" y="0"/>
                      <a:ext cx="94764" cy="146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, которая находится слева от строки «64. ФР </w:t>
      </w:r>
      <w:r w:rsidR="00D51055">
        <w:t>1</w:t>
      </w:r>
      <w:r w:rsidR="000E687F">
        <w:t>4</w:t>
      </w:r>
      <w:r w:rsidR="00D51055">
        <w:t>Н</w:t>
      </w:r>
      <w:r>
        <w:t>», после чего откроется список доступных отчетов</w:t>
      </w:r>
      <w:r w:rsidR="00B04288">
        <w:t xml:space="preserve"> </w:t>
      </w:r>
      <w:r>
        <w:t>(</w:t>
      </w:r>
      <w:r w:rsidR="00565D38">
        <w:fldChar w:fldCharType="begin"/>
      </w:r>
      <w:r w:rsidR="00B04288">
        <w:instrText xml:space="preserve"> REF _Ref529275550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54</w:t>
      </w:r>
      <w:r w:rsidR="00565D38">
        <w:fldChar w:fldCharType="end"/>
      </w:r>
      <w:r>
        <w:t>).</w:t>
      </w:r>
    </w:p>
    <w:p w:rsidR="00C023CC" w:rsidRDefault="00CC3A61" w:rsidP="004350CA">
      <w:r>
        <w:rPr>
          <w:noProof/>
        </w:rPr>
        <w:drawing>
          <wp:inline distT="0" distB="0" distL="0" distR="0" wp14:anchorId="3AFB71F5" wp14:editId="1D9D8239">
            <wp:extent cx="6209665" cy="1442085"/>
            <wp:effectExtent l="0" t="0" r="635" b="5715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3CC" w:rsidRPr="006F74BF" w:rsidRDefault="00C023CC" w:rsidP="004350CA">
      <w:pPr>
        <w:pStyle w:val="aff"/>
        <w:rPr>
          <w:sz w:val="24"/>
        </w:rPr>
      </w:pPr>
      <w:bookmarkStart w:id="284" w:name="_Ref529275550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54</w:t>
      </w:r>
      <w:r w:rsidR="00565D38" w:rsidRPr="006F74BF">
        <w:rPr>
          <w:sz w:val="24"/>
        </w:rPr>
        <w:fldChar w:fldCharType="end"/>
      </w:r>
      <w:bookmarkEnd w:id="284"/>
      <w:r w:rsidRPr="006F74BF">
        <w:rPr>
          <w:sz w:val="24"/>
        </w:rPr>
        <w:t xml:space="preserve"> - Список </w:t>
      </w:r>
      <w:r w:rsidR="00B04288" w:rsidRPr="006F74BF">
        <w:rPr>
          <w:sz w:val="24"/>
        </w:rPr>
        <w:t xml:space="preserve">доступных </w:t>
      </w:r>
      <w:r w:rsidRPr="006F74BF">
        <w:rPr>
          <w:sz w:val="24"/>
        </w:rPr>
        <w:t>отчетов</w:t>
      </w:r>
    </w:p>
    <w:p w:rsidR="00705310" w:rsidRPr="00705310" w:rsidRDefault="00705310" w:rsidP="003B5E70">
      <w:pPr>
        <w:pStyle w:val="4"/>
        <w:ind w:left="1985" w:hanging="1276"/>
      </w:pPr>
      <w:r>
        <w:t xml:space="preserve">Отчет «Сведения о пациентах ФР </w:t>
      </w:r>
      <w:r w:rsidR="00D51055">
        <w:t>1</w:t>
      </w:r>
      <w:r w:rsidR="000E687F">
        <w:t>4</w:t>
      </w:r>
      <w:r w:rsidR="00D51055">
        <w:t>Н</w:t>
      </w:r>
      <w:r>
        <w:t>»</w:t>
      </w:r>
    </w:p>
    <w:p w:rsidR="00B04288" w:rsidRDefault="00B04288" w:rsidP="004350CA">
      <w:r>
        <w:tab/>
        <w:t xml:space="preserve">Для формирования отчета «Сведения о пациентах ФР </w:t>
      </w:r>
      <w:r w:rsidR="00D51055">
        <w:t>1</w:t>
      </w:r>
      <w:r w:rsidR="000E687F">
        <w:t>4</w:t>
      </w:r>
      <w:r w:rsidR="00D51055">
        <w:t>Н</w:t>
      </w:r>
      <w:r>
        <w:t>»</w:t>
      </w:r>
      <w:r w:rsidR="00AD32D5">
        <w:t xml:space="preserve"> необходимо </w:t>
      </w:r>
      <w:r w:rsidR="00520604">
        <w:t>нажать на</w:t>
      </w:r>
      <w:r w:rsidR="00AD32D5">
        <w:t xml:space="preserve"> </w:t>
      </w:r>
      <w:r>
        <w:t xml:space="preserve">строку </w:t>
      </w:r>
      <w:r w:rsidR="00520604">
        <w:t xml:space="preserve">«72. Сведения о пациентах ФР </w:t>
      </w:r>
      <w:r w:rsidR="00D51055">
        <w:t>1</w:t>
      </w:r>
      <w:r w:rsidR="000E687F">
        <w:t>4</w:t>
      </w:r>
      <w:r w:rsidR="00D51055">
        <w:t>Н</w:t>
      </w:r>
      <w:r w:rsidR="00520604">
        <w:t>»</w:t>
      </w:r>
      <w:r w:rsidR="00221BD9">
        <w:t xml:space="preserve"> на </w:t>
      </w:r>
      <w:r w:rsidR="00221BD9">
        <w:rPr>
          <w:rStyle w:val="phnormal2"/>
        </w:rPr>
        <w:t>главной странице модуля</w:t>
      </w:r>
      <w:r w:rsidR="00221BD9" w:rsidRPr="002D7EE1">
        <w:rPr>
          <w:rStyle w:val="phnormal2"/>
        </w:rPr>
        <w:t xml:space="preserve"> «</w:t>
      </w:r>
      <w:r w:rsidR="00221BD9">
        <w:rPr>
          <w:rStyle w:val="phnormal2"/>
        </w:rPr>
        <w:t>Отчеты</w:t>
      </w:r>
      <w:r w:rsidR="00221BD9" w:rsidRPr="002D7EE1">
        <w:rPr>
          <w:rStyle w:val="phnormal2"/>
        </w:rPr>
        <w:t>»</w:t>
      </w:r>
      <w:r w:rsidR="00520604">
        <w:t xml:space="preserve">, затем </w:t>
      </w:r>
      <w:r>
        <w:t xml:space="preserve">на кнопку </w:t>
      </w:r>
      <w:r>
        <w:rPr>
          <w:noProof/>
        </w:rPr>
        <w:drawing>
          <wp:inline distT="0" distB="0" distL="0" distR="0" wp14:anchorId="788A5134" wp14:editId="6D5A4308">
            <wp:extent cx="1494552" cy="163771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. После нажатия на данную кнопку откроется окно выбора параметров для формирования отчета (</w:t>
      </w:r>
      <w:r w:rsidR="00565D38">
        <w:fldChar w:fldCharType="begin"/>
      </w:r>
      <w:r>
        <w:instrText xml:space="preserve"> REF _Ref529275996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55</w:t>
      </w:r>
      <w:r w:rsidR="00565D38">
        <w:fldChar w:fldCharType="end"/>
      </w:r>
      <w:r>
        <w:t>).</w:t>
      </w:r>
    </w:p>
    <w:p w:rsidR="00B04288" w:rsidRDefault="00D71051" w:rsidP="004350CA">
      <w:r>
        <w:rPr>
          <w:noProof/>
        </w:rPr>
        <w:drawing>
          <wp:inline distT="0" distB="0" distL="0" distR="0" wp14:anchorId="3ACA6F96" wp14:editId="032793B4">
            <wp:extent cx="6209665" cy="1567180"/>
            <wp:effectExtent l="0" t="0" r="635" b="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288" w:rsidRPr="006F74BF" w:rsidRDefault="00B04288" w:rsidP="004350CA">
      <w:pPr>
        <w:pStyle w:val="aff"/>
        <w:rPr>
          <w:sz w:val="24"/>
        </w:rPr>
      </w:pPr>
      <w:bookmarkStart w:id="285" w:name="_Ref529275996"/>
      <w:bookmarkStart w:id="286" w:name="_Ref529471092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55</w:t>
      </w:r>
      <w:r w:rsidR="00565D38" w:rsidRPr="006F74BF">
        <w:rPr>
          <w:sz w:val="24"/>
        </w:rPr>
        <w:fldChar w:fldCharType="end"/>
      </w:r>
      <w:bookmarkEnd w:id="285"/>
      <w:r w:rsidRPr="006F74BF">
        <w:rPr>
          <w:sz w:val="24"/>
        </w:rPr>
        <w:t xml:space="preserve"> - Окно "Сформировать отчет"</w:t>
      </w:r>
      <w:bookmarkEnd w:id="286"/>
    </w:p>
    <w:p w:rsidR="00607059" w:rsidRDefault="00B04288" w:rsidP="004350CA">
      <w:r>
        <w:t>При нажатии на</w:t>
      </w:r>
      <w:r w:rsidR="00201E8B">
        <w:t xml:space="preserve"> кнопку</w:t>
      </w:r>
      <w:r>
        <w:t xml:space="preserve"> </w:t>
      </w:r>
      <w:r>
        <w:rPr>
          <w:noProof/>
        </w:rPr>
        <w:drawing>
          <wp:inline distT="0" distB="0" distL="0" distR="0" wp14:anchorId="205A1B70" wp14:editId="3BDB5043">
            <wp:extent cx="200025" cy="161925"/>
            <wp:effectExtent l="0" t="0" r="9525" b="952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149C">
        <w:t xml:space="preserve"> в строке «Фильтры»,</w:t>
      </w:r>
      <w:r>
        <w:t xml:space="preserve"> откроется список, где </w:t>
      </w:r>
      <w:r w:rsidR="00D27F3D">
        <w:t xml:space="preserve">необходимо выбрать </w:t>
      </w:r>
      <w:r>
        <w:t xml:space="preserve"> параметры, </w:t>
      </w:r>
      <w:r w:rsidR="00D04F7D">
        <w:t>по которым</w:t>
      </w:r>
      <w:r w:rsidR="00D27F3D">
        <w:t xml:space="preserve"> требуется о</w:t>
      </w:r>
      <w:r w:rsidR="00D77239">
        <w:t>тобрать данные</w:t>
      </w:r>
      <w:r w:rsidR="0050623D">
        <w:t>,</w:t>
      </w:r>
      <w:r w:rsidR="0050623D">
        <w:rPr>
          <w:rFonts w:ascii="Tahoma" w:hAnsi="Tahoma" w:cs="Tahoma"/>
          <w:color w:val="000000"/>
          <w:sz w:val="21"/>
          <w:szCs w:val="21"/>
        </w:rPr>
        <w:t xml:space="preserve"> </w:t>
      </w:r>
      <w:r w:rsidR="0050623D">
        <w:t xml:space="preserve">то есть </w:t>
      </w:r>
      <w:r w:rsidR="00201E8B">
        <w:t>те параметры, по которым нужно задать определенные значения, при этом в отчете будут отображены</w:t>
      </w:r>
      <w:r w:rsidR="0050623D" w:rsidRPr="0050623D">
        <w:rPr>
          <w:shd w:val="clear" w:color="auto" w:fill="FFFFFF"/>
        </w:rPr>
        <w:t xml:space="preserve"> только записи с </w:t>
      </w:r>
      <w:r w:rsidR="00201E8B">
        <w:rPr>
          <w:shd w:val="clear" w:color="auto" w:fill="FFFFFF"/>
        </w:rPr>
        <w:t>заданными</w:t>
      </w:r>
      <w:r w:rsidR="0050623D" w:rsidRPr="0050623D">
        <w:rPr>
          <w:shd w:val="clear" w:color="auto" w:fill="FFFFFF"/>
        </w:rPr>
        <w:t xml:space="preserve"> значениями</w:t>
      </w:r>
      <w:r w:rsidR="0029521F">
        <w:rPr>
          <w:shd w:val="clear" w:color="auto" w:fill="FFFFFF"/>
        </w:rPr>
        <w:t xml:space="preserve"> выбранных</w:t>
      </w:r>
      <w:r w:rsidR="0050623D" w:rsidRPr="0050623D">
        <w:rPr>
          <w:shd w:val="clear" w:color="auto" w:fill="FFFFFF"/>
        </w:rPr>
        <w:t xml:space="preserve"> параметров</w:t>
      </w:r>
      <w:r w:rsidR="0050623D">
        <w:rPr>
          <w:rFonts w:ascii="Segoe UI" w:hAnsi="Segoe UI" w:cs="Segoe UI"/>
          <w:color w:val="2F2F2F"/>
          <w:shd w:val="clear" w:color="auto" w:fill="FFFFFF"/>
        </w:rPr>
        <w:t>.</w:t>
      </w:r>
      <w:r w:rsidR="004D149C">
        <w:t xml:space="preserve"> Если </w:t>
      </w:r>
      <w:r w:rsidR="003B5E70">
        <w:t>установить</w:t>
      </w:r>
      <w:r w:rsidR="004D149C">
        <w:t xml:space="preserve"> галку </w:t>
      </w:r>
      <w:r w:rsidR="003B5E70">
        <w:t>в первой строке</w:t>
      </w:r>
      <w:r w:rsidR="00D77239">
        <w:t xml:space="preserve"> </w:t>
      </w:r>
      <w:r w:rsidR="003B5E70">
        <w:t>списка</w:t>
      </w:r>
      <w:r w:rsidR="00D77239">
        <w:t>,</w:t>
      </w:r>
      <w:r w:rsidR="004D149C">
        <w:t xml:space="preserve"> вы</w:t>
      </w:r>
      <w:r w:rsidR="00454DAD">
        <w:t>делятся</w:t>
      </w:r>
      <w:r w:rsidR="004D149C">
        <w:t xml:space="preserve"> все параметры (</w:t>
      </w:r>
      <w:r w:rsidR="00565D38">
        <w:fldChar w:fldCharType="begin"/>
      </w:r>
      <w:r w:rsidR="004D149C">
        <w:instrText xml:space="preserve"> REF _Ref529276490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56</w:t>
      </w:r>
      <w:r w:rsidR="00565D38">
        <w:fldChar w:fldCharType="end"/>
      </w:r>
      <w:r w:rsidR="004D149C">
        <w:t xml:space="preserve">). </w:t>
      </w:r>
    </w:p>
    <w:p w:rsidR="004D149C" w:rsidRDefault="00D71051" w:rsidP="004D149C">
      <w:pPr>
        <w:pStyle w:val="phnormal"/>
        <w:keepNext/>
        <w:ind w:firstLine="0"/>
      </w:pPr>
      <w:r>
        <w:rPr>
          <w:noProof/>
        </w:rPr>
        <w:lastRenderedPageBreak/>
        <w:drawing>
          <wp:inline distT="0" distB="0" distL="0" distR="0" wp14:anchorId="67A2EA23" wp14:editId="6FFD2BB6">
            <wp:extent cx="6209665" cy="2128520"/>
            <wp:effectExtent l="0" t="0" r="635" b="508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059" w:rsidRPr="006F74BF" w:rsidRDefault="004D149C" w:rsidP="004350CA">
      <w:pPr>
        <w:pStyle w:val="aff"/>
        <w:rPr>
          <w:sz w:val="24"/>
        </w:rPr>
      </w:pPr>
      <w:bookmarkStart w:id="287" w:name="_Ref529276490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56</w:t>
      </w:r>
      <w:r w:rsidR="00565D38" w:rsidRPr="006F74BF">
        <w:rPr>
          <w:sz w:val="24"/>
        </w:rPr>
        <w:fldChar w:fldCharType="end"/>
      </w:r>
      <w:bookmarkEnd w:id="287"/>
      <w:r w:rsidRPr="006F74BF">
        <w:rPr>
          <w:sz w:val="24"/>
        </w:rPr>
        <w:t xml:space="preserve"> - Выбор фильтров</w:t>
      </w:r>
    </w:p>
    <w:p w:rsidR="004D149C" w:rsidRDefault="004D149C" w:rsidP="004350CA">
      <w:r>
        <w:tab/>
        <w:t>При выборе какого-либо фильтра в окне «Сформировать отчет»</w:t>
      </w:r>
      <w:r w:rsidR="00344573">
        <w:t>,</w:t>
      </w:r>
      <w:r>
        <w:t xml:space="preserve"> появится новая </w:t>
      </w:r>
      <w:r w:rsidR="00884948">
        <w:t>строка для выбора значения</w:t>
      </w:r>
      <w:r>
        <w:t xml:space="preserve"> этого параметра</w:t>
      </w:r>
      <w:r w:rsidR="00FE79CC">
        <w:t xml:space="preserve">. </w:t>
      </w:r>
      <w:r w:rsidR="00D77239">
        <w:t>Например, в указанных ниже рисунках</w:t>
      </w:r>
      <w:r w:rsidR="002247FE">
        <w:t xml:space="preserve"> выбран</w:t>
      </w:r>
      <w:r w:rsidR="00D77239">
        <w:t xml:space="preserve"> параметр «Нозология»</w:t>
      </w:r>
      <w:r w:rsidR="00FE79CC">
        <w:t xml:space="preserve"> (</w:t>
      </w:r>
      <w:r w:rsidR="00565D38">
        <w:fldChar w:fldCharType="begin"/>
      </w:r>
      <w:r w:rsidR="00FE79CC">
        <w:instrText xml:space="preserve"> REF _Ref529277434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57</w:t>
      </w:r>
      <w:r w:rsidR="00565D38">
        <w:fldChar w:fldCharType="end"/>
      </w:r>
      <w:r w:rsidR="00FE79CC">
        <w:t>)</w:t>
      </w:r>
      <w:r w:rsidR="00201E8B">
        <w:t xml:space="preserve">, </w:t>
      </w:r>
      <w:r w:rsidR="00D77239">
        <w:t xml:space="preserve">для </w:t>
      </w:r>
      <w:r w:rsidR="002247FE">
        <w:t>ограничения выгрузки</w:t>
      </w:r>
      <w:r w:rsidR="00D77239">
        <w:t xml:space="preserve"> </w:t>
      </w:r>
      <w:r w:rsidR="002247FE">
        <w:t>выбраны</w:t>
      </w:r>
      <w:r w:rsidR="002247FE">
        <w:rPr>
          <w:rStyle w:val="afffd"/>
        </w:rPr>
        <w:t xml:space="preserve"> </w:t>
      </w:r>
      <w:r w:rsidR="002247FE">
        <w:rPr>
          <w:rStyle w:val="afffd"/>
          <w:sz w:val="24"/>
        </w:rPr>
        <w:t>з</w:t>
      </w:r>
      <w:r w:rsidR="00D77239">
        <w:t>начения «Гемофилия» и «</w:t>
      </w:r>
      <w:r w:rsidR="00D77239" w:rsidRPr="00D77239">
        <w:rPr>
          <w:rFonts w:asciiTheme="majorBidi" w:hAnsiTheme="majorBidi" w:cstheme="majorBidi"/>
          <w:szCs w:val="24"/>
        </w:rPr>
        <w:t>З</w:t>
      </w:r>
      <w:hyperlink r:id="rId141" w:history="1">
        <w:r w:rsidR="00D77239" w:rsidRPr="0008746C">
          <w:rPr>
            <w:rStyle w:val="aff2"/>
            <w:rFonts w:asciiTheme="majorBidi" w:hAnsiTheme="majorBidi" w:cstheme="majorBidi"/>
            <w:color w:val="000000" w:themeColor="text1"/>
            <w:szCs w:val="24"/>
            <w:u w:val="none"/>
            <w:shd w:val="clear" w:color="auto" w:fill="FFFFFF" w:themeFill="background1"/>
          </w:rPr>
          <w:t>локачественные новообразования лимфоидной, кроветворной и родственных им тканей</w:t>
        </w:r>
      </w:hyperlink>
      <w:r w:rsidR="00D77239">
        <w:rPr>
          <w:rFonts w:asciiTheme="majorBidi" w:hAnsiTheme="majorBidi" w:cstheme="majorBidi"/>
          <w:szCs w:val="24"/>
        </w:rPr>
        <w:t>»</w:t>
      </w:r>
      <w:r w:rsidR="00FE79CC" w:rsidRPr="00FE79CC">
        <w:t xml:space="preserve"> </w:t>
      </w:r>
      <w:r w:rsidR="00FE79CC">
        <w:t>(</w:t>
      </w:r>
      <w:r w:rsidR="00565D38">
        <w:fldChar w:fldCharType="begin"/>
      </w:r>
      <w:r w:rsidR="00FE79CC">
        <w:instrText xml:space="preserve"> REF _Ref529277435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58</w:t>
      </w:r>
      <w:r w:rsidR="00565D38">
        <w:fldChar w:fldCharType="end"/>
      </w:r>
      <w:r w:rsidR="00FE79CC">
        <w:t xml:space="preserve">) </w:t>
      </w:r>
      <w:r w:rsidR="00D77239">
        <w:rPr>
          <w:rFonts w:asciiTheme="majorBidi" w:hAnsiTheme="majorBidi" w:cstheme="majorBidi"/>
          <w:szCs w:val="24"/>
        </w:rPr>
        <w:t xml:space="preserve">для данного параметра. Это означает, что в отчет </w:t>
      </w:r>
      <w:r w:rsidR="002247FE">
        <w:rPr>
          <w:rFonts w:asciiTheme="majorBidi" w:hAnsiTheme="majorBidi" w:cstheme="majorBidi"/>
          <w:szCs w:val="24"/>
        </w:rPr>
        <w:t xml:space="preserve">попадут только те пациенты, </w:t>
      </w:r>
      <w:r w:rsidR="002247FE">
        <w:t>у которых в регистровой записи указаны выбранные нозологии.</w:t>
      </w:r>
    </w:p>
    <w:p w:rsidR="00FD7C0D" w:rsidRDefault="00D71051" w:rsidP="004350CA">
      <w:r>
        <w:rPr>
          <w:noProof/>
        </w:rPr>
        <w:drawing>
          <wp:inline distT="0" distB="0" distL="0" distR="0" wp14:anchorId="5E82CDA4" wp14:editId="5B17F567">
            <wp:extent cx="6209665" cy="2166620"/>
            <wp:effectExtent l="0" t="0" r="635" b="5080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49C" w:rsidRPr="006F74BF" w:rsidRDefault="00FD7C0D" w:rsidP="004350CA">
      <w:pPr>
        <w:pStyle w:val="aff"/>
        <w:rPr>
          <w:sz w:val="24"/>
        </w:rPr>
      </w:pPr>
      <w:bookmarkStart w:id="288" w:name="_Ref529277434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57</w:t>
      </w:r>
      <w:r w:rsidR="00565D38" w:rsidRPr="006F74BF">
        <w:rPr>
          <w:sz w:val="24"/>
        </w:rPr>
        <w:fldChar w:fldCharType="end"/>
      </w:r>
      <w:bookmarkEnd w:id="288"/>
      <w:r w:rsidRPr="006F74BF">
        <w:rPr>
          <w:sz w:val="24"/>
        </w:rPr>
        <w:t xml:space="preserve"> - Выбор фильтра</w:t>
      </w:r>
    </w:p>
    <w:p w:rsidR="00FD7C0D" w:rsidRDefault="00D71051" w:rsidP="004350CA">
      <w:r>
        <w:rPr>
          <w:noProof/>
        </w:rPr>
        <w:lastRenderedPageBreak/>
        <w:drawing>
          <wp:inline distT="0" distB="0" distL="0" distR="0" wp14:anchorId="412E4EAE" wp14:editId="288D3005">
            <wp:extent cx="6209665" cy="2581910"/>
            <wp:effectExtent l="0" t="0" r="635" b="889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C0D" w:rsidRPr="006F74BF" w:rsidRDefault="00FD7C0D" w:rsidP="004350CA">
      <w:pPr>
        <w:pStyle w:val="aff"/>
        <w:rPr>
          <w:sz w:val="24"/>
        </w:rPr>
      </w:pPr>
      <w:bookmarkStart w:id="289" w:name="_Ref529277435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58</w:t>
      </w:r>
      <w:r w:rsidR="00565D38" w:rsidRPr="006F74BF">
        <w:rPr>
          <w:sz w:val="24"/>
        </w:rPr>
        <w:fldChar w:fldCharType="end"/>
      </w:r>
      <w:bookmarkEnd w:id="289"/>
      <w:r w:rsidRPr="006F74BF">
        <w:rPr>
          <w:sz w:val="24"/>
        </w:rPr>
        <w:t xml:space="preserve"> - Выбор значений для фильтра</w:t>
      </w:r>
    </w:p>
    <w:p w:rsidR="00884948" w:rsidRDefault="00884948" w:rsidP="004350CA">
      <w:r>
        <w:tab/>
        <w:t>В поле «Столбцы» необходимо выбрать те параметры, которые должны быть</w:t>
      </w:r>
      <w:r w:rsidR="002247FE">
        <w:t xml:space="preserve"> отображены </w:t>
      </w:r>
      <w:r>
        <w:t>в отчете. По умолчанию выбраны все параметры, чтобы</w:t>
      </w:r>
      <w:r w:rsidR="00D27F3D">
        <w:t xml:space="preserve"> получить выгрузку с нужными столбцами, </w:t>
      </w:r>
      <w:r>
        <w:t>н</w:t>
      </w:r>
      <w:r w:rsidR="00E83068">
        <w:t>еобходимо</w:t>
      </w:r>
      <w:r>
        <w:t xml:space="preserve"> убрать галку с п</w:t>
      </w:r>
      <w:r w:rsidR="002247FE">
        <w:t>ервой</w:t>
      </w:r>
      <w:r>
        <w:t xml:space="preserve"> </w:t>
      </w:r>
      <w:r w:rsidR="002247FE">
        <w:t>строки</w:t>
      </w:r>
      <w:r>
        <w:t xml:space="preserve"> и </w:t>
      </w:r>
      <w:r w:rsidR="00E83068">
        <w:t>выделить</w:t>
      </w:r>
      <w:r>
        <w:t xml:space="preserve"> т</w:t>
      </w:r>
      <w:r w:rsidR="00E83068">
        <w:t xml:space="preserve">е </w:t>
      </w:r>
      <w:r>
        <w:t>параметры</w:t>
      </w:r>
      <w:r w:rsidR="00E83068">
        <w:t>, которые должны отображаться в отчете</w:t>
      </w:r>
      <w:r>
        <w:t xml:space="preserve"> (</w:t>
      </w:r>
      <w:r w:rsidR="00565D38">
        <w:fldChar w:fldCharType="begin"/>
      </w:r>
      <w:r>
        <w:instrText xml:space="preserve"> REF _Ref529277812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59</w:t>
      </w:r>
      <w:r w:rsidR="00565D38">
        <w:fldChar w:fldCharType="end"/>
      </w:r>
      <w:r>
        <w:t>).</w:t>
      </w:r>
    </w:p>
    <w:p w:rsidR="00884948" w:rsidRDefault="00D71051" w:rsidP="006F74BF">
      <w:pPr>
        <w:jc w:val="center"/>
      </w:pPr>
      <w:r>
        <w:rPr>
          <w:noProof/>
        </w:rPr>
        <w:drawing>
          <wp:inline distT="0" distB="0" distL="0" distR="0" wp14:anchorId="4B77FC3E" wp14:editId="5514BADA">
            <wp:extent cx="5326380" cy="1932509"/>
            <wp:effectExtent l="0" t="0" r="7620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349581" cy="194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948" w:rsidRPr="006F74BF" w:rsidRDefault="00884948" w:rsidP="004350CA">
      <w:pPr>
        <w:pStyle w:val="aff"/>
        <w:rPr>
          <w:sz w:val="24"/>
        </w:rPr>
      </w:pPr>
      <w:bookmarkStart w:id="290" w:name="_Ref529277812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59</w:t>
      </w:r>
      <w:r w:rsidR="00565D38" w:rsidRPr="006F74BF">
        <w:rPr>
          <w:sz w:val="24"/>
        </w:rPr>
        <w:fldChar w:fldCharType="end"/>
      </w:r>
      <w:bookmarkEnd w:id="290"/>
      <w:r w:rsidRPr="006F74BF">
        <w:rPr>
          <w:sz w:val="24"/>
        </w:rPr>
        <w:t xml:space="preserve"> - Выбор столбцов отчета</w:t>
      </w:r>
    </w:p>
    <w:p w:rsidR="00D71051" w:rsidRPr="00D71051" w:rsidRDefault="00D71051" w:rsidP="004350CA">
      <w:r>
        <w:tab/>
        <w:t>Имеется возможность сформировать отчет на конкретную дату. Для этого необходимо указать дату в поле «На дату», после чего в отчете будут отображаться данные, актуальные на указанную дату. В случае, если поле не заполнено, отчет будет сформирован с актуальными  данными на текущую дату.</w:t>
      </w:r>
    </w:p>
    <w:p w:rsidR="00884948" w:rsidRPr="00884948" w:rsidRDefault="00884948" w:rsidP="004350CA">
      <w:r>
        <w:tab/>
        <w:t>Далее для формирования отчета н</w:t>
      </w:r>
      <w:r w:rsidR="00D04F7D">
        <w:t>еобходимо</w:t>
      </w:r>
      <w:r>
        <w:t xml:space="preserve"> нажать на кнопку </w:t>
      </w:r>
      <w:r>
        <w:rPr>
          <w:noProof/>
        </w:rPr>
        <w:drawing>
          <wp:inline distT="0" distB="0" distL="0" distR="0" wp14:anchorId="17511F5B" wp14:editId="1E2C9797">
            <wp:extent cx="1494552" cy="163771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, после чего сформируется отчет и начнется </w:t>
      </w:r>
      <w:r w:rsidR="00646C95">
        <w:t xml:space="preserve">его </w:t>
      </w:r>
      <w:r>
        <w:t>автоматическое скачивание</w:t>
      </w:r>
      <w:r w:rsidR="00646C95">
        <w:t>.</w:t>
      </w:r>
      <w:r w:rsidR="00E83068">
        <w:t xml:space="preserve"> </w:t>
      </w:r>
      <w:r w:rsidR="00646C95">
        <w:t>В</w:t>
      </w:r>
      <w:r w:rsidR="00705310">
        <w:t xml:space="preserve"> отчете указывается</w:t>
      </w:r>
      <w:r w:rsidR="003A1B3E">
        <w:t xml:space="preserve"> время формирования</w:t>
      </w:r>
      <w:r w:rsidR="00646C95">
        <w:t>, ФИО пользователя, сформировавшего отчет</w:t>
      </w:r>
      <w:r w:rsidR="00344573">
        <w:t>,</w:t>
      </w:r>
      <w:r w:rsidR="00705310">
        <w:t xml:space="preserve"> значения выбранных фильтров</w:t>
      </w:r>
      <w:r w:rsidR="00FE79CC">
        <w:t xml:space="preserve"> и Субъект РФ</w:t>
      </w:r>
      <w:r w:rsidR="00705310">
        <w:t xml:space="preserve"> </w:t>
      </w:r>
      <w:r w:rsidR="00646C95">
        <w:t>(</w:t>
      </w:r>
      <w:r w:rsidR="00565D38">
        <w:fldChar w:fldCharType="begin"/>
      </w:r>
      <w:r w:rsidR="00646C95">
        <w:instrText xml:space="preserve"> REF _Ref529278577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60</w:t>
      </w:r>
      <w:r w:rsidR="00565D38">
        <w:fldChar w:fldCharType="end"/>
      </w:r>
      <w:r w:rsidR="00646C95">
        <w:t>).</w:t>
      </w:r>
    </w:p>
    <w:p w:rsidR="00646C95" w:rsidRDefault="00D71051" w:rsidP="004350CA">
      <w:r>
        <w:rPr>
          <w:noProof/>
        </w:rPr>
        <w:lastRenderedPageBreak/>
        <w:drawing>
          <wp:inline distT="0" distB="0" distL="0" distR="0" wp14:anchorId="2FC031CE" wp14:editId="7B437D48">
            <wp:extent cx="6209665" cy="2399030"/>
            <wp:effectExtent l="0" t="0" r="635" b="127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C0D" w:rsidRPr="006F74BF" w:rsidRDefault="00646C95" w:rsidP="004350CA">
      <w:pPr>
        <w:pStyle w:val="aff"/>
        <w:rPr>
          <w:sz w:val="24"/>
        </w:rPr>
      </w:pPr>
      <w:bookmarkStart w:id="291" w:name="_Ref529278577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60</w:t>
      </w:r>
      <w:r w:rsidR="00565D38" w:rsidRPr="006F74BF">
        <w:rPr>
          <w:sz w:val="24"/>
        </w:rPr>
        <w:fldChar w:fldCharType="end"/>
      </w:r>
      <w:bookmarkEnd w:id="291"/>
      <w:r w:rsidRPr="006F74BF">
        <w:rPr>
          <w:sz w:val="24"/>
        </w:rPr>
        <w:t xml:space="preserve"> - Пример отчета</w:t>
      </w:r>
    </w:p>
    <w:p w:rsidR="00D04F7D" w:rsidRDefault="00D04F7D" w:rsidP="004350CA">
      <w:r>
        <w:tab/>
      </w:r>
      <w:r w:rsidR="00E83068">
        <w:t xml:space="preserve">При нажатии на кнопку </w:t>
      </w:r>
      <w:r w:rsidR="00F47516">
        <w:rPr>
          <w:noProof/>
        </w:rPr>
        <w:drawing>
          <wp:inline distT="0" distB="0" distL="0" distR="0" wp14:anchorId="672A1E00" wp14:editId="55CDE71A">
            <wp:extent cx="1000125" cy="180975"/>
            <wp:effectExtent l="0" t="0" r="9525" b="952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7516">
        <w:t xml:space="preserve"> </w:t>
      </w:r>
      <w:r w:rsidR="00CE6C80">
        <w:t>(</w:t>
      </w:r>
      <w:r w:rsidR="00565D38">
        <w:fldChar w:fldCharType="begin"/>
      </w:r>
      <w:r w:rsidR="00CE6C80">
        <w:instrText xml:space="preserve"> REF _Ref529471092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55</w:t>
      </w:r>
      <w:r w:rsidR="000422E7" w:rsidRPr="006F74BF">
        <w:t xml:space="preserve"> - Окно "Сформировать отчет"</w:t>
      </w:r>
      <w:r w:rsidR="00565D38">
        <w:fldChar w:fldCharType="end"/>
      </w:r>
      <w:r w:rsidR="00CE6C80">
        <w:t>)</w:t>
      </w:r>
      <w:r>
        <w:t xml:space="preserve"> </w:t>
      </w:r>
      <w:r w:rsidR="00B27DF4">
        <w:t>формируется отчет, который</w:t>
      </w:r>
      <w:r>
        <w:t xml:space="preserve"> </w:t>
      </w:r>
      <w:r w:rsidR="00FE79CC">
        <w:t>будет</w:t>
      </w:r>
      <w:r>
        <w:t xml:space="preserve"> </w:t>
      </w:r>
      <w:r w:rsidR="00FE79CC">
        <w:t>отображ</w:t>
      </w:r>
      <w:r w:rsidR="00317C1D">
        <w:t>ен</w:t>
      </w:r>
      <w:r w:rsidR="0007699D">
        <w:t xml:space="preserve"> </w:t>
      </w:r>
      <w:r w:rsidR="00B327B5">
        <w:t>на странице «Заказанные отчеты»</w:t>
      </w:r>
      <w:r w:rsidR="00CE6C80">
        <w:t>. Ее</w:t>
      </w:r>
      <w:r w:rsidR="0007699D">
        <w:t xml:space="preserve"> можно открыть</w:t>
      </w:r>
      <w:r w:rsidR="0008746C">
        <w:t>,</w:t>
      </w:r>
      <w:r w:rsidR="0007699D">
        <w:t xml:space="preserve"> нажав на кнопку  </w:t>
      </w:r>
      <w:r w:rsidR="0007699D">
        <w:rPr>
          <w:noProof/>
        </w:rPr>
        <w:drawing>
          <wp:inline distT="0" distB="0" distL="0" distR="0" wp14:anchorId="5727A902" wp14:editId="278BA664">
            <wp:extent cx="1285875" cy="228600"/>
            <wp:effectExtent l="0" t="0" r="9525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699D">
        <w:t xml:space="preserve"> на главной странице модуля «Отчеты». </w:t>
      </w:r>
      <w:r w:rsidR="00B327B5">
        <w:t xml:space="preserve">На этой странице </w:t>
      </w:r>
      <w:r w:rsidR="0007699D">
        <w:t xml:space="preserve">отображаются все заказанные отчеты пользователя. Для того чтобы скачать отчет, необходимо нажать на кнопку </w:t>
      </w:r>
      <w:r w:rsidR="0007699D">
        <w:rPr>
          <w:noProof/>
        </w:rPr>
        <w:drawing>
          <wp:inline distT="0" distB="0" distL="0" distR="0" wp14:anchorId="337B1D0D" wp14:editId="15164395">
            <wp:extent cx="190500" cy="190500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4573">
        <w:t xml:space="preserve"> </w:t>
      </w:r>
      <w:r w:rsidR="0007699D">
        <w:t>(</w:t>
      </w:r>
      <w:r w:rsidR="00565D38">
        <w:fldChar w:fldCharType="begin"/>
      </w:r>
      <w:r w:rsidR="0007699D">
        <w:instrText xml:space="preserve"> REF _Ref529280002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61</w:t>
      </w:r>
      <w:r w:rsidR="00565D38">
        <w:fldChar w:fldCharType="end"/>
      </w:r>
      <w:r w:rsidR="0007699D">
        <w:t xml:space="preserve">). Также </w:t>
      </w:r>
      <w:r w:rsidR="00FE79CC">
        <w:t>реализована</w:t>
      </w:r>
      <w:r w:rsidR="0007699D">
        <w:t xml:space="preserve"> возможность поис</w:t>
      </w:r>
      <w:r w:rsidR="00FE79CC">
        <w:t>ка отчета по названию, статусу и</w:t>
      </w:r>
      <w:r w:rsidR="0007699D">
        <w:t xml:space="preserve"> дате.</w:t>
      </w:r>
      <w:r w:rsidR="00FE79CC">
        <w:t xml:space="preserve"> </w:t>
      </w:r>
      <w:r w:rsidR="00E83068">
        <w:t>Имеется возможность</w:t>
      </w:r>
      <w:r w:rsidR="00FE79CC">
        <w:t xml:space="preserve"> удалить отчет, для этого н</w:t>
      </w:r>
      <w:r w:rsidR="0060191E">
        <w:t>еобходимо</w:t>
      </w:r>
      <w:r w:rsidR="00FE79CC">
        <w:t xml:space="preserve"> выбрать нужный отчет (можно выбрать несколько)</w:t>
      </w:r>
      <w:r w:rsidR="0060191E">
        <w:t xml:space="preserve"> </w:t>
      </w:r>
      <w:r w:rsidR="00FE79CC">
        <w:t>и нажать на кнопку «Удалить».</w:t>
      </w:r>
      <w:r w:rsidR="0060191E">
        <w:t xml:space="preserve"> Если отчет еще не сформирован, можно отменить его формирование</w:t>
      </w:r>
      <w:r w:rsidR="00344573">
        <w:t>,</w:t>
      </w:r>
      <w:r w:rsidR="0060191E">
        <w:t xml:space="preserve"> путем  нажатия кнопки «Отменить»</w:t>
      </w:r>
      <w:r w:rsidR="00344573">
        <w:t>.</w:t>
      </w:r>
    </w:p>
    <w:p w:rsidR="0007699D" w:rsidRDefault="00D71051" w:rsidP="004350CA">
      <w:r>
        <w:rPr>
          <w:noProof/>
        </w:rPr>
        <w:drawing>
          <wp:inline distT="0" distB="0" distL="0" distR="0" wp14:anchorId="122B6607" wp14:editId="25F5C52E">
            <wp:extent cx="6209665" cy="2150110"/>
            <wp:effectExtent l="0" t="0" r="635" b="254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99D" w:rsidRPr="006F74BF" w:rsidRDefault="0007699D" w:rsidP="004350CA">
      <w:pPr>
        <w:pStyle w:val="aff"/>
        <w:rPr>
          <w:sz w:val="24"/>
        </w:rPr>
      </w:pPr>
      <w:bookmarkStart w:id="292" w:name="_Ref529280002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61</w:t>
      </w:r>
      <w:r w:rsidR="00565D38" w:rsidRPr="006F74BF">
        <w:rPr>
          <w:sz w:val="24"/>
        </w:rPr>
        <w:fldChar w:fldCharType="end"/>
      </w:r>
      <w:bookmarkEnd w:id="292"/>
      <w:r w:rsidRPr="006F74BF">
        <w:rPr>
          <w:sz w:val="24"/>
        </w:rPr>
        <w:t xml:space="preserve"> - Заказанные отчеты</w:t>
      </w:r>
    </w:p>
    <w:p w:rsidR="0007699D" w:rsidRDefault="00705310" w:rsidP="006D6CC4">
      <w:pPr>
        <w:pStyle w:val="4"/>
        <w:ind w:left="1985" w:hanging="1265"/>
      </w:pPr>
      <w:r>
        <w:lastRenderedPageBreak/>
        <w:t xml:space="preserve">Отчет «Сведения об остатках лекарственных препаратов ФР </w:t>
      </w:r>
      <w:r w:rsidR="00D51055">
        <w:t>1</w:t>
      </w:r>
      <w:r w:rsidR="000E687F">
        <w:t>4</w:t>
      </w:r>
      <w:r w:rsidR="00D51055">
        <w:t>Н</w:t>
      </w:r>
      <w:r>
        <w:t>»</w:t>
      </w:r>
    </w:p>
    <w:p w:rsidR="00520604" w:rsidRDefault="00520604" w:rsidP="004350CA">
      <w:r>
        <w:t xml:space="preserve">Для формирования отчета «Сведения </w:t>
      </w:r>
      <w:r w:rsidR="00221BD9">
        <w:t xml:space="preserve">об остатках лекарственных препаратов </w:t>
      </w:r>
      <w:r w:rsidR="006F74BF">
        <w:t xml:space="preserve">ФР </w:t>
      </w:r>
      <w:r w:rsidR="00D51055">
        <w:t>1</w:t>
      </w:r>
      <w:r w:rsidR="000E687F">
        <w:t>4</w:t>
      </w:r>
      <w:r w:rsidR="00D51055">
        <w:t>Н</w:t>
      </w:r>
      <w:r>
        <w:t xml:space="preserve">» необходимо нажать на строку «89. Сведения об остатках лекарственных препаратов ФР </w:t>
      </w:r>
      <w:r w:rsidR="00D51055">
        <w:t>1</w:t>
      </w:r>
      <w:r w:rsidR="000E687F">
        <w:t>4</w:t>
      </w:r>
      <w:r w:rsidR="00D51055">
        <w:t>Н</w:t>
      </w:r>
      <w:r>
        <w:t>»</w:t>
      </w:r>
      <w:r w:rsidR="00221BD9">
        <w:t xml:space="preserve"> на </w:t>
      </w:r>
      <w:r w:rsidR="00221BD9">
        <w:rPr>
          <w:rStyle w:val="phnormal2"/>
        </w:rPr>
        <w:t>главной странице модуля</w:t>
      </w:r>
      <w:r w:rsidR="00221BD9" w:rsidRPr="002D7EE1">
        <w:rPr>
          <w:rStyle w:val="phnormal2"/>
        </w:rPr>
        <w:t xml:space="preserve"> «</w:t>
      </w:r>
      <w:r w:rsidR="00221BD9">
        <w:rPr>
          <w:rStyle w:val="phnormal2"/>
        </w:rPr>
        <w:t>Отчеты</w:t>
      </w:r>
      <w:r w:rsidR="00221BD9" w:rsidRPr="002D7EE1">
        <w:rPr>
          <w:rStyle w:val="phnormal2"/>
        </w:rPr>
        <w:t>»</w:t>
      </w:r>
      <w:r>
        <w:t xml:space="preserve">, затем на кнопку </w:t>
      </w:r>
      <w:r>
        <w:rPr>
          <w:noProof/>
        </w:rPr>
        <w:drawing>
          <wp:inline distT="0" distB="0" distL="0" distR="0" wp14:anchorId="609A36BF" wp14:editId="173330B4">
            <wp:extent cx="1494552" cy="163771"/>
            <wp:effectExtent l="0" t="0" r="0" b="8255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. После нажатия на данную кнопку откроется окно выбора параметров для формирования отчета (</w:t>
      </w:r>
      <w:r w:rsidR="00565D38">
        <w:fldChar w:fldCharType="begin"/>
      </w:r>
      <w:r>
        <w:instrText xml:space="preserve"> REF _Ref529281066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62</w:t>
      </w:r>
      <w:r w:rsidR="00565D38">
        <w:fldChar w:fldCharType="end"/>
      </w:r>
      <w:r>
        <w:t>).</w:t>
      </w:r>
    </w:p>
    <w:p w:rsidR="00520604" w:rsidRDefault="00CC3A61" w:rsidP="004350CA">
      <w:r>
        <w:rPr>
          <w:noProof/>
        </w:rPr>
        <w:drawing>
          <wp:inline distT="0" distB="0" distL="0" distR="0" wp14:anchorId="1E12227D" wp14:editId="35B7B5F9">
            <wp:extent cx="6209665" cy="1195070"/>
            <wp:effectExtent l="0" t="0" r="635" b="508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604" w:rsidRPr="006F74BF" w:rsidRDefault="00520604" w:rsidP="004350CA">
      <w:pPr>
        <w:pStyle w:val="aff"/>
        <w:rPr>
          <w:sz w:val="24"/>
        </w:rPr>
      </w:pPr>
      <w:bookmarkStart w:id="293" w:name="_Ref529281066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62</w:t>
      </w:r>
      <w:r w:rsidR="00565D38" w:rsidRPr="006F74BF">
        <w:rPr>
          <w:sz w:val="24"/>
        </w:rPr>
        <w:fldChar w:fldCharType="end"/>
      </w:r>
      <w:bookmarkEnd w:id="293"/>
      <w:r w:rsidRPr="006F74BF">
        <w:rPr>
          <w:sz w:val="24"/>
        </w:rPr>
        <w:t xml:space="preserve"> - Окно выбора параметров отчета</w:t>
      </w:r>
    </w:p>
    <w:p w:rsidR="00520604" w:rsidRDefault="00520604" w:rsidP="004350CA">
      <w:r>
        <w:tab/>
        <w:t xml:space="preserve">Необходимо выбрать месяц, для которого нужно сформировать отчет об остатках лекарственных препаратов и нажать на кнопку </w:t>
      </w:r>
      <w:r>
        <w:rPr>
          <w:noProof/>
        </w:rPr>
        <w:drawing>
          <wp:inline distT="0" distB="0" distL="0" distR="0" wp14:anchorId="727A84AC" wp14:editId="6140A482">
            <wp:extent cx="1494552" cy="163771"/>
            <wp:effectExtent l="0" t="0" r="0" b="825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, при этом откроется окно для выбора типа фай</w:t>
      </w:r>
      <w:r w:rsidR="0060191E">
        <w:t>ла, в котором будет сохранен отчет</w:t>
      </w:r>
      <w:r>
        <w:t xml:space="preserve"> (</w:t>
      </w:r>
      <w:r w:rsidR="00565D38">
        <w:fldChar w:fldCharType="begin"/>
      </w:r>
      <w:r>
        <w:instrText xml:space="preserve"> REF _Ref529281383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63</w:t>
      </w:r>
      <w:r w:rsidR="00565D38">
        <w:fldChar w:fldCharType="end"/>
      </w:r>
      <w:r>
        <w:t>). Н</w:t>
      </w:r>
      <w:r w:rsidR="00E83068">
        <w:t>еобходимо</w:t>
      </w:r>
      <w:r>
        <w:t xml:space="preserve"> выбрать нужный формат и нажать на кнопку </w:t>
      </w:r>
      <w:r>
        <w:rPr>
          <w:noProof/>
        </w:rPr>
        <w:drawing>
          <wp:inline distT="0" distB="0" distL="0" distR="0" wp14:anchorId="07F3E9F8" wp14:editId="3363814C">
            <wp:extent cx="1494552" cy="163771"/>
            <wp:effectExtent l="0" t="0" r="0" b="825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.</w:t>
      </w:r>
    </w:p>
    <w:p w:rsidR="00520604" w:rsidRDefault="00520604" w:rsidP="004350CA">
      <w:r>
        <w:rPr>
          <w:noProof/>
        </w:rPr>
        <w:drawing>
          <wp:inline distT="0" distB="0" distL="0" distR="0" wp14:anchorId="0B640EEA" wp14:editId="189CD35E">
            <wp:extent cx="3562350" cy="111442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604" w:rsidRPr="006F74BF" w:rsidRDefault="00520604" w:rsidP="004350CA">
      <w:pPr>
        <w:pStyle w:val="aff"/>
        <w:rPr>
          <w:sz w:val="24"/>
        </w:rPr>
      </w:pPr>
      <w:bookmarkStart w:id="294" w:name="_Ref529281383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63</w:t>
      </w:r>
      <w:r w:rsidR="00565D38" w:rsidRPr="006F74BF">
        <w:rPr>
          <w:sz w:val="24"/>
        </w:rPr>
        <w:fldChar w:fldCharType="end"/>
      </w:r>
      <w:bookmarkEnd w:id="294"/>
      <w:r w:rsidRPr="006F74BF">
        <w:rPr>
          <w:sz w:val="24"/>
        </w:rPr>
        <w:t xml:space="preserve"> - Выбор типа файла</w:t>
      </w:r>
    </w:p>
    <w:p w:rsidR="00520604" w:rsidRDefault="00520604" w:rsidP="004350CA">
      <w:r>
        <w:tab/>
      </w:r>
      <w:r w:rsidR="00E83068">
        <w:t>При нажатии на</w:t>
      </w:r>
      <w:r w:rsidR="00201E8B">
        <w:t xml:space="preserve"> кнопку </w:t>
      </w:r>
      <w:r w:rsidR="00F47516">
        <w:rPr>
          <w:noProof/>
        </w:rPr>
        <w:drawing>
          <wp:inline distT="0" distB="0" distL="0" distR="0" wp14:anchorId="53658501" wp14:editId="78AC589E">
            <wp:extent cx="1000125" cy="180975"/>
            <wp:effectExtent l="0" t="0" r="9525" b="9525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7516">
        <w:t xml:space="preserve"> </w:t>
      </w:r>
      <w:r w:rsidR="00CE6C80">
        <w:t>будет сформирован отчет</w:t>
      </w:r>
      <w:r>
        <w:t xml:space="preserve"> в формате </w:t>
      </w:r>
      <w:r>
        <w:rPr>
          <w:lang w:val="en-US"/>
        </w:rPr>
        <w:t>pdf</w:t>
      </w:r>
      <w:r w:rsidR="00201E8B">
        <w:t>. Заказанный отчет будет</w:t>
      </w:r>
      <w:r w:rsidR="00E83068">
        <w:t xml:space="preserve"> </w:t>
      </w:r>
      <w:r w:rsidR="00221BD9">
        <w:t>отображ</w:t>
      </w:r>
      <w:r w:rsidR="00201E8B">
        <w:t>ат</w:t>
      </w:r>
      <w:r w:rsidR="00A53CB4">
        <w:t>ь</w:t>
      </w:r>
      <w:r w:rsidR="00201E8B">
        <w:t xml:space="preserve">ся </w:t>
      </w:r>
      <w:r w:rsidR="00221BD9">
        <w:t xml:space="preserve">на странице «Заказанные отчеты». </w:t>
      </w:r>
      <w:r w:rsidR="00E83068">
        <w:t>Для того, чтобы скачать</w:t>
      </w:r>
      <w:r w:rsidR="00221BD9">
        <w:t xml:space="preserve"> </w:t>
      </w:r>
      <w:r w:rsidR="00E83068">
        <w:t xml:space="preserve">отчет необходимо нажать </w:t>
      </w:r>
      <w:r w:rsidR="00221BD9">
        <w:t xml:space="preserve">на кнопку </w:t>
      </w:r>
      <w:r w:rsidR="00221BD9">
        <w:rPr>
          <w:noProof/>
        </w:rPr>
        <w:drawing>
          <wp:inline distT="0" distB="0" distL="0" distR="0" wp14:anchorId="06D09CC3" wp14:editId="0C1AA5F5">
            <wp:extent cx="190500" cy="19050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068">
        <w:t xml:space="preserve">. Есть возможность </w:t>
      </w:r>
      <w:r w:rsidR="00221BD9">
        <w:t>открыть</w:t>
      </w:r>
      <w:r w:rsidR="00E83068">
        <w:t xml:space="preserve"> отчет</w:t>
      </w:r>
      <w:r w:rsidR="00221BD9">
        <w:t xml:space="preserve"> для просмотра</w:t>
      </w:r>
      <w:r w:rsidR="00E83068">
        <w:t>, для этого необходимо нажать на</w:t>
      </w:r>
      <w:r w:rsidR="00221BD9">
        <w:t xml:space="preserve"> кнопку </w:t>
      </w:r>
      <w:r w:rsidR="00221BD9">
        <w:rPr>
          <w:noProof/>
        </w:rPr>
        <w:drawing>
          <wp:inline distT="0" distB="0" distL="0" distR="0" wp14:anchorId="755D558F" wp14:editId="18A83993">
            <wp:extent cx="228600" cy="228600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BD9">
        <w:t xml:space="preserve"> (</w:t>
      </w:r>
      <w:r w:rsidR="00565D38">
        <w:fldChar w:fldCharType="begin"/>
      </w:r>
      <w:r w:rsidR="00221BD9">
        <w:instrText xml:space="preserve"> REF _Ref529281705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64</w:t>
      </w:r>
      <w:r w:rsidR="00565D38">
        <w:fldChar w:fldCharType="end"/>
      </w:r>
      <w:r w:rsidR="00221BD9">
        <w:t>).</w:t>
      </w:r>
    </w:p>
    <w:p w:rsidR="00221BD9" w:rsidRPr="00D71051" w:rsidRDefault="00D71051" w:rsidP="004350C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8B5822A" wp14:editId="364F3CDB">
            <wp:extent cx="6209665" cy="2150110"/>
            <wp:effectExtent l="0" t="0" r="635" b="254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BD9" w:rsidRPr="006F74BF" w:rsidRDefault="00221BD9" w:rsidP="004350CA">
      <w:pPr>
        <w:pStyle w:val="aff"/>
        <w:rPr>
          <w:sz w:val="24"/>
        </w:rPr>
      </w:pPr>
      <w:bookmarkStart w:id="295" w:name="_Ref529281705"/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64</w:t>
      </w:r>
      <w:r w:rsidR="00565D38" w:rsidRPr="006F74BF">
        <w:rPr>
          <w:sz w:val="24"/>
        </w:rPr>
        <w:fldChar w:fldCharType="end"/>
      </w:r>
      <w:bookmarkEnd w:id="295"/>
      <w:r w:rsidRPr="006F74BF">
        <w:rPr>
          <w:sz w:val="24"/>
        </w:rPr>
        <w:t xml:space="preserve"> - Заказанные отчеты</w:t>
      </w:r>
    </w:p>
    <w:p w:rsidR="001B2442" w:rsidRDefault="001B2442" w:rsidP="004350CA"/>
    <w:p w:rsidR="001B2442" w:rsidRDefault="00D71051" w:rsidP="004350CA">
      <w:r>
        <w:rPr>
          <w:noProof/>
        </w:rPr>
        <w:drawing>
          <wp:inline distT="0" distB="0" distL="0" distR="0" wp14:anchorId="18DE6EDC" wp14:editId="284FA479">
            <wp:extent cx="6209665" cy="1698625"/>
            <wp:effectExtent l="0" t="0" r="635" b="0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442" w:rsidRPr="006F74BF" w:rsidRDefault="001B2442" w:rsidP="004350CA">
      <w:pPr>
        <w:pStyle w:val="aff"/>
        <w:rPr>
          <w:sz w:val="24"/>
        </w:rPr>
      </w:pPr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65</w:t>
      </w:r>
      <w:r w:rsidR="00565D38" w:rsidRPr="006F74BF">
        <w:rPr>
          <w:sz w:val="24"/>
        </w:rPr>
        <w:fldChar w:fldCharType="end"/>
      </w:r>
      <w:r w:rsidRPr="006F74BF">
        <w:rPr>
          <w:sz w:val="24"/>
        </w:rPr>
        <w:t xml:space="preserve"> - Пример отчета "Сведения об остатках лекарственных средств"</w:t>
      </w:r>
    </w:p>
    <w:p w:rsidR="00221BD9" w:rsidRPr="00221BD9" w:rsidRDefault="00221BD9" w:rsidP="004350CA"/>
    <w:p w:rsidR="00221BD9" w:rsidRDefault="00221BD9" w:rsidP="006D6CC4">
      <w:pPr>
        <w:pStyle w:val="4"/>
        <w:ind w:left="1985" w:hanging="1265"/>
      </w:pPr>
      <w:r>
        <w:t xml:space="preserve">Отчет «Сведения о рецептах ФР </w:t>
      </w:r>
      <w:r w:rsidR="00D51055">
        <w:t>1</w:t>
      </w:r>
      <w:r w:rsidR="000E687F">
        <w:t>4</w:t>
      </w:r>
      <w:r w:rsidR="00D51055">
        <w:t>Н</w:t>
      </w:r>
      <w:r>
        <w:t>»</w:t>
      </w:r>
    </w:p>
    <w:p w:rsidR="00221BD9" w:rsidRDefault="00221BD9" w:rsidP="004350CA">
      <w:r>
        <w:t xml:space="preserve">Для формирования отчета «Сведения о рецептах ФР </w:t>
      </w:r>
      <w:r w:rsidR="00D51055">
        <w:t>1</w:t>
      </w:r>
      <w:r w:rsidR="000E687F">
        <w:t>4</w:t>
      </w:r>
      <w:r w:rsidR="00D51055">
        <w:t>Н</w:t>
      </w:r>
      <w:r>
        <w:t xml:space="preserve">» необходимо нажать на строку «73. Сведения о рецептах ФР </w:t>
      </w:r>
      <w:r w:rsidR="00D51055">
        <w:t>1</w:t>
      </w:r>
      <w:r w:rsidR="000E687F">
        <w:t>4</w:t>
      </w:r>
      <w:r w:rsidR="00D51055">
        <w:t>Н</w:t>
      </w:r>
      <w:r>
        <w:t xml:space="preserve">» на </w:t>
      </w:r>
      <w:r>
        <w:rPr>
          <w:rStyle w:val="phnormal2"/>
        </w:rPr>
        <w:t>главной странице модуля</w:t>
      </w:r>
      <w:r w:rsidRPr="002D7EE1">
        <w:rPr>
          <w:rStyle w:val="phnormal2"/>
        </w:rPr>
        <w:t xml:space="preserve"> «</w:t>
      </w:r>
      <w:r>
        <w:rPr>
          <w:rStyle w:val="phnormal2"/>
        </w:rPr>
        <w:t>Отчеты</w:t>
      </w:r>
      <w:r w:rsidRPr="002D7EE1">
        <w:rPr>
          <w:rStyle w:val="phnormal2"/>
        </w:rPr>
        <w:t>»</w:t>
      </w:r>
      <w:r>
        <w:t xml:space="preserve">, затем на кнопку </w:t>
      </w:r>
      <w:r>
        <w:rPr>
          <w:noProof/>
        </w:rPr>
        <w:drawing>
          <wp:inline distT="0" distB="0" distL="0" distR="0" wp14:anchorId="1265726D" wp14:editId="58E3897A">
            <wp:extent cx="1494552" cy="163771"/>
            <wp:effectExtent l="0" t="0" r="0" b="825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. После нажатия на данную кнопку откроется окно выбора параметров для формирования отчета (</w:t>
      </w:r>
      <w:r w:rsidR="00565D38">
        <w:fldChar w:fldCharType="begin"/>
      </w:r>
      <w:r>
        <w:instrText xml:space="preserve"> REF _Ref529282145 \h </w:instrText>
      </w:r>
      <w:r w:rsidR="00565D38">
        <w:fldChar w:fldCharType="separate"/>
      </w:r>
      <w:r w:rsidR="000422E7" w:rsidRPr="006F74BF">
        <w:t xml:space="preserve">Рисунок </w:t>
      </w:r>
      <w:r w:rsidR="000422E7">
        <w:rPr>
          <w:noProof/>
        </w:rPr>
        <w:t>66</w:t>
      </w:r>
      <w:r w:rsidR="00565D38">
        <w:fldChar w:fldCharType="end"/>
      </w:r>
      <w:r>
        <w:t>).</w:t>
      </w:r>
    </w:p>
    <w:p w:rsidR="00221BD9" w:rsidRDefault="008E6704" w:rsidP="004350CA">
      <w:r>
        <w:rPr>
          <w:noProof/>
        </w:rPr>
        <w:drawing>
          <wp:inline distT="0" distB="0" distL="0" distR="0" wp14:anchorId="2C1DEAE8" wp14:editId="12C99B1A">
            <wp:extent cx="6209665" cy="1565910"/>
            <wp:effectExtent l="0" t="0" r="635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156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BD9" w:rsidRPr="006F74BF" w:rsidRDefault="00221BD9" w:rsidP="004350CA">
      <w:pPr>
        <w:pStyle w:val="aff"/>
        <w:rPr>
          <w:sz w:val="24"/>
        </w:rPr>
      </w:pPr>
      <w:bookmarkStart w:id="296" w:name="_Ref529282145"/>
      <w:r w:rsidRPr="006F74BF">
        <w:rPr>
          <w:sz w:val="24"/>
        </w:rPr>
        <w:lastRenderedPageBreak/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66</w:t>
      </w:r>
      <w:r w:rsidR="00565D38" w:rsidRPr="006F74BF">
        <w:rPr>
          <w:sz w:val="24"/>
        </w:rPr>
        <w:fldChar w:fldCharType="end"/>
      </w:r>
      <w:bookmarkEnd w:id="296"/>
      <w:r w:rsidRPr="006F74BF">
        <w:rPr>
          <w:sz w:val="24"/>
        </w:rPr>
        <w:t xml:space="preserve"> - Окно "Сформировать отчет"</w:t>
      </w:r>
    </w:p>
    <w:p w:rsidR="00AF112D" w:rsidRDefault="00AF112D" w:rsidP="004350CA">
      <w:r>
        <w:tab/>
        <w:t xml:space="preserve">Так же, как и в случае формирования отчета «Сведения о пациентах ФР </w:t>
      </w:r>
      <w:r w:rsidR="00D51055">
        <w:t>1</w:t>
      </w:r>
      <w:r w:rsidR="000E687F">
        <w:t>4</w:t>
      </w:r>
      <w:r w:rsidR="00D51055">
        <w:t>Н</w:t>
      </w:r>
      <w:r>
        <w:t>», необходимо выбрать фильтры и с</w:t>
      </w:r>
      <w:r w:rsidR="008E6704">
        <w:t xml:space="preserve">толбцы для формируемого отчета, при необходимости заполнить поле «На дату». </w:t>
      </w:r>
      <w:r>
        <w:t xml:space="preserve">После указания нужных параметров необходимо нажать на кнопку </w:t>
      </w:r>
      <w:r>
        <w:rPr>
          <w:noProof/>
        </w:rPr>
        <w:drawing>
          <wp:inline distT="0" distB="0" distL="0" distR="0" wp14:anchorId="5B4FFF99" wp14:editId="270D718B">
            <wp:extent cx="1494552" cy="163771"/>
            <wp:effectExtent l="0" t="0" r="0" b="8255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t="19222" b="28645"/>
                    <a:stretch/>
                  </pic:blipFill>
                  <pic:spPr bwMode="auto">
                    <a:xfrm>
                      <a:off x="0" y="0"/>
                      <a:ext cx="1495425" cy="16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либо </w:t>
      </w:r>
      <w:r>
        <w:rPr>
          <w:noProof/>
        </w:rPr>
        <w:drawing>
          <wp:inline distT="0" distB="0" distL="0" distR="0" wp14:anchorId="49C9969F" wp14:editId="55A42348">
            <wp:extent cx="942975" cy="161925"/>
            <wp:effectExtent l="0" t="0" r="9525" b="9525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6C3FC3" w:rsidRDefault="008E6704" w:rsidP="004350CA">
      <w:r>
        <w:rPr>
          <w:noProof/>
        </w:rPr>
        <w:drawing>
          <wp:inline distT="0" distB="0" distL="0" distR="0" wp14:anchorId="14EA72FA" wp14:editId="014990EE">
            <wp:extent cx="6209665" cy="2551430"/>
            <wp:effectExtent l="0" t="0" r="635" b="127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12D" w:rsidRPr="006F74BF" w:rsidRDefault="006C3FC3" w:rsidP="004350CA">
      <w:pPr>
        <w:pStyle w:val="aff"/>
        <w:rPr>
          <w:sz w:val="24"/>
        </w:rPr>
      </w:pPr>
      <w:r w:rsidRPr="006F74BF">
        <w:rPr>
          <w:sz w:val="24"/>
        </w:rPr>
        <w:t xml:space="preserve">Рисунок </w:t>
      </w:r>
      <w:r w:rsidR="00565D38" w:rsidRPr="006F74BF">
        <w:rPr>
          <w:sz w:val="24"/>
        </w:rPr>
        <w:fldChar w:fldCharType="begin"/>
      </w:r>
      <w:r w:rsidRPr="006F74BF">
        <w:rPr>
          <w:sz w:val="24"/>
        </w:rPr>
        <w:instrText xml:space="preserve"> SEQ Рисунок \* ARABIC </w:instrText>
      </w:r>
      <w:r w:rsidR="00565D38" w:rsidRPr="006F74BF">
        <w:rPr>
          <w:sz w:val="24"/>
        </w:rPr>
        <w:fldChar w:fldCharType="separate"/>
      </w:r>
      <w:r w:rsidR="000422E7">
        <w:rPr>
          <w:noProof/>
          <w:sz w:val="24"/>
        </w:rPr>
        <w:t>67</w:t>
      </w:r>
      <w:r w:rsidR="00565D38" w:rsidRPr="006F74BF">
        <w:rPr>
          <w:sz w:val="24"/>
        </w:rPr>
        <w:fldChar w:fldCharType="end"/>
      </w:r>
      <w:r w:rsidRPr="006F74BF">
        <w:rPr>
          <w:sz w:val="24"/>
        </w:rPr>
        <w:t xml:space="preserve"> - Отчет о рецептах</w:t>
      </w:r>
    </w:p>
    <w:p w:rsidR="004D149C" w:rsidRPr="004D149C" w:rsidRDefault="004D149C" w:rsidP="004350CA">
      <w:pPr>
        <w:sectPr w:rsidR="004D149C" w:rsidRPr="004D149C" w:rsidSect="009E419D">
          <w:headerReference w:type="default" r:id="rId157"/>
          <w:pgSz w:w="11906" w:h="16838"/>
          <w:pgMar w:top="1134" w:right="851" w:bottom="1134" w:left="1276" w:header="709" w:footer="709" w:gutter="0"/>
          <w:cols w:space="708"/>
          <w:titlePg/>
          <w:docGrid w:linePitch="360"/>
        </w:sectPr>
      </w:pPr>
    </w:p>
    <w:p w:rsidR="00715CCC" w:rsidRPr="00715CCC" w:rsidRDefault="00715CCC" w:rsidP="00715CCC">
      <w:pPr>
        <w:pStyle w:val="13"/>
        <w:numPr>
          <w:ilvl w:val="0"/>
          <w:numId w:val="0"/>
        </w:numPr>
        <w:ind w:left="709"/>
      </w:pPr>
      <w:bookmarkStart w:id="297" w:name="_Ref524076545"/>
      <w:bookmarkStart w:id="298" w:name="_Ref524076556"/>
      <w:bookmarkStart w:id="299" w:name="_Ref524076668"/>
      <w:bookmarkStart w:id="300" w:name="_Toc42078956"/>
      <w:r>
        <w:lastRenderedPageBreak/>
        <w:t>Приложение 1</w:t>
      </w:r>
      <w:bookmarkEnd w:id="297"/>
      <w:bookmarkEnd w:id="298"/>
      <w:bookmarkEnd w:id="299"/>
      <w:bookmarkEnd w:id="300"/>
    </w:p>
    <w:p w:rsidR="00391C4F" w:rsidRDefault="00391C4F" w:rsidP="002D7EE1">
      <w:pPr>
        <w:pStyle w:val="phnormal"/>
        <w:jc w:val="center"/>
        <w:rPr>
          <w:rStyle w:val="phnormal2"/>
          <w:b/>
        </w:rPr>
      </w:pPr>
      <w:r w:rsidRPr="002D7EE1">
        <w:rPr>
          <w:rStyle w:val="phnormal2"/>
          <w:b/>
        </w:rPr>
        <w:t xml:space="preserve">Форма заявки на предоставление доступа к Федеральному регистру </w:t>
      </w:r>
      <w:r w:rsidR="00952860">
        <w:rPr>
          <w:rStyle w:val="phnormal2"/>
          <w:b/>
        </w:rPr>
        <w:t>1</w:t>
      </w:r>
      <w:r w:rsidR="000E687F">
        <w:rPr>
          <w:rStyle w:val="phnormal2"/>
          <w:b/>
        </w:rPr>
        <w:t>4</w:t>
      </w:r>
      <w:r w:rsidR="00952860">
        <w:rPr>
          <w:rStyle w:val="phnormal2"/>
          <w:b/>
        </w:rPr>
        <w:t xml:space="preserve"> нозологий</w:t>
      </w:r>
    </w:p>
    <w:p w:rsidR="002D7EE1" w:rsidRPr="002D7EE1" w:rsidRDefault="002D7EE1" w:rsidP="002D7EE1">
      <w:pPr>
        <w:pStyle w:val="phnormal"/>
        <w:jc w:val="center"/>
        <w:rPr>
          <w:rStyle w:val="phnormal2"/>
          <w:b/>
        </w:rPr>
      </w:pPr>
    </w:p>
    <w:p w:rsidR="00431511" w:rsidRPr="00866BDB" w:rsidRDefault="00431511" w:rsidP="00BE7DCD">
      <w:pPr>
        <w:pStyle w:val="phnormal"/>
        <w:rPr>
          <w:rStyle w:val="phnormal2"/>
        </w:rPr>
      </w:pPr>
      <w:r w:rsidRPr="00866BDB">
        <w:rPr>
          <w:rStyle w:val="phnormal2"/>
        </w:rPr>
        <w:t xml:space="preserve">Прошу предоставить пользователям права в промышленной версии Федерального регистра </w:t>
      </w:r>
      <w:r w:rsidR="00952860">
        <w:rPr>
          <w:rStyle w:val="phnormal2"/>
        </w:rPr>
        <w:t>1</w:t>
      </w:r>
      <w:r w:rsidR="000E687F">
        <w:rPr>
          <w:rStyle w:val="phnormal2"/>
        </w:rPr>
        <w:t>4</w:t>
      </w:r>
      <w:r w:rsidR="00952860">
        <w:rPr>
          <w:rStyle w:val="phnormal2"/>
        </w:rPr>
        <w:t xml:space="preserve"> нозологий</w:t>
      </w:r>
      <w:r w:rsidRPr="00866BDB">
        <w:rPr>
          <w:rStyle w:val="phnormal2"/>
        </w:rPr>
        <w:t>. Сведения о пользователях приведены в</w:t>
      </w:r>
      <w:r w:rsidR="002D7EE1">
        <w:rPr>
          <w:rStyle w:val="phnormal2"/>
        </w:rPr>
        <w:t xml:space="preserve"> </w:t>
      </w:r>
      <w:r w:rsidR="009E419D">
        <w:rPr>
          <w:rStyle w:val="phnormal2"/>
        </w:rPr>
        <w:t>таблице ниже (</w:t>
      </w:r>
      <w:r w:rsidR="00565D38">
        <w:rPr>
          <w:rStyle w:val="phnormal2"/>
        </w:rPr>
        <w:fldChar w:fldCharType="begin"/>
      </w:r>
      <w:r w:rsidR="00E47BCC">
        <w:rPr>
          <w:rStyle w:val="phnormal2"/>
        </w:rPr>
        <w:instrText xml:space="preserve"> REF _Ref524082465 \h </w:instrText>
      </w:r>
      <w:r w:rsidR="00565D38">
        <w:rPr>
          <w:rStyle w:val="phnormal2"/>
        </w:rPr>
      </w:r>
      <w:r w:rsidR="00565D38">
        <w:rPr>
          <w:rStyle w:val="phnormal2"/>
        </w:rPr>
        <w:fldChar w:fldCharType="separate"/>
      </w:r>
      <w:r w:rsidR="000422E7">
        <w:t xml:space="preserve">Таблица </w:t>
      </w:r>
      <w:r w:rsidR="000422E7">
        <w:rPr>
          <w:noProof/>
        </w:rPr>
        <w:t>1</w:t>
      </w:r>
      <w:r w:rsidR="00565D38">
        <w:rPr>
          <w:rStyle w:val="phnormal2"/>
        </w:rPr>
        <w:fldChar w:fldCharType="end"/>
      </w:r>
      <w:r w:rsidR="009E419D">
        <w:rPr>
          <w:rStyle w:val="phnormal2"/>
        </w:rPr>
        <w:t>)</w:t>
      </w:r>
      <w:r w:rsidRPr="00866BDB">
        <w:rPr>
          <w:rStyle w:val="phnormal2"/>
        </w:rPr>
        <w:t>.</w:t>
      </w:r>
    </w:p>
    <w:p w:rsidR="002D7EE1" w:rsidRDefault="002D7EE1" w:rsidP="00E47BCC">
      <w:pPr>
        <w:pStyle w:val="phtabletitle0"/>
      </w:pPr>
      <w:bookmarkStart w:id="301" w:name="_Ref524082465"/>
      <w:r>
        <w:t xml:space="preserve">Таблица </w:t>
      </w:r>
      <w:r w:rsidR="00565D38">
        <w:fldChar w:fldCharType="begin"/>
      </w:r>
      <w:r w:rsidR="00E14284">
        <w:instrText xml:space="preserve"> SEQ Таблица \* ARABIC </w:instrText>
      </w:r>
      <w:r w:rsidR="00565D38">
        <w:fldChar w:fldCharType="separate"/>
      </w:r>
      <w:r w:rsidR="000422E7">
        <w:rPr>
          <w:noProof/>
        </w:rPr>
        <w:t>1</w:t>
      </w:r>
      <w:r w:rsidR="00565D38">
        <w:rPr>
          <w:noProof/>
        </w:rPr>
        <w:fldChar w:fldCharType="end"/>
      </w:r>
      <w:bookmarkEnd w:id="301"/>
      <w:r w:rsidR="00E47BCC">
        <w:t xml:space="preserve"> – </w:t>
      </w:r>
      <w:r w:rsidR="00E47BCC" w:rsidRPr="00866BDB">
        <w:rPr>
          <w:rStyle w:val="phnormal2"/>
        </w:rPr>
        <w:t>Сведения о пользователях</w:t>
      </w:r>
    </w:p>
    <w:tbl>
      <w:tblPr>
        <w:tblW w:w="139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304"/>
        <w:gridCol w:w="1701"/>
        <w:gridCol w:w="1418"/>
        <w:gridCol w:w="1417"/>
        <w:gridCol w:w="2694"/>
        <w:gridCol w:w="1984"/>
        <w:gridCol w:w="2439"/>
      </w:tblGrid>
      <w:tr w:rsidR="00431511" w:rsidRPr="008C3B85" w:rsidTr="00E47BCC">
        <w:trPr>
          <w:trHeight w:val="1023"/>
        </w:trPr>
        <w:tc>
          <w:tcPr>
            <w:tcW w:w="993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№ п/п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СНИЛС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ФИО (полностью)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Адрес электронной почты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Субъект РФ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Наименование органа управления здравоохранением субъекта РФ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31511" w:rsidRPr="008C3B85" w:rsidDel="00DB3CDC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Наименование ролей</w:t>
            </w:r>
          </w:p>
        </w:tc>
        <w:tc>
          <w:tcPr>
            <w:tcW w:w="2439" w:type="dxa"/>
            <w:vAlign w:val="center"/>
          </w:tcPr>
          <w:p w:rsidR="00431511" w:rsidRPr="008C3B85" w:rsidRDefault="00431511" w:rsidP="005A5F7C">
            <w:pPr>
              <w:pStyle w:val="afffffffff5"/>
              <w:rPr>
                <w:rFonts w:eastAsia="Calibri"/>
                <w:lang w:eastAsia="en-US"/>
              </w:rPr>
            </w:pPr>
            <w:r w:rsidRPr="008C3B85">
              <w:rPr>
                <w:rFonts w:eastAsia="Calibri"/>
                <w:lang w:eastAsia="en-US"/>
              </w:rPr>
              <w:t>Доступные нозологии (для роли «Внештатный работник ОУЗ»)</w:t>
            </w:r>
          </w:p>
        </w:tc>
      </w:tr>
      <w:tr w:rsidR="00431511" w:rsidRPr="008C3B85" w:rsidTr="00E47BCC">
        <w:tc>
          <w:tcPr>
            <w:tcW w:w="993" w:type="dxa"/>
            <w:shd w:val="clear" w:color="auto" w:fill="auto"/>
          </w:tcPr>
          <w:p w:rsidR="00431511" w:rsidRPr="008C3B85" w:rsidRDefault="00431511" w:rsidP="005A5F7C">
            <w:pPr>
              <w:pStyle w:val="af2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130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701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269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98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2439" w:type="dxa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</w:tr>
      <w:tr w:rsidR="00431511" w:rsidRPr="008C3B85" w:rsidTr="00E47BCC">
        <w:tc>
          <w:tcPr>
            <w:tcW w:w="993" w:type="dxa"/>
            <w:shd w:val="clear" w:color="auto" w:fill="auto"/>
          </w:tcPr>
          <w:p w:rsidR="00431511" w:rsidRPr="008C3B85" w:rsidRDefault="00431511" w:rsidP="005A5F7C">
            <w:pPr>
              <w:pStyle w:val="af2"/>
              <w:ind w:left="0" w:firstLine="0"/>
              <w:rPr>
                <w:rFonts w:eastAsia="Calibri"/>
                <w:lang w:eastAsia="en-US"/>
              </w:rPr>
            </w:pPr>
          </w:p>
        </w:tc>
        <w:tc>
          <w:tcPr>
            <w:tcW w:w="130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701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269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1984" w:type="dxa"/>
            <w:shd w:val="clear" w:color="auto" w:fill="auto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  <w:tc>
          <w:tcPr>
            <w:tcW w:w="2439" w:type="dxa"/>
          </w:tcPr>
          <w:p w:rsidR="00431511" w:rsidRPr="008C3B85" w:rsidRDefault="00431511" w:rsidP="005A5F7C">
            <w:pPr>
              <w:pStyle w:val="afffffffff2"/>
              <w:rPr>
                <w:rFonts w:eastAsia="Calibri"/>
                <w:lang w:eastAsia="en-US"/>
              </w:rPr>
            </w:pPr>
          </w:p>
        </w:tc>
      </w:tr>
    </w:tbl>
    <w:p w:rsidR="00431511" w:rsidRPr="00866BDB" w:rsidRDefault="00F47516" w:rsidP="00BE7DCD">
      <w:pPr>
        <w:pStyle w:val="phnormal"/>
        <w:rPr>
          <w:rStyle w:val="phnormal2"/>
        </w:rPr>
      </w:pPr>
      <w:r>
        <w:rPr>
          <w:rStyle w:val="phnormal2"/>
          <w:rFonts w:eastAsia="Calibr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E499F19" wp14:editId="69697B77">
                <wp:simplePos x="0" y="0"/>
                <wp:positionH relativeFrom="column">
                  <wp:posOffset>4234180</wp:posOffset>
                </wp:positionH>
                <wp:positionV relativeFrom="paragraph">
                  <wp:posOffset>1178560</wp:posOffset>
                </wp:positionV>
                <wp:extent cx="1264920" cy="44323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4920" cy="44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45ED" w:rsidRPr="00E47BCC" w:rsidRDefault="00AA45ED" w:rsidP="004350CA">
                            <w:r w:rsidRPr="00E47BCC">
                              <w:t>М.П.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E499F1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33.4pt;margin-top:92.8pt;width:99.6pt;height:34.9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" stroked="f">
                <v:textbox style="mso-fit-shape-to-text:t">
                  <w:txbxContent>
                    <w:p w:rsidR="00AA45ED" w:rsidRPr="00E47BCC" w:rsidRDefault="00AA45ED" w:rsidP="004350CA">
                      <w:r w:rsidRPr="00E47BCC">
                        <w:t>М.П.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W w:w="15261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4"/>
        <w:gridCol w:w="4110"/>
        <w:gridCol w:w="4947"/>
      </w:tblGrid>
      <w:tr w:rsidR="00431511" w:rsidRPr="008C3B85" w:rsidTr="005A5F7C">
        <w:tc>
          <w:tcPr>
            <w:tcW w:w="6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31511" w:rsidRPr="00866BDB" w:rsidRDefault="00431511" w:rsidP="00BE7DCD">
            <w:pPr>
              <w:pStyle w:val="phnormal"/>
              <w:rPr>
                <w:rStyle w:val="phnormal2"/>
                <w:rFonts w:eastAsia="Calibri"/>
              </w:rPr>
            </w:pPr>
            <w:r w:rsidRPr="00866BDB">
              <w:rPr>
                <w:rStyle w:val="phnormal2"/>
                <w:rFonts w:eastAsia="Calibri"/>
              </w:rPr>
              <w:t xml:space="preserve">Руководитель органа исполнительной власти </w:t>
            </w:r>
          </w:p>
          <w:p w:rsidR="00431511" w:rsidRPr="00866BDB" w:rsidRDefault="00431511" w:rsidP="00BE7DCD">
            <w:pPr>
              <w:pStyle w:val="phnormal"/>
              <w:rPr>
                <w:rStyle w:val="phnormal2"/>
                <w:rFonts w:eastAsia="Calibri"/>
              </w:rPr>
            </w:pPr>
            <w:r w:rsidRPr="00866BDB">
              <w:rPr>
                <w:rStyle w:val="phnormal2"/>
                <w:rFonts w:eastAsia="Calibri"/>
              </w:rPr>
              <w:t xml:space="preserve">субъекта Российской Федерации </w:t>
            </w:r>
          </w:p>
          <w:p w:rsidR="00431511" w:rsidRPr="00866BDB" w:rsidRDefault="00431511" w:rsidP="00BE7DCD">
            <w:pPr>
              <w:pStyle w:val="phnormal"/>
              <w:rPr>
                <w:rStyle w:val="phnormal2"/>
                <w:rFonts w:eastAsia="Calibri"/>
              </w:rPr>
            </w:pPr>
            <w:r w:rsidRPr="00866BDB">
              <w:rPr>
                <w:rStyle w:val="phnormal2"/>
                <w:rFonts w:eastAsia="Calibri"/>
              </w:rPr>
              <w:t>в сфере охраны здоровья</w:t>
            </w:r>
          </w:p>
        </w:tc>
        <w:tc>
          <w:tcPr>
            <w:tcW w:w="4110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431511" w:rsidRPr="008C3B85" w:rsidRDefault="00431511" w:rsidP="004350CA">
            <w:pPr>
              <w:rPr>
                <w:rFonts w:eastAsia="Calibri"/>
              </w:rPr>
            </w:pPr>
          </w:p>
        </w:tc>
        <w:tc>
          <w:tcPr>
            <w:tcW w:w="4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31511" w:rsidRPr="00866BDB" w:rsidRDefault="00431511" w:rsidP="00BE7DCD">
            <w:pPr>
              <w:pStyle w:val="phnormal"/>
              <w:rPr>
                <w:rStyle w:val="phnormal2"/>
                <w:rFonts w:eastAsia="Calibri"/>
              </w:rPr>
            </w:pPr>
          </w:p>
          <w:p w:rsidR="00431511" w:rsidRPr="00866BDB" w:rsidRDefault="00431511" w:rsidP="00BE7DCD">
            <w:pPr>
              <w:pStyle w:val="phnormal"/>
              <w:rPr>
                <w:rStyle w:val="phnormal2"/>
                <w:rFonts w:eastAsia="Calibri"/>
              </w:rPr>
            </w:pPr>
            <w:r w:rsidRPr="00866BDB">
              <w:rPr>
                <w:rStyle w:val="phnormal2"/>
                <w:rFonts w:eastAsia="Calibri"/>
              </w:rPr>
              <w:t>/ Фамилия И.О. /</w:t>
            </w:r>
          </w:p>
        </w:tc>
      </w:tr>
    </w:tbl>
    <w:p w:rsidR="00431511" w:rsidRPr="00866BDB" w:rsidRDefault="00431511" w:rsidP="00BE7DCD">
      <w:pPr>
        <w:pStyle w:val="phnormal"/>
        <w:rPr>
          <w:rStyle w:val="phnormal2"/>
        </w:rPr>
      </w:pPr>
    </w:p>
    <w:p w:rsidR="00431511" w:rsidRPr="00866BDB" w:rsidRDefault="00431511" w:rsidP="00BE7DCD">
      <w:pPr>
        <w:pStyle w:val="phnormal"/>
        <w:rPr>
          <w:rStyle w:val="phnormal2"/>
        </w:rPr>
      </w:pPr>
    </w:p>
    <w:p w:rsidR="008C3B85" w:rsidRPr="00866BDB" w:rsidRDefault="008C3B85" w:rsidP="00BE7DCD">
      <w:pPr>
        <w:pStyle w:val="phnormal"/>
        <w:rPr>
          <w:rStyle w:val="phnormal2"/>
        </w:rPr>
      </w:pPr>
    </w:p>
    <w:p w:rsidR="008C3B85" w:rsidRPr="00866BDB" w:rsidRDefault="008C3B85" w:rsidP="00BE7DCD">
      <w:pPr>
        <w:pStyle w:val="phnormal"/>
        <w:rPr>
          <w:rStyle w:val="phnormal2"/>
        </w:rPr>
      </w:pPr>
    </w:p>
    <w:p w:rsidR="008C3B85" w:rsidRPr="00866BDB" w:rsidRDefault="008C3B85" w:rsidP="00BE7DCD">
      <w:pPr>
        <w:pStyle w:val="phnormal"/>
        <w:rPr>
          <w:rStyle w:val="phnormal2"/>
        </w:rPr>
      </w:pPr>
    </w:p>
    <w:p w:rsidR="008C3B85" w:rsidRPr="00866BDB" w:rsidRDefault="008C3B85" w:rsidP="00BE7DCD">
      <w:pPr>
        <w:pStyle w:val="phnormal"/>
        <w:rPr>
          <w:rStyle w:val="phnormal2"/>
        </w:rPr>
      </w:pPr>
    </w:p>
    <w:p w:rsidR="008C3B85" w:rsidRPr="00866BDB" w:rsidRDefault="008C3B85" w:rsidP="00174521">
      <w:pPr>
        <w:pStyle w:val="phnormal"/>
        <w:ind w:firstLine="0"/>
        <w:rPr>
          <w:rStyle w:val="phnormal2"/>
        </w:rPr>
        <w:sectPr w:rsidR="008C3B85" w:rsidRPr="00866BDB" w:rsidSect="00391C4F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8C3B85" w:rsidRPr="00357B50" w:rsidRDefault="008C3B85" w:rsidP="008C3B85">
      <w:pPr>
        <w:pStyle w:val="af2"/>
        <w:numPr>
          <w:ilvl w:val="0"/>
          <w:numId w:val="0"/>
        </w:numPr>
        <w:tabs>
          <w:tab w:val="clear" w:pos="284"/>
        </w:tabs>
        <w:ind w:right="-5"/>
        <w:rPr>
          <w:b/>
          <w:sz w:val="28"/>
          <w:szCs w:val="28"/>
        </w:rPr>
      </w:pPr>
      <w:r w:rsidRPr="00357B50">
        <w:rPr>
          <w:b/>
          <w:sz w:val="28"/>
          <w:szCs w:val="28"/>
        </w:rPr>
        <w:lastRenderedPageBreak/>
        <w:t>Инструкция по заполнению заявки на предоставление доступа</w:t>
      </w:r>
    </w:p>
    <w:p w:rsidR="008C3B85" w:rsidRPr="008C3B85" w:rsidRDefault="008C3B85" w:rsidP="001B121C">
      <w:pPr>
        <w:pStyle w:val="af2"/>
        <w:numPr>
          <w:ilvl w:val="3"/>
          <w:numId w:val="44"/>
        </w:numPr>
        <w:tabs>
          <w:tab w:val="clear" w:pos="284"/>
        </w:tabs>
        <w:spacing w:before="240" w:after="240"/>
        <w:ind w:left="708" w:right="-6" w:hanging="578"/>
        <w:jc w:val="both"/>
      </w:pPr>
      <w:r w:rsidRPr="008C3B85">
        <w:t>Заявка оформляется в строгом соответствии с форматом. Для каждого пользователя должна быть указана одна или несколько ролей из перечня:</w:t>
      </w:r>
    </w:p>
    <w:tbl>
      <w:tblPr>
        <w:tblStyle w:val="afff3"/>
        <w:tblW w:w="9640" w:type="dxa"/>
        <w:tblInd w:w="-147" w:type="dxa"/>
        <w:tblLook w:val="04A0" w:firstRow="1" w:lastRow="0" w:firstColumn="1" w:lastColumn="0" w:noHBand="0" w:noVBand="1"/>
      </w:tblPr>
      <w:tblGrid>
        <w:gridCol w:w="498"/>
        <w:gridCol w:w="2691"/>
        <w:gridCol w:w="6451"/>
      </w:tblGrid>
      <w:tr w:rsidR="008C3B85" w:rsidRPr="008C3B85" w:rsidTr="00AF59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98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rPr>
                <w:b w:val="0"/>
              </w:rPr>
            </w:pPr>
            <w:r w:rsidRPr="008C3B85">
              <w:t>№</w:t>
            </w:r>
          </w:p>
        </w:tc>
        <w:tc>
          <w:tcPr>
            <w:tcW w:w="269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rPr>
                <w:b w:val="0"/>
              </w:rPr>
            </w:pPr>
            <w:r w:rsidRPr="008C3B85">
              <w:t>Наименование роли</w:t>
            </w:r>
          </w:p>
        </w:tc>
        <w:tc>
          <w:tcPr>
            <w:tcW w:w="645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rPr>
                <w:b w:val="0"/>
              </w:rPr>
            </w:pPr>
            <w:r w:rsidRPr="008C3B85">
              <w:t>Краткое описание</w:t>
            </w:r>
          </w:p>
        </w:tc>
      </w:tr>
      <w:tr w:rsidR="008C3B85" w:rsidRPr="008C3B85" w:rsidTr="00AF5938">
        <w:tc>
          <w:tcPr>
            <w:tcW w:w="498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1</w:t>
            </w:r>
          </w:p>
        </w:tc>
        <w:tc>
          <w:tcPr>
            <w:tcW w:w="269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Работник ОУЗ</w:t>
            </w:r>
          </w:p>
        </w:tc>
        <w:tc>
          <w:tcPr>
            <w:tcW w:w="645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Ввод сведений по формам 04-ФР и 06-ФР, остаткам, перераспределению лекарственных препаратов</w:t>
            </w:r>
            <w:r w:rsidR="00313993">
              <w:t>, персонифицированной потребности пациентов и заявкам</w:t>
            </w:r>
          </w:p>
        </w:tc>
      </w:tr>
      <w:tr w:rsidR="008C3B85" w:rsidRPr="008C3B85" w:rsidTr="00AF5938">
        <w:tc>
          <w:tcPr>
            <w:tcW w:w="498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2</w:t>
            </w:r>
          </w:p>
        </w:tc>
        <w:tc>
          <w:tcPr>
            <w:tcW w:w="269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Внештатный работник ОУЗ (с указанием нозологии или перечня нозологий)</w:t>
            </w:r>
          </w:p>
        </w:tc>
        <w:tc>
          <w:tcPr>
            <w:tcW w:w="645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Ввод сведений по персонифицированной потребности в лекарственных препаратах по доступным нозологиям, формирование заявки на поставку лекарственных препаратов.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Нозологии указываются в столбце «Доступные нозологии» заявки: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 xml:space="preserve">- </w:t>
            </w:r>
            <w:proofErr w:type="spellStart"/>
            <w:r w:rsidRPr="008C3B85">
              <w:t>муковисцидоз</w:t>
            </w:r>
            <w:proofErr w:type="spellEnd"/>
            <w:r w:rsidRPr="008C3B85">
              <w:t>,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гипофизарный нанизм,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болезнь Гоше,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трансплантация,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новообразования,</w:t>
            </w:r>
          </w:p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гемофилия,</w:t>
            </w:r>
          </w:p>
          <w:p w:rsidR="008C3B85" w:rsidRPr="00DE44A8" w:rsidRDefault="008C3B85" w:rsidP="00AF5938">
            <w:pPr>
              <w:pStyle w:val="af2"/>
              <w:numPr>
                <w:ilvl w:val="0"/>
                <w:numId w:val="0"/>
              </w:numPr>
              <w:ind w:left="720" w:hanging="720"/>
            </w:pPr>
            <w:r w:rsidRPr="008C3B85">
              <w:t>- рассеянный склероз</w:t>
            </w:r>
            <w:r w:rsidR="00DE44A8" w:rsidRPr="00DE44A8">
              <w:t>,</w:t>
            </w:r>
          </w:p>
          <w:p w:rsidR="00DE44A8" w:rsidRPr="00DE44A8" w:rsidRDefault="00DE44A8" w:rsidP="00AF5938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 w:rsidRPr="00DE44A8">
              <w:t xml:space="preserve">- </w:t>
            </w:r>
            <w:proofErr w:type="spellStart"/>
            <w:r>
              <w:rPr>
                <w:bCs/>
                <w:color w:val="000000"/>
                <w:szCs w:val="18"/>
                <w:shd w:val="clear" w:color="auto" w:fill="FFFFFF"/>
              </w:rPr>
              <w:t>гемолитико</w:t>
            </w:r>
            <w:proofErr w:type="spellEnd"/>
            <w:r>
              <w:rPr>
                <w:bCs/>
                <w:color w:val="000000"/>
                <w:szCs w:val="18"/>
                <w:shd w:val="clear" w:color="auto" w:fill="FFFFFF"/>
              </w:rPr>
              <w:t>-уремический синдром</w:t>
            </w:r>
            <w:r w:rsidRPr="00DE44A8">
              <w:rPr>
                <w:bCs/>
                <w:color w:val="000000"/>
                <w:szCs w:val="18"/>
                <w:shd w:val="clear" w:color="auto" w:fill="FFFFFF"/>
              </w:rPr>
              <w:t>,</w:t>
            </w:r>
          </w:p>
          <w:p w:rsidR="00DE44A8" w:rsidRPr="00DE44A8" w:rsidRDefault="00DE44A8" w:rsidP="00AF5938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>- юношеский артрит</w:t>
            </w:r>
            <w:r w:rsidRPr="008E6704">
              <w:rPr>
                <w:bCs/>
                <w:color w:val="000000"/>
                <w:szCs w:val="18"/>
                <w:shd w:val="clear" w:color="auto" w:fill="FFFFFF"/>
              </w:rPr>
              <w:t xml:space="preserve"> с системным началом</w:t>
            </w:r>
            <w:r w:rsidRPr="00DE44A8">
              <w:rPr>
                <w:bCs/>
                <w:color w:val="000000"/>
                <w:szCs w:val="18"/>
                <w:shd w:val="clear" w:color="auto" w:fill="FFFFFF"/>
              </w:rPr>
              <w:t>,</w:t>
            </w:r>
          </w:p>
          <w:p w:rsidR="00DE44A8" w:rsidRPr="00DE44A8" w:rsidRDefault="00DE44A8" w:rsidP="00AF5938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- </w:t>
            </w:r>
            <w:proofErr w:type="spellStart"/>
            <w:r>
              <w:rPr>
                <w:bCs/>
                <w:color w:val="000000"/>
                <w:szCs w:val="18"/>
                <w:shd w:val="clear" w:color="auto" w:fill="FFFFFF"/>
              </w:rPr>
              <w:t>мукополисахаридоз</w:t>
            </w:r>
            <w:proofErr w:type="spellEnd"/>
            <w:r>
              <w:rPr>
                <w:bCs/>
                <w:color w:val="000000"/>
                <w:szCs w:val="18"/>
                <w:shd w:val="clear" w:color="auto" w:fill="FFFFFF"/>
              </w:rPr>
              <w:t>,</w:t>
            </w:r>
            <w:r w:rsidRPr="008E6704">
              <w:rPr>
                <w:bCs/>
                <w:color w:val="000000"/>
                <w:szCs w:val="18"/>
                <w:shd w:val="clear" w:color="auto" w:fill="FFFFFF"/>
              </w:rPr>
              <w:t xml:space="preserve"> I</w:t>
            </w: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 тип</w:t>
            </w:r>
            <w:r w:rsidRPr="00DE44A8">
              <w:rPr>
                <w:bCs/>
                <w:color w:val="000000"/>
                <w:szCs w:val="18"/>
                <w:shd w:val="clear" w:color="auto" w:fill="FFFFFF"/>
              </w:rPr>
              <w:t>,</w:t>
            </w:r>
          </w:p>
          <w:p w:rsidR="00DE44A8" w:rsidRPr="00DE44A8" w:rsidRDefault="00DE44A8" w:rsidP="00AF5938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- </w:t>
            </w:r>
            <w:proofErr w:type="spellStart"/>
            <w:r>
              <w:rPr>
                <w:bCs/>
                <w:color w:val="000000"/>
                <w:szCs w:val="18"/>
                <w:shd w:val="clear" w:color="auto" w:fill="FFFFFF"/>
              </w:rPr>
              <w:t>мукополисахаридоз</w:t>
            </w:r>
            <w:proofErr w:type="spellEnd"/>
            <w:r>
              <w:rPr>
                <w:bCs/>
                <w:color w:val="000000"/>
                <w:szCs w:val="18"/>
                <w:shd w:val="clear" w:color="auto" w:fill="FFFFFF"/>
              </w:rPr>
              <w:t>,</w:t>
            </w:r>
            <w:r w:rsidRPr="008E6704">
              <w:rPr>
                <w:bCs/>
                <w:color w:val="000000"/>
                <w:szCs w:val="18"/>
                <w:shd w:val="clear" w:color="auto" w:fill="FFFFFF"/>
              </w:rPr>
              <w:t xml:space="preserve"> I</w:t>
            </w:r>
            <w:r>
              <w:rPr>
                <w:bCs/>
                <w:color w:val="000000"/>
                <w:szCs w:val="18"/>
                <w:shd w:val="clear" w:color="auto" w:fill="FFFFFF"/>
                <w:lang w:val="en-US"/>
              </w:rPr>
              <w:t>I</w:t>
            </w: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 тип</w:t>
            </w:r>
            <w:r w:rsidRPr="00DE44A8">
              <w:rPr>
                <w:bCs/>
                <w:color w:val="000000"/>
                <w:szCs w:val="18"/>
                <w:shd w:val="clear" w:color="auto" w:fill="FFFFFF"/>
              </w:rPr>
              <w:t>,</w:t>
            </w:r>
          </w:p>
          <w:p w:rsidR="00CC3A61" w:rsidRPr="00CC3A61" w:rsidRDefault="00DE44A8" w:rsidP="00CC3A61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- </w:t>
            </w:r>
            <w:proofErr w:type="spellStart"/>
            <w:r>
              <w:rPr>
                <w:bCs/>
                <w:color w:val="000000"/>
                <w:szCs w:val="18"/>
                <w:shd w:val="clear" w:color="auto" w:fill="FFFFFF"/>
              </w:rPr>
              <w:t>мукополисахаридоз</w:t>
            </w:r>
            <w:proofErr w:type="spellEnd"/>
            <w:r>
              <w:rPr>
                <w:bCs/>
                <w:color w:val="000000"/>
                <w:szCs w:val="18"/>
                <w:shd w:val="clear" w:color="auto" w:fill="FFFFFF"/>
              </w:rPr>
              <w:t>,</w:t>
            </w:r>
            <w:r w:rsidRPr="008E6704">
              <w:rPr>
                <w:bCs/>
                <w:color w:val="000000"/>
                <w:szCs w:val="18"/>
                <w:shd w:val="clear" w:color="auto" w:fill="FFFFFF"/>
              </w:rPr>
              <w:t xml:space="preserve"> </w:t>
            </w:r>
            <w:r>
              <w:rPr>
                <w:bCs/>
                <w:color w:val="000000"/>
                <w:szCs w:val="18"/>
                <w:shd w:val="clear" w:color="auto" w:fill="FFFFFF"/>
                <w:lang w:val="en-US"/>
              </w:rPr>
              <w:t>V</w:t>
            </w:r>
            <w:r w:rsidRPr="008E6704">
              <w:rPr>
                <w:bCs/>
                <w:color w:val="000000"/>
                <w:szCs w:val="18"/>
                <w:shd w:val="clear" w:color="auto" w:fill="FFFFFF"/>
              </w:rPr>
              <w:t>I</w:t>
            </w: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 тип</w:t>
            </w:r>
            <w:r w:rsidR="00CC3A61" w:rsidRPr="00CC3A61">
              <w:rPr>
                <w:bCs/>
                <w:color w:val="000000"/>
                <w:szCs w:val="18"/>
                <w:shd w:val="clear" w:color="auto" w:fill="FFFFFF"/>
              </w:rPr>
              <w:t xml:space="preserve">, </w:t>
            </w:r>
          </w:p>
          <w:p w:rsidR="00CC3A61" w:rsidRDefault="00CC3A61" w:rsidP="00CC3A61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- </w:t>
            </w:r>
            <w:proofErr w:type="spellStart"/>
            <w:r>
              <w:rPr>
                <w:bCs/>
                <w:color w:val="000000"/>
                <w:szCs w:val="18"/>
                <w:shd w:val="clear" w:color="auto" w:fill="FFFFFF"/>
              </w:rPr>
              <w:t>а</w:t>
            </w:r>
            <w:r w:rsidRPr="00CC3A61">
              <w:rPr>
                <w:bCs/>
                <w:color w:val="000000"/>
                <w:szCs w:val="18"/>
                <w:shd w:val="clear" w:color="auto" w:fill="FFFFFF"/>
              </w:rPr>
              <w:t>пластическая</w:t>
            </w:r>
            <w:proofErr w:type="spellEnd"/>
            <w:r w:rsidRPr="00CC3A61">
              <w:rPr>
                <w:bCs/>
                <w:color w:val="000000"/>
                <w:szCs w:val="18"/>
                <w:shd w:val="clear" w:color="auto" w:fill="FFFFFF"/>
              </w:rPr>
              <w:t xml:space="preserve"> анемия неуточненная</w:t>
            </w:r>
            <w:r>
              <w:rPr>
                <w:bCs/>
                <w:color w:val="000000"/>
                <w:szCs w:val="18"/>
                <w:shd w:val="clear" w:color="auto" w:fill="FFFFFF"/>
              </w:rPr>
              <w:t>;</w:t>
            </w:r>
          </w:p>
          <w:p w:rsidR="00CC3A61" w:rsidRPr="00CC3A61" w:rsidRDefault="00CC3A61" w:rsidP="00CC3A61">
            <w:pPr>
              <w:pStyle w:val="af2"/>
              <w:numPr>
                <w:ilvl w:val="0"/>
                <w:numId w:val="0"/>
              </w:numPr>
              <w:ind w:left="720" w:hanging="720"/>
              <w:rPr>
                <w:bCs/>
                <w:color w:val="000000"/>
                <w:szCs w:val="18"/>
                <w:shd w:val="clear" w:color="auto" w:fill="FFFFFF"/>
              </w:rPr>
            </w:pPr>
            <w:r>
              <w:rPr>
                <w:bCs/>
                <w:color w:val="000000"/>
                <w:szCs w:val="18"/>
                <w:shd w:val="clear" w:color="auto" w:fill="FFFFFF"/>
              </w:rPr>
              <w:t>- н</w:t>
            </w:r>
            <w:r w:rsidRPr="00CC3A61">
              <w:rPr>
                <w:bCs/>
                <w:color w:val="000000"/>
                <w:szCs w:val="18"/>
                <w:shd w:val="clear" w:color="auto" w:fill="FFFFFF"/>
              </w:rPr>
              <w:t xml:space="preserve">аследственный дефицит фактора </w:t>
            </w:r>
            <w:r w:rsidRPr="00CC3A61">
              <w:rPr>
                <w:bCs/>
                <w:color w:val="000000"/>
                <w:szCs w:val="18"/>
                <w:shd w:val="clear" w:color="auto" w:fill="FFFFFF"/>
                <w:lang w:val="en-US"/>
              </w:rPr>
              <w:t>II</w:t>
            </w:r>
            <w:r w:rsidRPr="00CC3A61">
              <w:rPr>
                <w:bCs/>
                <w:color w:val="000000"/>
                <w:szCs w:val="18"/>
                <w:shd w:val="clear" w:color="auto" w:fill="FFFFFF"/>
              </w:rPr>
              <w:t xml:space="preserve">, </w:t>
            </w:r>
            <w:r w:rsidRPr="00CC3A61">
              <w:rPr>
                <w:bCs/>
                <w:color w:val="000000"/>
                <w:szCs w:val="18"/>
                <w:shd w:val="clear" w:color="auto" w:fill="FFFFFF"/>
                <w:lang w:val="en-US"/>
              </w:rPr>
              <w:t>VII</w:t>
            </w:r>
            <w:r w:rsidRPr="00CC3A61">
              <w:rPr>
                <w:bCs/>
                <w:color w:val="000000"/>
                <w:szCs w:val="18"/>
                <w:shd w:val="clear" w:color="auto" w:fill="FFFFFF"/>
              </w:rPr>
              <w:t xml:space="preserve">, </w:t>
            </w:r>
            <w:r w:rsidRPr="00CC3A61">
              <w:rPr>
                <w:bCs/>
                <w:color w:val="000000"/>
                <w:szCs w:val="18"/>
                <w:shd w:val="clear" w:color="auto" w:fill="FFFFFF"/>
                <w:lang w:val="en-US"/>
              </w:rPr>
              <w:t>X</w:t>
            </w:r>
            <w:r>
              <w:rPr>
                <w:bCs/>
                <w:color w:val="000000"/>
                <w:szCs w:val="18"/>
                <w:shd w:val="clear" w:color="auto" w:fill="FFFFFF"/>
              </w:rPr>
              <w:t xml:space="preserve">. </w:t>
            </w:r>
          </w:p>
        </w:tc>
      </w:tr>
      <w:tr w:rsidR="008C3B85" w:rsidRPr="008C3B85" w:rsidTr="00AF5938">
        <w:trPr>
          <w:trHeight w:val="793"/>
        </w:trPr>
        <w:tc>
          <w:tcPr>
            <w:tcW w:w="498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3</w:t>
            </w:r>
          </w:p>
        </w:tc>
        <w:tc>
          <w:tcPr>
            <w:tcW w:w="269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Администратор НСИ</w:t>
            </w:r>
          </w:p>
        </w:tc>
        <w:tc>
          <w:tcPr>
            <w:tcW w:w="6451" w:type="dxa"/>
          </w:tcPr>
          <w:p w:rsidR="008C3B85" w:rsidRPr="008C3B85" w:rsidRDefault="008C3B85" w:rsidP="00AF5938">
            <w:pPr>
              <w:pStyle w:val="af2"/>
              <w:numPr>
                <w:ilvl w:val="0"/>
                <w:numId w:val="0"/>
              </w:numPr>
              <w:tabs>
                <w:tab w:val="clear" w:pos="284"/>
              </w:tabs>
              <w:spacing w:after="120"/>
              <w:ind w:right="-6"/>
              <w:jc w:val="both"/>
            </w:pPr>
            <w:r w:rsidRPr="008C3B85">
              <w:t>Настройка доступности медицинских организаций, фармацевтических организаций и медицинских работников</w:t>
            </w:r>
          </w:p>
        </w:tc>
      </w:tr>
    </w:tbl>
    <w:p w:rsidR="008C3B85" w:rsidRPr="008C3B85" w:rsidRDefault="008C3B85" w:rsidP="001B121C">
      <w:pPr>
        <w:pStyle w:val="af2"/>
        <w:numPr>
          <w:ilvl w:val="3"/>
          <w:numId w:val="44"/>
        </w:numPr>
        <w:tabs>
          <w:tab w:val="clear" w:pos="284"/>
        </w:tabs>
        <w:spacing w:before="240" w:after="240"/>
        <w:ind w:left="708" w:right="-6" w:hanging="578"/>
        <w:jc w:val="both"/>
      </w:pPr>
      <w:r w:rsidRPr="008C3B85">
        <w:t>Предпочтительным является оформление единой заявки от субъекта РФ с перечислением всех пользователей, которым требуется предоставить доступ.</w:t>
      </w:r>
    </w:p>
    <w:p w:rsidR="008C3B85" w:rsidRPr="008C3B85" w:rsidRDefault="008C3B85" w:rsidP="001B121C">
      <w:pPr>
        <w:pStyle w:val="af2"/>
        <w:numPr>
          <w:ilvl w:val="3"/>
          <w:numId w:val="44"/>
        </w:numPr>
        <w:tabs>
          <w:tab w:val="clear" w:pos="284"/>
        </w:tabs>
        <w:spacing w:before="240" w:after="240"/>
        <w:ind w:left="708" w:right="-6" w:hanging="578"/>
        <w:jc w:val="both"/>
      </w:pPr>
      <w:r w:rsidRPr="008C3B85">
        <w:t>Заявка должна быть подписана руководителем органа исполнительной власти субъекта Российской Федерации в сфере охраны здоровья.</w:t>
      </w:r>
    </w:p>
    <w:p w:rsidR="008C3B85" w:rsidRPr="008C3B85" w:rsidRDefault="008C3B85" w:rsidP="001B121C">
      <w:pPr>
        <w:pStyle w:val="af2"/>
        <w:numPr>
          <w:ilvl w:val="3"/>
          <w:numId w:val="44"/>
        </w:numPr>
        <w:tabs>
          <w:tab w:val="clear" w:pos="284"/>
        </w:tabs>
        <w:spacing w:before="240" w:after="240"/>
        <w:ind w:left="708" w:right="-6" w:hanging="578"/>
        <w:jc w:val="both"/>
      </w:pPr>
      <w:r w:rsidRPr="008C3B85">
        <w:t>На заявке должна быть поставлена печать органа исполнительной власти субъекта Российской Федерации в сфере охраны здоровья.</w:t>
      </w:r>
    </w:p>
    <w:p w:rsidR="008C3B85" w:rsidRPr="008C3B85" w:rsidRDefault="008C3B85" w:rsidP="001B121C">
      <w:pPr>
        <w:pStyle w:val="af2"/>
        <w:numPr>
          <w:ilvl w:val="3"/>
          <w:numId w:val="44"/>
        </w:numPr>
        <w:tabs>
          <w:tab w:val="clear" w:pos="284"/>
        </w:tabs>
        <w:spacing w:before="240" w:after="240"/>
        <w:ind w:left="708" w:right="-6" w:hanging="578"/>
        <w:jc w:val="both"/>
      </w:pPr>
      <w:r w:rsidRPr="008C3B85">
        <w:t>Скан-копию подписанной заявки в формате .</w:t>
      </w:r>
      <w:proofErr w:type="spellStart"/>
      <w:r w:rsidRPr="008C3B85">
        <w:t>pdf</w:t>
      </w:r>
      <w:proofErr w:type="spellEnd"/>
      <w:r w:rsidRPr="008C3B85">
        <w:t xml:space="preserve"> или .</w:t>
      </w:r>
      <w:proofErr w:type="spellStart"/>
      <w:r w:rsidRPr="008C3B85">
        <w:t>jpg</w:t>
      </w:r>
      <w:proofErr w:type="spellEnd"/>
      <w:r w:rsidRPr="008C3B85">
        <w:t>, а также заполненную заявку в формате .</w:t>
      </w:r>
      <w:proofErr w:type="spellStart"/>
      <w:r w:rsidRPr="008C3B85">
        <w:t>doc</w:t>
      </w:r>
      <w:proofErr w:type="spellEnd"/>
      <w:r w:rsidRPr="008C3B85">
        <w:t xml:space="preserve"> или .</w:t>
      </w:r>
      <w:proofErr w:type="spellStart"/>
      <w:r w:rsidRPr="008C3B85">
        <w:t>docx</w:t>
      </w:r>
      <w:proofErr w:type="spellEnd"/>
      <w:r w:rsidRPr="008C3B85">
        <w:t xml:space="preserve">, необходимо направить на электронный адрес службы технической поддержки ЕГИСЗ </w:t>
      </w:r>
      <w:hyperlink r:id="rId158" w:history="1">
        <w:r w:rsidRPr="008C3B85">
          <w:rPr>
            <w:rStyle w:val="aff2"/>
            <w:lang w:val="en-US"/>
          </w:rPr>
          <w:t>egisz</w:t>
        </w:r>
        <w:r w:rsidRPr="008C3B85">
          <w:rPr>
            <w:rStyle w:val="aff2"/>
          </w:rPr>
          <w:t>@</w:t>
        </w:r>
        <w:r w:rsidRPr="008C3B85">
          <w:rPr>
            <w:rStyle w:val="aff2"/>
            <w:lang w:val="en-US"/>
          </w:rPr>
          <w:t>rt</w:t>
        </w:r>
        <w:r w:rsidRPr="008C3B85">
          <w:rPr>
            <w:rStyle w:val="aff2"/>
          </w:rPr>
          <w:t>-</w:t>
        </w:r>
        <w:r w:rsidRPr="008C3B85">
          <w:rPr>
            <w:rStyle w:val="aff2"/>
            <w:lang w:val="en-US"/>
          </w:rPr>
          <w:t>eu</w:t>
        </w:r>
        <w:r w:rsidRPr="008C3B85">
          <w:rPr>
            <w:rStyle w:val="aff2"/>
          </w:rPr>
          <w:t>.</w:t>
        </w:r>
        <w:proofErr w:type="spellStart"/>
        <w:r w:rsidRPr="008C3B85">
          <w:rPr>
            <w:rStyle w:val="aff2"/>
            <w:lang w:val="en-US"/>
          </w:rPr>
          <w:t>ru</w:t>
        </w:r>
        <w:proofErr w:type="spellEnd"/>
      </w:hyperlink>
      <w:r w:rsidRPr="008C3B85">
        <w:t>.</w:t>
      </w:r>
    </w:p>
    <w:p w:rsidR="008C3B85" w:rsidRPr="00866BDB" w:rsidRDefault="008C3B85" w:rsidP="00BE7DCD">
      <w:pPr>
        <w:pStyle w:val="phnormal"/>
        <w:rPr>
          <w:rStyle w:val="phnormal2"/>
        </w:rPr>
        <w:sectPr w:rsidR="008C3B85" w:rsidRPr="00866BDB" w:rsidSect="008C3B85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B3462B" w:rsidRDefault="00B3462B" w:rsidP="001B34E3">
      <w:pPr>
        <w:pStyle w:val="13"/>
        <w:ind w:left="709"/>
      </w:pPr>
      <w:bookmarkStart w:id="302" w:name="_Toc42078957"/>
      <w:r w:rsidRPr="00EE342D">
        <w:lastRenderedPageBreak/>
        <w:t>А</w:t>
      </w:r>
      <w:r w:rsidR="00187E76">
        <w:t xml:space="preserve">варийные </w:t>
      </w:r>
      <w:r w:rsidR="00187E76" w:rsidRPr="0097095E">
        <w:t>ситуации</w:t>
      </w:r>
      <w:bookmarkEnd w:id="181"/>
      <w:bookmarkEnd w:id="182"/>
      <w:bookmarkEnd w:id="183"/>
      <w:bookmarkEnd w:id="302"/>
    </w:p>
    <w:p w:rsidR="00CF482C" w:rsidRPr="00DA364E" w:rsidRDefault="00CF482C" w:rsidP="00523150">
      <w:pPr>
        <w:pStyle w:val="20"/>
      </w:pPr>
      <w:bookmarkStart w:id="303" w:name="_Toc497913718"/>
      <w:bookmarkStart w:id="304" w:name="_Toc497913803"/>
      <w:bookmarkStart w:id="305" w:name="_Toc511670383"/>
      <w:bookmarkStart w:id="306" w:name="_Toc519839809"/>
      <w:bookmarkStart w:id="307" w:name="_Toc519843967"/>
      <w:bookmarkStart w:id="308" w:name="_Toc523131317"/>
      <w:bookmarkStart w:id="309" w:name="_Toc523837503"/>
      <w:bookmarkStart w:id="310" w:name="_Toc524013908"/>
      <w:bookmarkStart w:id="311" w:name="_Toc524075798"/>
      <w:bookmarkStart w:id="312" w:name="_Toc349055764"/>
      <w:bookmarkStart w:id="313" w:name="_Toc346552896"/>
      <w:bookmarkStart w:id="314" w:name="_Toc349122961"/>
      <w:bookmarkStart w:id="315" w:name="_Toc405381519"/>
      <w:bookmarkStart w:id="316" w:name="_Toc405400736"/>
      <w:bookmarkStart w:id="317" w:name="_Toc405447923"/>
      <w:bookmarkStart w:id="318" w:name="_Toc405544852"/>
      <w:bookmarkStart w:id="319" w:name="_Toc406506819"/>
      <w:bookmarkStart w:id="320" w:name="_Toc433898690"/>
      <w:bookmarkStart w:id="321" w:name="_Toc461544069"/>
      <w:bookmarkStart w:id="322" w:name="_Toc42078958"/>
      <w:bookmarkStart w:id="323" w:name="_Toc293585943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Pr="00DA364E">
        <w:t xml:space="preserve">Действия при </w:t>
      </w:r>
      <w:r w:rsidRPr="00DC3A35">
        <w:t>аварийных</w:t>
      </w:r>
      <w:r w:rsidRPr="00DA364E">
        <w:t xml:space="preserve"> ситуациях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:rsidR="00CF482C" w:rsidRDefault="00CF482C" w:rsidP="00E35308">
      <w:pPr>
        <w:pStyle w:val="phnormal"/>
      </w:pPr>
      <w:r>
        <w:t>В случае возникновения аварийных ситуаций, связанных с Системой, необходимо обратиться в службу технической поддержки пользователей (далее – СТП).</w:t>
      </w:r>
    </w:p>
    <w:p w:rsidR="00CF482C" w:rsidRDefault="00CF482C" w:rsidP="0097095E">
      <w:pPr>
        <w:pStyle w:val="20"/>
      </w:pPr>
      <w:bookmarkStart w:id="324" w:name="_Toc405400737"/>
      <w:bookmarkStart w:id="325" w:name="_Toc405447924"/>
      <w:bookmarkStart w:id="326" w:name="_Toc405544853"/>
      <w:bookmarkStart w:id="327" w:name="_Toc406506820"/>
      <w:bookmarkStart w:id="328" w:name="_Toc433898691"/>
      <w:bookmarkStart w:id="329" w:name="_Toc461544070"/>
      <w:bookmarkStart w:id="330" w:name="_Toc42078959"/>
      <w:r w:rsidRPr="00FA0821">
        <w:t xml:space="preserve">Контактная </w:t>
      </w:r>
      <w:r w:rsidRPr="00DC3A35">
        <w:t>информация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tbl>
      <w:tblPr>
        <w:tblStyle w:val="afff3"/>
        <w:tblW w:w="0" w:type="auto"/>
        <w:tblInd w:w="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1"/>
        <w:gridCol w:w="4394"/>
      </w:tblGrid>
      <w:tr w:rsidR="00CF482C" w:rsidRPr="00753B82" w:rsidTr="00CF37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681" w:type="dxa"/>
          </w:tcPr>
          <w:p w:rsidR="00CF482C" w:rsidRPr="00E47BCC" w:rsidRDefault="00CF482C" w:rsidP="00E47BCC">
            <w:pPr>
              <w:pStyle w:val="phtablecellleft0"/>
              <w:rPr>
                <w:b w:val="0"/>
                <w:sz w:val="24"/>
                <w:szCs w:val="24"/>
              </w:rPr>
            </w:pPr>
            <w:r w:rsidRPr="00E47BCC">
              <w:rPr>
                <w:b w:val="0"/>
                <w:sz w:val="24"/>
                <w:szCs w:val="24"/>
              </w:rPr>
              <w:t>Телефон СТП</w:t>
            </w:r>
          </w:p>
        </w:tc>
        <w:tc>
          <w:tcPr>
            <w:tcW w:w="4394" w:type="dxa"/>
          </w:tcPr>
          <w:p w:rsidR="00CF482C" w:rsidRPr="00E47BCC" w:rsidRDefault="00CF482C" w:rsidP="00E47BCC">
            <w:pPr>
              <w:pStyle w:val="phtablecellleft0"/>
              <w:rPr>
                <w:b w:val="0"/>
                <w:sz w:val="24"/>
                <w:szCs w:val="24"/>
              </w:rPr>
            </w:pPr>
            <w:r w:rsidRPr="00E47BCC">
              <w:rPr>
                <w:b w:val="0"/>
                <w:sz w:val="24"/>
                <w:szCs w:val="24"/>
              </w:rPr>
              <w:t>8-800-500-74-78</w:t>
            </w:r>
          </w:p>
        </w:tc>
      </w:tr>
      <w:tr w:rsidR="00CF482C" w:rsidRPr="00753B82" w:rsidTr="00CF3753">
        <w:tc>
          <w:tcPr>
            <w:tcW w:w="3681" w:type="dxa"/>
          </w:tcPr>
          <w:p w:rsidR="00CF482C" w:rsidRPr="00E47BCC" w:rsidRDefault="00CF482C" w:rsidP="00E47BCC">
            <w:pPr>
              <w:pStyle w:val="phtablecellleft0"/>
              <w:rPr>
                <w:sz w:val="24"/>
                <w:szCs w:val="24"/>
              </w:rPr>
            </w:pPr>
            <w:r w:rsidRPr="00E47BCC">
              <w:rPr>
                <w:sz w:val="24"/>
                <w:szCs w:val="24"/>
              </w:rPr>
              <w:t>Адрес электронной почты</w:t>
            </w:r>
          </w:p>
        </w:tc>
        <w:tc>
          <w:tcPr>
            <w:tcW w:w="4394" w:type="dxa"/>
          </w:tcPr>
          <w:p w:rsidR="00CF482C" w:rsidRPr="00E47BCC" w:rsidRDefault="00AA45ED" w:rsidP="00E47BCC">
            <w:pPr>
              <w:pStyle w:val="phtablecellleft0"/>
              <w:rPr>
                <w:color w:val="000000"/>
                <w:sz w:val="24"/>
                <w:szCs w:val="24"/>
              </w:rPr>
            </w:pPr>
            <w:hyperlink r:id="rId159" w:history="1">
              <w:r w:rsidR="00CF482C" w:rsidRPr="00E47BCC">
                <w:rPr>
                  <w:color w:val="000000"/>
                  <w:sz w:val="24"/>
                  <w:szCs w:val="24"/>
                </w:rPr>
                <w:t>egisz@rt-eu.ru</w:t>
              </w:r>
            </w:hyperlink>
          </w:p>
        </w:tc>
      </w:tr>
      <w:tr w:rsidR="00CF482C" w:rsidRPr="00753B82" w:rsidTr="00CF3753">
        <w:tc>
          <w:tcPr>
            <w:tcW w:w="3681" w:type="dxa"/>
          </w:tcPr>
          <w:p w:rsidR="00CF482C" w:rsidRPr="00E47BCC" w:rsidRDefault="00CF482C" w:rsidP="00E47BCC">
            <w:pPr>
              <w:pStyle w:val="phtablecellleft0"/>
              <w:rPr>
                <w:sz w:val="24"/>
                <w:szCs w:val="24"/>
              </w:rPr>
            </w:pPr>
            <w:r w:rsidRPr="00E47BCC">
              <w:rPr>
                <w:sz w:val="24"/>
                <w:szCs w:val="24"/>
              </w:rPr>
              <w:t xml:space="preserve">Официальный сайт </w:t>
            </w:r>
          </w:p>
        </w:tc>
        <w:tc>
          <w:tcPr>
            <w:tcW w:w="4394" w:type="dxa"/>
          </w:tcPr>
          <w:p w:rsidR="00CF482C" w:rsidRPr="00E47BCC" w:rsidRDefault="00AA45ED" w:rsidP="00E47BCC">
            <w:pPr>
              <w:pStyle w:val="phtablecellleft0"/>
              <w:rPr>
                <w:color w:val="000000"/>
                <w:sz w:val="24"/>
                <w:szCs w:val="24"/>
              </w:rPr>
            </w:pPr>
            <w:hyperlink r:id="rId160" w:tgtFrame="_blank" w:history="1">
              <w:r w:rsidR="00CF482C" w:rsidRPr="00E47BCC">
                <w:rPr>
                  <w:color w:val="000000"/>
                  <w:sz w:val="24"/>
                  <w:szCs w:val="24"/>
                </w:rPr>
                <w:t>ЕГИСЗ.РФ</w:t>
              </w:r>
            </w:hyperlink>
          </w:p>
        </w:tc>
      </w:tr>
    </w:tbl>
    <w:p w:rsidR="00CF482C" w:rsidRPr="00FA0821" w:rsidRDefault="00CF482C" w:rsidP="0097095E">
      <w:pPr>
        <w:pStyle w:val="20"/>
      </w:pPr>
      <w:bookmarkStart w:id="331" w:name="_Toc293585944"/>
      <w:bookmarkStart w:id="332" w:name="_Toc405400738"/>
      <w:bookmarkStart w:id="333" w:name="_Toc405447925"/>
      <w:bookmarkStart w:id="334" w:name="_Toc405544854"/>
      <w:bookmarkStart w:id="335" w:name="_Toc406506821"/>
      <w:bookmarkStart w:id="336" w:name="_Toc433898692"/>
      <w:bookmarkStart w:id="337" w:name="_Toc461544071"/>
      <w:bookmarkStart w:id="338" w:name="_Toc42078960"/>
      <w:r w:rsidRPr="00FA0821">
        <w:t>Поряд</w:t>
      </w:r>
      <w:r w:rsidRPr="00E47BCC">
        <w:t>о</w:t>
      </w:r>
      <w:r w:rsidRPr="00FA0821">
        <w:t>к обращения в службу технической поддержки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</w:p>
    <w:p w:rsidR="00CF482C" w:rsidRPr="00FA0821" w:rsidRDefault="00CF482C" w:rsidP="00E35308">
      <w:pPr>
        <w:pStyle w:val="phnormal"/>
      </w:pPr>
      <w:r w:rsidRPr="00FA0821">
        <w:t xml:space="preserve">При обращении в </w:t>
      </w:r>
      <w:r>
        <w:t>СТП пользователь</w:t>
      </w:r>
      <w:r w:rsidRPr="00FA0821">
        <w:t xml:space="preserve"> </w:t>
      </w:r>
      <w:r>
        <w:t>должен</w:t>
      </w:r>
      <w:r w:rsidRPr="00FA0821">
        <w:t xml:space="preserve"> сообщить следующие сведения:</w:t>
      </w:r>
    </w:p>
    <w:p w:rsidR="00CF482C" w:rsidRPr="00FA0821" w:rsidRDefault="00E47BCC" w:rsidP="00E47BCC">
      <w:pPr>
        <w:pStyle w:val="phlistitemized1"/>
      </w:pPr>
      <w:r>
        <w:t>н</w:t>
      </w:r>
      <w:r w:rsidR="00CF482C" w:rsidRPr="00FA0821">
        <w:t xml:space="preserve">азвание Системы, по поводу которой </w:t>
      </w:r>
      <w:r w:rsidR="00CF482C">
        <w:t>происходит обращение в СТП</w:t>
      </w:r>
      <w:r w:rsidR="00CF482C" w:rsidRPr="00FA0821">
        <w:t>;</w:t>
      </w:r>
    </w:p>
    <w:p w:rsidR="00CF482C" w:rsidRPr="00FA0821" w:rsidRDefault="00CF482C" w:rsidP="00E47BCC">
      <w:pPr>
        <w:pStyle w:val="phlistitemized1"/>
      </w:pPr>
      <w:r w:rsidRPr="00FA0821">
        <w:t>ФИО;</w:t>
      </w:r>
    </w:p>
    <w:p w:rsidR="00CF482C" w:rsidRPr="00FA0821" w:rsidRDefault="00E47BCC" w:rsidP="00E47BCC">
      <w:pPr>
        <w:pStyle w:val="phlistitemized1"/>
      </w:pPr>
      <w:r>
        <w:t>с</w:t>
      </w:r>
      <w:r w:rsidR="00CF482C" w:rsidRPr="00FA0821">
        <w:t>убъект РФ;</w:t>
      </w:r>
    </w:p>
    <w:p w:rsidR="00CF482C" w:rsidRPr="00FA0821" w:rsidRDefault="00E47BCC" w:rsidP="00E47BCC">
      <w:pPr>
        <w:pStyle w:val="phlistitemized1"/>
      </w:pPr>
      <w:r>
        <w:t>о</w:t>
      </w:r>
      <w:r w:rsidR="00CF482C" w:rsidRPr="00FA0821">
        <w:t>рганизация;</w:t>
      </w:r>
    </w:p>
    <w:p w:rsidR="00CF482C" w:rsidRPr="00FA0821" w:rsidRDefault="00E47BCC" w:rsidP="00E47BCC">
      <w:pPr>
        <w:pStyle w:val="phlistitemized1"/>
      </w:pPr>
      <w:r>
        <w:t>к</w:t>
      </w:r>
      <w:r w:rsidR="00CF482C" w:rsidRPr="00FA0821">
        <w:t>онтактный телефон;</w:t>
      </w:r>
    </w:p>
    <w:p w:rsidR="00CF482C" w:rsidRPr="00FA0821" w:rsidRDefault="00E47BCC" w:rsidP="00E47BCC">
      <w:pPr>
        <w:pStyle w:val="phlistitemized1"/>
      </w:pPr>
      <w:r>
        <w:t>а</w:t>
      </w:r>
      <w:r w:rsidR="00CF482C" w:rsidRPr="00FA0821">
        <w:t>дрес электронной почты (если есть);</w:t>
      </w:r>
    </w:p>
    <w:p w:rsidR="00CF482C" w:rsidRPr="00FA0821" w:rsidRDefault="00E47BCC" w:rsidP="00E47BCC">
      <w:pPr>
        <w:pStyle w:val="phlistitemized1"/>
      </w:pPr>
      <w:r>
        <w:t>в</w:t>
      </w:r>
      <w:r w:rsidR="00CF482C" w:rsidRPr="00FA0821">
        <w:t>опрос/предложение/замечание/сообщение об ошибке.</w:t>
      </w:r>
    </w:p>
    <w:p w:rsidR="00CF482C" w:rsidRPr="00FA0821" w:rsidRDefault="00CF482C" w:rsidP="00E47BCC">
      <w:pPr>
        <w:pStyle w:val="20"/>
      </w:pPr>
      <w:bookmarkStart w:id="339" w:name="_Toc293585945"/>
      <w:bookmarkStart w:id="340" w:name="_Toc405400739"/>
      <w:bookmarkStart w:id="341" w:name="_Toc405447926"/>
      <w:bookmarkStart w:id="342" w:name="_Toc405544855"/>
      <w:bookmarkStart w:id="343" w:name="_Toc406506822"/>
      <w:bookmarkStart w:id="344" w:name="_Toc433898693"/>
      <w:bookmarkStart w:id="345" w:name="_Toc461544072"/>
      <w:bookmarkStart w:id="346" w:name="_Toc42078961"/>
      <w:r w:rsidRPr="00FA0821">
        <w:t xml:space="preserve">Создание </w:t>
      </w:r>
      <w:r w:rsidRPr="00E47BCC">
        <w:t>снимков</w:t>
      </w:r>
      <w:r w:rsidRPr="00FA0821">
        <w:t xml:space="preserve"> </w:t>
      </w:r>
      <w:r w:rsidRPr="00DC3A35">
        <w:t>экрана</w:t>
      </w:r>
      <w:r w:rsidRPr="00FA0821">
        <w:t xml:space="preserve"> – «скриншотов»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p w:rsidR="00CF482C" w:rsidRDefault="00CF482C" w:rsidP="00E35308">
      <w:pPr>
        <w:pStyle w:val="phnormal"/>
      </w:pPr>
      <w:r>
        <w:t>Для того чтобы сделать снимок экрана Системы с ошибкой необходимо выполнить следующие действия:</w:t>
      </w:r>
    </w:p>
    <w:p w:rsidR="00CF482C" w:rsidRDefault="00E47BCC" w:rsidP="00E47BCC">
      <w:pPr>
        <w:pStyle w:val="phlistitemized1"/>
      </w:pPr>
      <w:r>
        <w:t>с</w:t>
      </w:r>
      <w:r w:rsidR="00CF482C">
        <w:t>делать копию экрана с ошибкой, при помощи клавиши «</w:t>
      </w:r>
      <w:proofErr w:type="spellStart"/>
      <w:r w:rsidR="00CF482C">
        <w:t>Pr</w:t>
      </w:r>
      <w:r w:rsidR="00CF482C" w:rsidRPr="00E47BCC">
        <w:rPr>
          <w:lang w:val="en-US"/>
        </w:rPr>
        <w:t>i</w:t>
      </w:r>
      <w:proofErr w:type="spellEnd"/>
      <w:r w:rsidR="00CF482C">
        <w:t>n</w:t>
      </w:r>
      <w:r w:rsidR="00CF482C" w:rsidRPr="00E47BCC">
        <w:rPr>
          <w:lang w:val="en-US"/>
        </w:rPr>
        <w:t>t</w:t>
      </w:r>
      <w:r w:rsidR="00CF482C" w:rsidRPr="00D2714D">
        <w:t xml:space="preserve"> </w:t>
      </w:r>
      <w:proofErr w:type="spellStart"/>
      <w:r w:rsidR="00CF482C">
        <w:t>Scr</w:t>
      </w:r>
      <w:r w:rsidR="00CF482C" w:rsidRPr="00E47BCC">
        <w:rPr>
          <w:lang w:val="en-US"/>
        </w:rPr>
        <w:t>ee</w:t>
      </w:r>
      <w:proofErr w:type="spellEnd"/>
      <w:r w:rsidR="00CF482C">
        <w:t>n» на клавиатуре;</w:t>
      </w:r>
    </w:p>
    <w:p w:rsidR="00CF482C" w:rsidRDefault="00E47BCC" w:rsidP="00E47BCC">
      <w:pPr>
        <w:pStyle w:val="phlistitemized1"/>
      </w:pPr>
      <w:r>
        <w:t>с</w:t>
      </w:r>
      <w:r w:rsidR="00CF482C">
        <w:t xml:space="preserve">оздать документ </w:t>
      </w:r>
      <w:proofErr w:type="spellStart"/>
      <w:r w:rsidR="00CF482C">
        <w:t>Microsoft</w:t>
      </w:r>
      <w:proofErr w:type="spellEnd"/>
      <w:r w:rsidR="00CF482C">
        <w:t xml:space="preserve"> </w:t>
      </w:r>
      <w:proofErr w:type="spellStart"/>
      <w:r w:rsidR="00CF482C">
        <w:t>Word</w:t>
      </w:r>
      <w:proofErr w:type="spellEnd"/>
      <w:r w:rsidR="00CF482C">
        <w:t>;</w:t>
      </w:r>
    </w:p>
    <w:p w:rsidR="00CF482C" w:rsidRDefault="00E47BCC" w:rsidP="00E47BCC">
      <w:pPr>
        <w:pStyle w:val="phlistitemized1"/>
      </w:pPr>
      <w:r>
        <w:t>п</w:t>
      </w:r>
      <w:r w:rsidR="00CF482C">
        <w:t>ри помощи пункта меню «Правка – Вставить» добавить изображение с ошибкой в документ;</w:t>
      </w:r>
    </w:p>
    <w:p w:rsidR="00CF482C" w:rsidRDefault="00E47BCC" w:rsidP="00E47BCC">
      <w:pPr>
        <w:pStyle w:val="phlistitemized1"/>
      </w:pPr>
      <w:r>
        <w:lastRenderedPageBreak/>
        <w:t>п</w:t>
      </w:r>
      <w:r w:rsidR="00CF482C">
        <w:t>од изображением написать комментарий, описывающий действия, в результате которых возникла ошибка;</w:t>
      </w:r>
    </w:p>
    <w:p w:rsidR="00CF482C" w:rsidRPr="00CF482C" w:rsidRDefault="00E47BCC" w:rsidP="00E47BCC">
      <w:pPr>
        <w:pStyle w:val="phlistitemized1"/>
      </w:pPr>
      <w:r>
        <w:t>с</w:t>
      </w:r>
      <w:r w:rsidR="00CF482C">
        <w:t>охранить и отправить на электронную почту технической поддержке созданный документ.</w:t>
      </w:r>
    </w:p>
    <w:p w:rsidR="00D3208A" w:rsidRPr="000505FB" w:rsidRDefault="00D3208A" w:rsidP="00E47BCC">
      <w:pPr>
        <w:pStyle w:val="13"/>
      </w:pPr>
      <w:bookmarkStart w:id="347" w:name="_Toc524013913"/>
      <w:bookmarkStart w:id="348" w:name="_Toc524013914"/>
      <w:bookmarkStart w:id="349" w:name="_Toc42078962"/>
      <w:bookmarkEnd w:id="347"/>
      <w:bookmarkEnd w:id="348"/>
      <w:r w:rsidRPr="00E47BCC">
        <w:lastRenderedPageBreak/>
        <w:t>Определения</w:t>
      </w:r>
      <w:r w:rsidRPr="000505FB">
        <w:t>, обозначения и сокращения</w:t>
      </w:r>
      <w:bookmarkEnd w:id="6"/>
      <w:bookmarkEnd w:id="349"/>
    </w:p>
    <w:p w:rsidR="005F14EA" w:rsidRPr="005F14EA" w:rsidRDefault="00D3208A" w:rsidP="00E47BCC">
      <w:pPr>
        <w:pStyle w:val="phtabletitle0"/>
      </w:pPr>
      <w:r w:rsidRPr="00B521E6">
        <w:t xml:space="preserve">Таблица </w:t>
      </w:r>
      <w:r w:rsidR="00565D38">
        <w:fldChar w:fldCharType="begin"/>
      </w:r>
      <w:r w:rsidR="00E14284">
        <w:instrText xml:space="preserve"> SEQ Таблица \* ARABIC </w:instrText>
      </w:r>
      <w:r w:rsidR="00565D38">
        <w:fldChar w:fldCharType="separate"/>
      </w:r>
      <w:r w:rsidR="000422E7">
        <w:rPr>
          <w:noProof/>
        </w:rPr>
        <w:t>2</w:t>
      </w:r>
      <w:r w:rsidR="00565D38">
        <w:rPr>
          <w:noProof/>
        </w:rPr>
        <w:fldChar w:fldCharType="end"/>
      </w:r>
      <w:r w:rsidRPr="00B521E6">
        <w:t xml:space="preserve"> – Определения, обозначения и сокращения</w:t>
      </w:r>
    </w:p>
    <w:tbl>
      <w:tblPr>
        <w:tblStyle w:val="afff3"/>
        <w:tblpPr w:leftFromText="180" w:rightFromText="180" w:vertAnchor="text" w:tblpX="37" w:tblpY="1"/>
        <w:tblW w:w="9351" w:type="dxa"/>
        <w:tblLook w:val="04A0" w:firstRow="1" w:lastRow="0" w:firstColumn="1" w:lastColumn="0" w:noHBand="0" w:noVBand="1"/>
      </w:tblPr>
      <w:tblGrid>
        <w:gridCol w:w="2553"/>
        <w:gridCol w:w="6798"/>
      </w:tblGrid>
      <w:tr w:rsidR="00D3208A" w:rsidRPr="00E47BCC" w:rsidTr="005F14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553" w:type="dxa"/>
          </w:tcPr>
          <w:p w:rsidR="00D3208A" w:rsidRPr="00E47BCC" w:rsidRDefault="00D3208A" w:rsidP="00E47BCC">
            <w:pPr>
              <w:pStyle w:val="phtablecolcaption0"/>
              <w:rPr>
                <w:rStyle w:val="phnormal2"/>
              </w:rPr>
            </w:pPr>
            <w:r w:rsidRPr="00E47BCC">
              <w:rPr>
                <w:rStyle w:val="phnormal2"/>
              </w:rPr>
              <w:t>Сокращение</w:t>
            </w:r>
          </w:p>
        </w:tc>
        <w:tc>
          <w:tcPr>
            <w:tcW w:w="6798" w:type="dxa"/>
          </w:tcPr>
          <w:p w:rsidR="00D3208A" w:rsidRPr="00E47BCC" w:rsidRDefault="00D3208A" w:rsidP="00E47BCC">
            <w:pPr>
              <w:pStyle w:val="phtablecolcaption0"/>
              <w:rPr>
                <w:rStyle w:val="phnormal2"/>
              </w:rPr>
            </w:pPr>
            <w:r w:rsidRPr="00E47BCC">
              <w:rPr>
                <w:rStyle w:val="phnormal2"/>
              </w:rPr>
              <w:t>Определение</w:t>
            </w:r>
          </w:p>
        </w:tc>
      </w:tr>
      <w:tr w:rsidR="00D3208A" w:rsidRPr="004F582A" w:rsidTr="005F14EA">
        <w:tc>
          <w:tcPr>
            <w:tcW w:w="2553" w:type="dxa"/>
          </w:tcPr>
          <w:p w:rsidR="00D3208A" w:rsidRPr="00866BDB" w:rsidRDefault="00D3208A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Авторизация</w:t>
            </w:r>
          </w:p>
        </w:tc>
        <w:tc>
          <w:tcPr>
            <w:tcW w:w="6798" w:type="dxa"/>
          </w:tcPr>
          <w:p w:rsidR="00D3208A" w:rsidRPr="00866BDB" w:rsidRDefault="00D3208A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Процесс предоставления прав, включая предоставление прав на доступ, т.е. процедура предоставления субъекту определенных прав доступа к ресурсам системы после успешного прохождения им процедуры аутентификации</w:t>
            </w:r>
          </w:p>
        </w:tc>
      </w:tr>
      <w:tr w:rsidR="00090E94" w:rsidRPr="004F582A" w:rsidTr="00090E94">
        <w:trPr>
          <w:trHeight w:val="1156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Аутентификация</w:t>
            </w:r>
          </w:p>
        </w:tc>
        <w:tc>
          <w:tcPr>
            <w:tcW w:w="6798" w:type="dxa"/>
          </w:tcPr>
          <w:p w:rsidR="00090E94" w:rsidRPr="00866BDB" w:rsidRDefault="00090E94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Процесс достоверной идентификации субъектов информационной безопасности посредством надежной связи между идентификатором и его удостоверением, т.е. процедура проверки подлинности входящего в систему объекта, предъявившего свой идентификатор</w:t>
            </w:r>
          </w:p>
        </w:tc>
      </w:tr>
      <w:tr w:rsidR="00090E94" w:rsidRPr="004F582A" w:rsidTr="005F14EA">
        <w:trPr>
          <w:trHeight w:val="1155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АХД</w:t>
            </w:r>
          </w:p>
        </w:tc>
        <w:tc>
          <w:tcPr>
            <w:tcW w:w="6798" w:type="dxa"/>
          </w:tcPr>
          <w:p w:rsidR="00090E94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Подсистема мониторинга централизованных закупок системы автоматизации процессов административно-хозяйственной деятельности центрального аппарата Минздрава России</w:t>
            </w:r>
          </w:p>
        </w:tc>
      </w:tr>
      <w:tr w:rsidR="005554D4" w:rsidRPr="004F582A" w:rsidTr="005F14EA">
        <w:tc>
          <w:tcPr>
            <w:tcW w:w="2553" w:type="dxa"/>
          </w:tcPr>
          <w:p w:rsidR="005554D4" w:rsidRPr="00866BDB" w:rsidRDefault="000501B7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Веб-б</w:t>
            </w:r>
            <w:r w:rsidR="005554D4" w:rsidRPr="00866BDB">
              <w:rPr>
                <w:rStyle w:val="phnormal2"/>
              </w:rPr>
              <w:t>раузер</w:t>
            </w:r>
            <w:r w:rsidRPr="00866BDB">
              <w:rPr>
                <w:rStyle w:val="phnormal2"/>
              </w:rPr>
              <w:t>, интернет-браузер</w:t>
            </w:r>
          </w:p>
        </w:tc>
        <w:tc>
          <w:tcPr>
            <w:tcW w:w="6798" w:type="dxa"/>
          </w:tcPr>
          <w:p w:rsidR="005554D4" w:rsidRPr="00866BDB" w:rsidRDefault="000501B7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Программное обеспечение для запроса веб-страниц, их просмотра, обработки, вывода и перехода от одной страницы к другой</w:t>
            </w:r>
          </w:p>
        </w:tc>
      </w:tr>
      <w:tr w:rsidR="00613703" w:rsidRPr="004F582A" w:rsidTr="00613703">
        <w:trPr>
          <w:trHeight w:val="461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ЕГИСЗ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Единая государственная информационная система здравоохранения</w:t>
            </w:r>
          </w:p>
        </w:tc>
      </w:tr>
      <w:tr w:rsidR="00613703" w:rsidRPr="004F582A" w:rsidTr="001A66C2">
        <w:trPr>
          <w:trHeight w:val="460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ЕИ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Единица измерения</w:t>
            </w:r>
          </w:p>
        </w:tc>
      </w:tr>
      <w:tr w:rsidR="001A66C2" w:rsidRPr="004F582A" w:rsidTr="005F14EA">
        <w:trPr>
          <w:trHeight w:val="460"/>
        </w:trPr>
        <w:tc>
          <w:tcPr>
            <w:tcW w:w="2553" w:type="dxa"/>
          </w:tcPr>
          <w:p w:rsidR="001A66C2" w:rsidRPr="00866BDB" w:rsidRDefault="001A66C2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ЕПГУ</w:t>
            </w:r>
          </w:p>
        </w:tc>
        <w:tc>
          <w:tcPr>
            <w:tcW w:w="6798" w:type="dxa"/>
          </w:tcPr>
          <w:p w:rsidR="001A66C2" w:rsidRPr="00866BDB" w:rsidRDefault="001A66C2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Единый портал государственных услуг</w:t>
            </w:r>
          </w:p>
        </w:tc>
      </w:tr>
      <w:tr w:rsidR="00D72795" w:rsidRPr="004F582A" w:rsidTr="005F14EA">
        <w:tc>
          <w:tcPr>
            <w:tcW w:w="2553" w:type="dxa"/>
          </w:tcPr>
          <w:p w:rsidR="00D72795" w:rsidRPr="00866BDB" w:rsidRDefault="003A1238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ИА</w:t>
            </w:r>
          </w:p>
        </w:tc>
        <w:tc>
          <w:tcPr>
            <w:tcW w:w="6798" w:type="dxa"/>
          </w:tcPr>
          <w:p w:rsidR="00D72795" w:rsidRPr="00866BDB" w:rsidRDefault="000501B7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Единая система идентификации, аутентификации и авторизации</w:t>
            </w:r>
          </w:p>
        </w:tc>
      </w:tr>
      <w:tr w:rsidR="00613703" w:rsidRPr="004F582A" w:rsidTr="00613703">
        <w:trPr>
          <w:trHeight w:val="234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МЗ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Министерство здравоохранение РФ</w:t>
            </w:r>
          </w:p>
        </w:tc>
      </w:tr>
      <w:tr w:rsidR="00613703" w:rsidRPr="004F582A" w:rsidTr="00613703">
        <w:trPr>
          <w:trHeight w:val="235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МКБ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Международный классификатор болезней</w:t>
            </w:r>
          </w:p>
        </w:tc>
      </w:tr>
      <w:tr w:rsidR="00613703" w:rsidRPr="004F582A" w:rsidTr="005F14EA">
        <w:trPr>
          <w:trHeight w:val="234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МНН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Международное непатентованное наименование</w:t>
            </w:r>
          </w:p>
        </w:tc>
      </w:tr>
      <w:tr w:rsidR="00090E94" w:rsidRPr="004F582A" w:rsidTr="00090E94">
        <w:trPr>
          <w:trHeight w:val="235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МО</w:t>
            </w:r>
          </w:p>
        </w:tc>
        <w:tc>
          <w:tcPr>
            <w:tcW w:w="6798" w:type="dxa"/>
          </w:tcPr>
          <w:p w:rsidR="00090E94" w:rsidRPr="00866BDB" w:rsidRDefault="00090E94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Медицинская организация</w:t>
            </w:r>
          </w:p>
        </w:tc>
      </w:tr>
      <w:tr w:rsidR="00090E94" w:rsidRPr="004F582A" w:rsidTr="005F14EA">
        <w:trPr>
          <w:trHeight w:val="234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ОЗУ</w:t>
            </w:r>
          </w:p>
        </w:tc>
        <w:tc>
          <w:tcPr>
            <w:tcW w:w="6798" w:type="dxa"/>
          </w:tcPr>
          <w:p w:rsidR="00090E94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Оперативное запоминающее устройство</w:t>
            </w:r>
          </w:p>
        </w:tc>
      </w:tr>
      <w:tr w:rsidR="00613703" w:rsidRPr="004F582A" w:rsidTr="00613703">
        <w:trPr>
          <w:trHeight w:val="235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ОС</w:t>
            </w:r>
          </w:p>
        </w:tc>
        <w:tc>
          <w:tcPr>
            <w:tcW w:w="6798" w:type="dxa"/>
          </w:tcPr>
          <w:p w:rsidR="00613703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Операционная система</w:t>
            </w:r>
          </w:p>
        </w:tc>
      </w:tr>
      <w:tr w:rsidR="00613703" w:rsidRPr="004F582A" w:rsidTr="005F14EA">
        <w:trPr>
          <w:trHeight w:val="234"/>
        </w:trPr>
        <w:tc>
          <w:tcPr>
            <w:tcW w:w="2553" w:type="dxa"/>
          </w:tcPr>
          <w:p w:rsidR="00613703" w:rsidRPr="00866BDB" w:rsidRDefault="00613703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ОУЗ</w:t>
            </w:r>
          </w:p>
        </w:tc>
        <w:tc>
          <w:tcPr>
            <w:tcW w:w="6798" w:type="dxa"/>
          </w:tcPr>
          <w:p w:rsidR="00613703" w:rsidRPr="00866BDB" w:rsidRDefault="003A1238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Орган исполнительной власти субъекта Российской Федерации в сфере здравоохранения</w:t>
            </w:r>
          </w:p>
        </w:tc>
      </w:tr>
      <w:tr w:rsidR="00090E94" w:rsidRPr="004F582A" w:rsidTr="00090E94">
        <w:trPr>
          <w:trHeight w:val="235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ПК</w:t>
            </w:r>
          </w:p>
        </w:tc>
        <w:tc>
          <w:tcPr>
            <w:tcW w:w="6798" w:type="dxa"/>
          </w:tcPr>
          <w:p w:rsidR="00090E94" w:rsidRPr="00866BDB" w:rsidRDefault="00090E94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Персональный компьютер</w:t>
            </w:r>
          </w:p>
        </w:tc>
      </w:tr>
      <w:tr w:rsidR="00090E94" w:rsidRPr="004F582A" w:rsidTr="005F14EA">
        <w:trPr>
          <w:trHeight w:val="234"/>
        </w:trPr>
        <w:tc>
          <w:tcPr>
            <w:tcW w:w="2553" w:type="dxa"/>
          </w:tcPr>
          <w:p w:rsidR="00090E94" w:rsidRPr="00866BDB" w:rsidRDefault="00090E94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РФ</w:t>
            </w:r>
          </w:p>
        </w:tc>
        <w:tc>
          <w:tcPr>
            <w:tcW w:w="6798" w:type="dxa"/>
          </w:tcPr>
          <w:p w:rsidR="00090E94" w:rsidRPr="00866BDB" w:rsidRDefault="00090E94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Российская Федерация</w:t>
            </w:r>
          </w:p>
        </w:tc>
      </w:tr>
      <w:tr w:rsidR="00D72795" w:rsidRPr="004F582A" w:rsidTr="005F14EA">
        <w:tc>
          <w:tcPr>
            <w:tcW w:w="2553" w:type="dxa"/>
          </w:tcPr>
          <w:p w:rsidR="00D72795" w:rsidRPr="00866BDB" w:rsidRDefault="00D72795" w:rsidP="000E687F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Система</w:t>
            </w:r>
            <w:r w:rsidR="00FE4F45">
              <w:rPr>
                <w:rStyle w:val="phnormal2"/>
              </w:rPr>
              <w:t>, ФР 1</w:t>
            </w:r>
            <w:r w:rsidR="000E687F">
              <w:rPr>
                <w:rStyle w:val="phnormal2"/>
              </w:rPr>
              <w:t>4</w:t>
            </w:r>
            <w:r w:rsidR="00FE4F45">
              <w:rPr>
                <w:rStyle w:val="phnormal2"/>
              </w:rPr>
              <w:t>Н</w:t>
            </w:r>
          </w:p>
        </w:tc>
        <w:tc>
          <w:tcPr>
            <w:tcW w:w="6798" w:type="dxa"/>
          </w:tcPr>
          <w:p w:rsidR="00D72795" w:rsidRPr="00866BDB" w:rsidRDefault="00231D03" w:rsidP="000E687F">
            <w:pPr>
              <w:pStyle w:val="phtablecellleft0"/>
              <w:jc w:val="both"/>
              <w:rPr>
                <w:rStyle w:val="phnormal2"/>
              </w:rPr>
            </w:pPr>
            <w:r>
              <w:rPr>
                <w:rStyle w:val="phnormal2"/>
              </w:rPr>
              <w:t>К</w:t>
            </w:r>
            <w:r w:rsidR="00676937" w:rsidRPr="00866BDB">
              <w:rPr>
                <w:rStyle w:val="phnormal2"/>
              </w:rPr>
              <w:t>омпонент «</w:t>
            </w:r>
            <w:r w:rsidR="000E687F" w:rsidRPr="000E687F">
              <w:rPr>
                <w:rStyle w:val="phnormal2"/>
              </w:rPr>
              <w:t xml:space="preserve">Федеральный регистр лиц, больных гемофилией, </w:t>
            </w:r>
            <w:proofErr w:type="spellStart"/>
            <w:r w:rsidR="000E687F" w:rsidRPr="000E687F">
              <w:rPr>
                <w:rStyle w:val="phnormal2"/>
              </w:rPr>
              <w:t>муковисцидозом</w:t>
            </w:r>
            <w:proofErr w:type="spellEnd"/>
            <w:r w:rsidR="000E687F" w:rsidRPr="000E687F">
              <w:rPr>
                <w:rStyle w:val="phnormal2"/>
              </w:rPr>
              <w:t xml:space="preserve">, гипофизарным нанизмом, болезнью Гоше, злокачественными новообразованиями лимфоидной, кроветворной и родственных им тканей, рассеянным склерозом, </w:t>
            </w:r>
            <w:proofErr w:type="spellStart"/>
            <w:r w:rsidR="000E687F" w:rsidRPr="000E687F">
              <w:rPr>
                <w:rStyle w:val="phnormal2"/>
              </w:rPr>
              <w:t>гемолитико</w:t>
            </w:r>
            <w:proofErr w:type="spellEnd"/>
            <w:r w:rsidR="000E687F" w:rsidRPr="000E687F">
              <w:rPr>
                <w:rStyle w:val="phnormal2"/>
              </w:rPr>
              <w:t xml:space="preserve">-уремическим синдромом, юношеским артритом с системным началом, </w:t>
            </w:r>
            <w:proofErr w:type="spellStart"/>
            <w:r w:rsidR="000E687F" w:rsidRPr="000E687F">
              <w:rPr>
                <w:rStyle w:val="phnormal2"/>
              </w:rPr>
              <w:t>мукополисахаридозом</w:t>
            </w:r>
            <w:proofErr w:type="spellEnd"/>
            <w:r w:rsidR="000E687F" w:rsidRPr="000E687F">
              <w:rPr>
                <w:rStyle w:val="phnormal2"/>
              </w:rPr>
              <w:t xml:space="preserve"> I, II и VI типов, </w:t>
            </w:r>
            <w:proofErr w:type="spellStart"/>
            <w:r w:rsidR="000E687F" w:rsidRPr="000E687F">
              <w:rPr>
                <w:rStyle w:val="phnormal2"/>
              </w:rPr>
              <w:t>апластической</w:t>
            </w:r>
            <w:proofErr w:type="spellEnd"/>
            <w:r w:rsidR="000E687F" w:rsidRPr="000E687F">
              <w:rPr>
                <w:rStyle w:val="phnormal2"/>
              </w:rPr>
              <w:t xml:space="preserve"> анемией неуточненной, наследственным дефицитом факторов II (</w:t>
            </w:r>
            <w:proofErr w:type="spellStart"/>
            <w:r w:rsidR="000E687F" w:rsidRPr="000E687F">
              <w:rPr>
                <w:rStyle w:val="phnormal2"/>
              </w:rPr>
              <w:t>фиброгена</w:t>
            </w:r>
            <w:proofErr w:type="spellEnd"/>
            <w:r w:rsidR="000E687F" w:rsidRPr="000E687F">
              <w:rPr>
                <w:rStyle w:val="phnormal2"/>
              </w:rPr>
              <w:t>), VII (лабильного) X (Стюарта-</w:t>
            </w:r>
            <w:proofErr w:type="spellStart"/>
            <w:r w:rsidR="000E687F" w:rsidRPr="000E687F">
              <w:rPr>
                <w:rStyle w:val="phnormal2"/>
              </w:rPr>
              <w:t>Прауэра</w:t>
            </w:r>
            <w:proofErr w:type="spellEnd"/>
            <w:r w:rsidR="000E687F" w:rsidRPr="000E687F">
              <w:rPr>
                <w:rStyle w:val="phnormal2"/>
              </w:rPr>
              <w:t xml:space="preserve">), лиц после трансплантации органов и (или) </w:t>
            </w:r>
            <w:r w:rsidR="000E687F" w:rsidRPr="000E687F">
              <w:rPr>
                <w:rStyle w:val="phnormal2"/>
              </w:rPr>
              <w:lastRenderedPageBreak/>
              <w:t>тканей</w:t>
            </w:r>
            <w:r w:rsidR="00676937" w:rsidRPr="00866BDB">
              <w:rPr>
                <w:rStyle w:val="phnormal2"/>
              </w:rPr>
              <w:t>» подсистемы ведения специализированных регистров пациентов по отдельным нозологиям и категориям граждан, мониторинга организации оказания высокотехнологичной медицинской помощи и санаторно-курортного лечения</w:t>
            </w:r>
          </w:p>
        </w:tc>
      </w:tr>
      <w:tr w:rsidR="00D4744D" w:rsidRPr="004F582A" w:rsidTr="00D4744D">
        <w:trPr>
          <w:trHeight w:val="235"/>
        </w:trPr>
        <w:tc>
          <w:tcPr>
            <w:tcW w:w="2553" w:type="dxa"/>
          </w:tcPr>
          <w:p w:rsidR="00D4744D" w:rsidRPr="00866BDB" w:rsidRDefault="00D4744D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lastRenderedPageBreak/>
              <w:t>СНИЛС</w:t>
            </w:r>
          </w:p>
        </w:tc>
        <w:tc>
          <w:tcPr>
            <w:tcW w:w="6798" w:type="dxa"/>
          </w:tcPr>
          <w:p w:rsidR="00D4744D" w:rsidRPr="00866BDB" w:rsidRDefault="00D4744D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Страховой номер индивидуального лицевого счёта</w:t>
            </w:r>
          </w:p>
        </w:tc>
      </w:tr>
      <w:tr w:rsidR="00D4744D" w:rsidRPr="004F582A" w:rsidTr="00D4744D">
        <w:trPr>
          <w:trHeight w:val="234"/>
        </w:trPr>
        <w:tc>
          <w:tcPr>
            <w:tcW w:w="2553" w:type="dxa"/>
          </w:tcPr>
          <w:p w:rsidR="00D4744D" w:rsidRPr="00866BDB" w:rsidRDefault="00D4744D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УНРЗ</w:t>
            </w:r>
          </w:p>
        </w:tc>
        <w:tc>
          <w:tcPr>
            <w:tcW w:w="6798" w:type="dxa"/>
          </w:tcPr>
          <w:p w:rsidR="00D4744D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Уникальный номер регистровой записи</w:t>
            </w:r>
          </w:p>
        </w:tc>
      </w:tr>
      <w:tr w:rsidR="00D4744D" w:rsidRPr="004F582A" w:rsidTr="005F14EA">
        <w:trPr>
          <w:trHeight w:val="234"/>
        </w:trPr>
        <w:tc>
          <w:tcPr>
            <w:tcW w:w="2553" w:type="dxa"/>
          </w:tcPr>
          <w:p w:rsidR="00D4744D" w:rsidRPr="00866BDB" w:rsidRDefault="00D4744D" w:rsidP="00E47BCC">
            <w:pPr>
              <w:pStyle w:val="phtablecellleft0"/>
              <w:rPr>
                <w:rStyle w:val="phnormal2"/>
              </w:rPr>
            </w:pPr>
            <w:r w:rsidRPr="00866BDB">
              <w:rPr>
                <w:rStyle w:val="phnormal2"/>
              </w:rPr>
              <w:t>ФМБА</w:t>
            </w:r>
          </w:p>
        </w:tc>
        <w:tc>
          <w:tcPr>
            <w:tcW w:w="6798" w:type="dxa"/>
          </w:tcPr>
          <w:p w:rsidR="00D4744D" w:rsidRPr="00866BDB" w:rsidRDefault="00613703" w:rsidP="000E687F">
            <w:pPr>
              <w:pStyle w:val="phtablecellleft0"/>
              <w:jc w:val="both"/>
              <w:rPr>
                <w:rStyle w:val="phnormal2"/>
              </w:rPr>
            </w:pPr>
            <w:r w:rsidRPr="00866BDB">
              <w:rPr>
                <w:rStyle w:val="phnormal2"/>
              </w:rPr>
              <w:t>Федеральное медико-биологическое агентство</w:t>
            </w:r>
          </w:p>
        </w:tc>
      </w:tr>
    </w:tbl>
    <w:p w:rsidR="00D90A4C" w:rsidRPr="00866BDB" w:rsidRDefault="00D90A4C" w:rsidP="004350CA">
      <w:pPr>
        <w:rPr>
          <w:rStyle w:val="phnormal2"/>
        </w:rPr>
      </w:pPr>
    </w:p>
    <w:sectPr w:rsidR="00D90A4C" w:rsidRPr="00866BDB" w:rsidSect="009209F5">
      <w:headerReference w:type="default" r:id="rId161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42A9" w:rsidRDefault="003742A9" w:rsidP="004350CA">
      <w:r>
        <w:separator/>
      </w:r>
    </w:p>
  </w:endnote>
  <w:endnote w:type="continuationSeparator" w:id="0">
    <w:p w:rsidR="003742A9" w:rsidRDefault="003742A9" w:rsidP="004350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PF BeauSans Pro">
    <w:altName w:val="Times New Roman"/>
    <w:charset w:val="CC"/>
    <w:family w:val="auto"/>
    <w:pitch w:val="variable"/>
    <w:sig w:usb0="A00002BF" w:usb1="5000E0F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42A9" w:rsidRDefault="003742A9" w:rsidP="004350CA">
      <w:r>
        <w:separator/>
      </w:r>
    </w:p>
  </w:footnote>
  <w:footnote w:type="continuationSeparator" w:id="0">
    <w:p w:rsidR="003742A9" w:rsidRDefault="003742A9" w:rsidP="004350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6459214"/>
      <w:docPartObj>
        <w:docPartGallery w:val="Page Numbers (Top of Page)"/>
        <w:docPartUnique/>
      </w:docPartObj>
    </w:sdtPr>
    <w:sdtContent>
      <w:tbl>
        <w:tblPr>
          <w:tblW w:w="0" w:type="auto"/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>
        <w:tblGrid>
          <w:gridCol w:w="3299"/>
          <w:gridCol w:w="4910"/>
        </w:tblGrid>
        <w:tr w:rsidR="00CC3A61" w:rsidTr="00CC3A61">
          <w:trPr>
            <w:trHeight w:val="445"/>
          </w:trPr>
          <w:tc>
            <w:tcPr>
              <w:tcW w:w="3299" w:type="dxa"/>
              <w:vAlign w:val="center"/>
              <w:hideMark/>
            </w:tcPr>
            <w:p w:rsidR="00CC3A61" w:rsidRPr="00BA4BEC" w:rsidRDefault="00CC3A61" w:rsidP="00CC3A61">
              <w:pPr>
                <w:pStyle w:val="affff2"/>
                <w:keepNext/>
                <w:ind w:right="113"/>
                <w:rPr>
                  <w:szCs w:val="24"/>
                </w:rPr>
              </w:pPr>
              <w:r w:rsidRPr="00BA4BEC">
                <w:rPr>
                  <w:color w:val="000000"/>
                  <w:szCs w:val="24"/>
                  <w:shd w:val="clear" w:color="auto" w:fill="FFFFFF"/>
                </w:rPr>
                <w:t>94137372.425730.НР.И3.М</w:t>
              </w:r>
            </w:p>
          </w:tc>
          <w:tc>
            <w:tcPr>
              <w:tcW w:w="4910" w:type="dxa"/>
              <w:vAlign w:val="center"/>
              <w:hideMark/>
            </w:tcPr>
            <w:p w:rsidR="00CC3A61" w:rsidRDefault="00CC3A61" w:rsidP="00CC3A61">
              <w:pPr>
                <w:pStyle w:val="affff2"/>
                <w:keepNext/>
                <w:tabs>
                  <w:tab w:val="left" w:pos="1830"/>
                </w:tabs>
                <w:ind w:left="-675" w:right="113" w:firstLine="2665"/>
              </w:pPr>
              <w:r>
                <w:fldChar w:fldCharType="begin"/>
              </w:r>
              <w:r>
                <w:instrText>PAGE   \* MERGEFORMAT</w:instrText>
              </w:r>
              <w:r>
                <w:fldChar w:fldCharType="separate"/>
              </w:r>
              <w:r w:rsidR="00876DFF">
                <w:rPr>
                  <w:noProof/>
                </w:rPr>
                <w:t>7</w:t>
              </w:r>
              <w:r>
                <w:fldChar w:fldCharType="end"/>
              </w:r>
            </w:p>
          </w:tc>
        </w:tr>
      </w:tbl>
      <w:p w:rsidR="00AA45ED" w:rsidRDefault="00AA45ED" w:rsidP="004350CA">
        <w:pPr>
          <w:pStyle w:val="affff2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01746007"/>
      <w:docPartObj>
        <w:docPartGallery w:val="Page Numbers (Top of Page)"/>
        <w:docPartUnique/>
      </w:docPartObj>
    </w:sdtPr>
    <w:sdtContent>
      <w:tbl>
        <w:tblPr>
          <w:tblW w:w="0" w:type="auto"/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>
        <w:tblGrid>
          <w:gridCol w:w="3299"/>
          <w:gridCol w:w="4910"/>
        </w:tblGrid>
        <w:tr w:rsidR="00806DBE" w:rsidTr="00082E04">
          <w:trPr>
            <w:trHeight w:val="445"/>
          </w:trPr>
          <w:tc>
            <w:tcPr>
              <w:tcW w:w="3299" w:type="dxa"/>
              <w:vAlign w:val="center"/>
              <w:hideMark/>
            </w:tcPr>
            <w:p w:rsidR="00806DBE" w:rsidRPr="00BA4BEC" w:rsidRDefault="00806DBE" w:rsidP="00806DBE">
              <w:pPr>
                <w:pStyle w:val="affff2"/>
                <w:keepNext/>
                <w:ind w:right="113"/>
                <w:rPr>
                  <w:szCs w:val="24"/>
                </w:rPr>
              </w:pPr>
              <w:r w:rsidRPr="00BA4BEC">
                <w:rPr>
                  <w:color w:val="000000"/>
                  <w:szCs w:val="24"/>
                  <w:shd w:val="clear" w:color="auto" w:fill="FFFFFF"/>
                </w:rPr>
                <w:t>94137372.425730.НР.И3.М</w:t>
              </w:r>
            </w:p>
          </w:tc>
          <w:tc>
            <w:tcPr>
              <w:tcW w:w="4910" w:type="dxa"/>
              <w:vAlign w:val="center"/>
              <w:hideMark/>
            </w:tcPr>
            <w:p w:rsidR="00806DBE" w:rsidRDefault="00806DBE" w:rsidP="00806DBE">
              <w:pPr>
                <w:pStyle w:val="affff2"/>
                <w:keepNext/>
                <w:tabs>
                  <w:tab w:val="left" w:pos="1830"/>
                </w:tabs>
                <w:ind w:left="-675" w:right="113" w:firstLine="2665"/>
              </w:pPr>
              <w:r>
                <w:fldChar w:fldCharType="begin"/>
              </w:r>
              <w:r>
                <w:instrText>PAGE   \* MERGEFORMAT</w:instrText>
              </w:r>
              <w:r>
                <w:fldChar w:fldCharType="separate"/>
              </w:r>
              <w:r w:rsidR="00876DFF">
                <w:rPr>
                  <w:noProof/>
                </w:rPr>
                <w:t>66</w:t>
              </w:r>
              <w:r>
                <w:fldChar w:fldCharType="end"/>
              </w:r>
            </w:p>
          </w:tc>
        </w:tr>
      </w:tbl>
      <w:p w:rsidR="00AA45ED" w:rsidRPr="00806DBE" w:rsidRDefault="00806DBE" w:rsidP="00806DBE">
        <w:pPr>
          <w:pStyle w:val="affff2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A59A8"/>
    <w:multiLevelType w:val="multilevel"/>
    <w:tmpl w:val="DFC04E42"/>
    <w:styleLink w:val="a"/>
    <w:lvl w:ilvl="0">
      <w:start w:val="8"/>
      <w:numFmt w:val="decimal"/>
      <w:suff w:val="nothing"/>
      <w:lvlText w:val="%1"/>
      <w:lvlJc w:val="left"/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62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907"/>
        </w:tabs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247"/>
        </w:tabs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88"/>
        </w:tabs>
      </w:pPr>
      <w:rPr>
        <w:rFonts w:cs="Times New Roman" w:hint="default"/>
      </w:rPr>
    </w:lvl>
    <w:lvl w:ilvl="5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6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7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8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</w:abstractNum>
  <w:abstractNum w:abstractNumId="1" w15:restartNumberingAfterBreak="0">
    <w:nsid w:val="06191BF2"/>
    <w:multiLevelType w:val="hybridMultilevel"/>
    <w:tmpl w:val="E41ED7D8"/>
    <w:lvl w:ilvl="0" w:tplc="41B04760">
      <w:start w:val="1"/>
      <w:numFmt w:val="bullet"/>
      <w:pStyle w:val="-"/>
      <w:lvlText w:val="–"/>
      <w:lvlJc w:val="left"/>
      <w:pPr>
        <w:tabs>
          <w:tab w:val="num" w:pos="964"/>
        </w:tabs>
        <w:ind w:left="0" w:firstLine="62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2" w15:restartNumberingAfterBreak="0">
    <w:nsid w:val="0736631C"/>
    <w:multiLevelType w:val="hybridMultilevel"/>
    <w:tmpl w:val="9BA6DF8C"/>
    <w:lvl w:ilvl="0" w:tplc="04190011">
      <w:start w:val="1"/>
      <w:numFmt w:val="decimal"/>
      <w:pStyle w:val="1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8210A85"/>
    <w:multiLevelType w:val="multilevel"/>
    <w:tmpl w:val="037626F4"/>
    <w:styleLink w:val="a0"/>
    <w:lvl w:ilvl="0">
      <w:start w:val="1"/>
      <w:numFmt w:val="decimal"/>
      <w:lvlText w:val="%1"/>
      <w:lvlJc w:val="left"/>
      <w:pPr>
        <w:tabs>
          <w:tab w:val="num" w:pos="964"/>
        </w:tabs>
        <w:ind w:firstLine="709"/>
      </w:pPr>
      <w:rPr>
        <w:rFonts w:cs="Times New Roman" w:hint="default"/>
        <w:b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cs="Times New Roman" w:hint="default"/>
      </w:rPr>
    </w:lvl>
  </w:abstractNum>
  <w:abstractNum w:abstractNumId="4" w15:restartNumberingAfterBreak="0">
    <w:nsid w:val="09E702D8"/>
    <w:multiLevelType w:val="hybridMultilevel"/>
    <w:tmpl w:val="704C6F1A"/>
    <w:styleLink w:val="10"/>
    <w:lvl w:ilvl="0" w:tplc="0ECADE2A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A246020E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 w:tplc="FFFFFFFF">
      <w:start w:val="1"/>
      <w:numFmt w:val="bullet"/>
      <w:lvlText w:val=""/>
      <w:lvlJc w:val="left"/>
      <w:pPr>
        <w:tabs>
          <w:tab w:val="num" w:pos="2509"/>
        </w:tabs>
        <w:ind w:left="2509" w:hanging="180"/>
      </w:pPr>
      <w:rPr>
        <w:rFonts w:ascii="Symbol" w:hAnsi="Symbol" w:hint="default"/>
        <w:color w:val="auto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5" w15:restartNumberingAfterBreak="0">
    <w:nsid w:val="09F0645C"/>
    <w:multiLevelType w:val="multilevel"/>
    <w:tmpl w:val="7F04200A"/>
    <w:styleLink w:val="-0"/>
    <w:lvl w:ilvl="0">
      <w:start w:val="1"/>
      <w:numFmt w:val="russianLower"/>
      <w:lvlText w:val="%1)"/>
      <w:lvlJc w:val="left"/>
      <w:pPr>
        <w:tabs>
          <w:tab w:val="num" w:pos="1077"/>
        </w:tabs>
        <w:ind w:left="0" w:firstLine="709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786"/>
        </w:tabs>
        <w:ind w:left="709" w:firstLine="709"/>
      </w:pPr>
      <w:rPr>
        <w:rFonts w:hint="default"/>
      </w:rPr>
    </w:lvl>
    <w:lvl w:ilvl="2">
      <w:start w:val="1"/>
      <w:numFmt w:val="none"/>
      <w:lvlText w:val="–"/>
      <w:lvlJc w:val="left"/>
      <w:pPr>
        <w:tabs>
          <w:tab w:val="num" w:pos="2211"/>
        </w:tabs>
        <w:ind w:left="1418" w:firstLine="48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41"/>
        </w:tabs>
        <w:ind w:left="682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60"/>
        </w:tabs>
        <w:ind w:left="682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43"/>
        </w:tabs>
        <w:ind w:left="682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687"/>
        </w:tabs>
        <w:ind w:left="682" w:firstLine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31"/>
        </w:tabs>
        <w:ind w:left="28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75"/>
        </w:tabs>
        <w:ind w:left="2975" w:hanging="1584"/>
      </w:pPr>
      <w:rPr>
        <w:rFonts w:hint="default"/>
      </w:rPr>
    </w:lvl>
  </w:abstractNum>
  <w:abstractNum w:abstractNumId="6" w15:restartNumberingAfterBreak="0">
    <w:nsid w:val="0D7D2D05"/>
    <w:multiLevelType w:val="multilevel"/>
    <w:tmpl w:val="BECA0240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%1.%4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7" w15:restartNumberingAfterBreak="0">
    <w:nsid w:val="0E2136EB"/>
    <w:multiLevelType w:val="hybridMultilevel"/>
    <w:tmpl w:val="D6CCE752"/>
    <w:lvl w:ilvl="0" w:tplc="D2BADEAA">
      <w:start w:val="1"/>
      <w:numFmt w:val="decimal"/>
      <w:pStyle w:val="a1"/>
      <w:lvlText w:val="%1"/>
      <w:lvlJc w:val="left"/>
      <w:pPr>
        <w:ind w:left="14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8" w15:restartNumberingAfterBreak="0">
    <w:nsid w:val="10D27F65"/>
    <w:multiLevelType w:val="multilevel"/>
    <w:tmpl w:val="8C5872BE"/>
    <w:styleLink w:val="a2"/>
    <w:lvl w:ilvl="0">
      <w:start w:val="1"/>
      <w:numFmt w:val="decimal"/>
      <w:lvlText w:val="Таблица %1"/>
      <w:lvlJc w:val="left"/>
      <w:pPr>
        <w:tabs>
          <w:tab w:val="num" w:pos="1361"/>
        </w:tabs>
        <w:ind w:left="0" w:firstLine="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" w15:restartNumberingAfterBreak="0">
    <w:nsid w:val="11495CF7"/>
    <w:multiLevelType w:val="hybridMultilevel"/>
    <w:tmpl w:val="E5BCE1E8"/>
    <w:lvl w:ilvl="0" w:tplc="673CD52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0" w15:restartNumberingAfterBreak="0">
    <w:nsid w:val="116A39FD"/>
    <w:multiLevelType w:val="multilevel"/>
    <w:tmpl w:val="496E8A9C"/>
    <w:styleLink w:val="a3"/>
    <w:lvl w:ilvl="0">
      <w:start w:val="1"/>
      <w:numFmt w:val="russianUpper"/>
      <w:suff w:val="nothing"/>
      <w:lvlText w:val="%1"/>
      <w:lvlJc w:val="left"/>
      <w:pPr>
        <w:ind w:left="0" w:firstLine="709"/>
      </w:pPr>
      <w:rPr>
        <w:rFonts w:hint="default"/>
        <w:vanish/>
      </w:rPr>
    </w:lvl>
    <w:lvl w:ilvl="1">
      <w:start w:val="1"/>
      <w:numFmt w:val="decimal"/>
      <w:suff w:val="space"/>
      <w:lvlText w:val="Рисунок %1.%2"/>
      <w:lvlJc w:val="left"/>
      <w:pPr>
        <w:ind w:left="0" w:firstLine="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12A87952"/>
    <w:multiLevelType w:val="multilevel"/>
    <w:tmpl w:val="9A72AC0A"/>
    <w:styleLink w:val="a4"/>
    <w:lvl w:ilvl="0">
      <w:start w:val="1"/>
      <w:numFmt w:val="decimal"/>
      <w:suff w:val="space"/>
      <w:lvlText w:val="%1"/>
      <w:lvlJc w:val="left"/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suff w:val="space"/>
      <w:lvlText w:val="%1.%2.%3.%4.%5"/>
      <w:lvlJc w:val="left"/>
      <w:pPr>
        <w:ind w:firstLine="709"/>
      </w:pPr>
      <w:rPr>
        <w:rFonts w:cs="Times New Roman" w:hint="default"/>
      </w:rPr>
    </w:lvl>
    <w:lvl w:ilvl="5">
      <w:start w:val="1"/>
      <w:numFmt w:val="decimal"/>
      <w:suff w:val="space"/>
      <w:lvlText w:val="%1.%2.%3.%4.%5.%6"/>
      <w:lvlJc w:val="left"/>
      <w:pPr>
        <w:ind w:firstLine="709"/>
      </w:pPr>
      <w:rPr>
        <w:rFonts w:cs="Times New Roman" w:hint="default"/>
      </w:rPr>
    </w:lvl>
    <w:lvl w:ilvl="6">
      <w:start w:val="1"/>
      <w:numFmt w:val="decimal"/>
      <w:suff w:val="space"/>
      <w:lvlText w:val="%1.%2.%3.%4.%5.%6.%7"/>
      <w:lvlJc w:val="left"/>
      <w:pPr>
        <w:ind w:firstLine="709"/>
      </w:pPr>
      <w:rPr>
        <w:rFonts w:cs="Times New Roman" w:hint="default"/>
      </w:rPr>
    </w:lvl>
    <w:lvl w:ilvl="7">
      <w:start w:val="1"/>
      <w:numFmt w:val="decimal"/>
      <w:suff w:val="space"/>
      <w:lvlText w:val="%1.%2.%3.%4.%5.%6.%7.%8"/>
      <w:lvlJc w:val="left"/>
      <w:pPr>
        <w:ind w:firstLine="709"/>
      </w:pPr>
      <w:rPr>
        <w:rFonts w:cs="Times New Roman" w:hint="default"/>
      </w:rPr>
    </w:lvl>
    <w:lvl w:ilvl="8">
      <w:start w:val="1"/>
      <w:numFmt w:val="decimal"/>
      <w:suff w:val="space"/>
      <w:lvlText w:val="%1.%2.%3.%4.%5.%6.%7.%8.%9"/>
      <w:lvlJc w:val="left"/>
      <w:pPr>
        <w:ind w:firstLine="709"/>
      </w:pPr>
      <w:rPr>
        <w:rFonts w:cs="Times New Roman" w:hint="default"/>
        <w:b w:val="0"/>
        <w:i w:val="0"/>
      </w:rPr>
    </w:lvl>
  </w:abstractNum>
  <w:abstractNum w:abstractNumId="12" w15:restartNumberingAfterBreak="0">
    <w:nsid w:val="13BA77A7"/>
    <w:multiLevelType w:val="multilevel"/>
    <w:tmpl w:val="31841B36"/>
    <w:lvl w:ilvl="0">
      <w:start w:val="1"/>
      <w:numFmt w:val="decimal"/>
      <w:pStyle w:val="phlistordered1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3" w15:restartNumberingAfterBreak="0">
    <w:nsid w:val="14064D6B"/>
    <w:multiLevelType w:val="multilevel"/>
    <w:tmpl w:val="354C0684"/>
    <w:styleLink w:val="-1"/>
    <w:lvl w:ilvl="0">
      <w:start w:val="1"/>
      <w:numFmt w:val="bullet"/>
      <w:lvlText w:val="­"/>
      <w:lvlJc w:val="left"/>
      <w:pPr>
        <w:tabs>
          <w:tab w:val="num" w:pos="357"/>
        </w:tabs>
        <w:ind w:left="357" w:hanging="357"/>
      </w:pPr>
      <w:rPr>
        <w:rFonts w:ascii="Courier New" w:hAnsi="Courier New" w:hint="default"/>
      </w:rPr>
    </w:lvl>
    <w:lvl w:ilvl="1">
      <w:start w:val="1"/>
      <w:numFmt w:val="bullet"/>
      <w:lvlText w:val="•"/>
      <w:lvlJc w:val="left"/>
      <w:pPr>
        <w:tabs>
          <w:tab w:val="num" w:pos="709"/>
        </w:tabs>
        <w:ind w:left="709" w:hanging="352"/>
      </w:pPr>
      <w:rPr>
        <w:rFonts w:ascii="Calibri" w:hAnsi="Calibri" w:hint="default"/>
        <w:color w:val="auto"/>
      </w:rPr>
    </w:lvl>
    <w:lvl w:ilvl="2">
      <w:start w:val="1"/>
      <w:numFmt w:val="bullet"/>
      <w:lvlText w:val="▪"/>
      <w:lvlJc w:val="left"/>
      <w:pPr>
        <w:tabs>
          <w:tab w:val="num" w:pos="1066"/>
        </w:tabs>
        <w:ind w:left="1066" w:hanging="357"/>
      </w:pPr>
      <w:rPr>
        <w:rFonts w:ascii="Calibri" w:hAnsi="Calibri" w:hint="default"/>
        <w:color w:val="auto"/>
      </w:rPr>
    </w:lvl>
    <w:lvl w:ilvl="3">
      <w:start w:val="1"/>
      <w:numFmt w:val="bullet"/>
      <w:lvlText w:val="·"/>
      <w:lvlJc w:val="left"/>
      <w:pPr>
        <w:tabs>
          <w:tab w:val="num" w:pos="1418"/>
        </w:tabs>
        <w:ind w:left="1418" w:hanging="352"/>
      </w:pPr>
      <w:rPr>
        <w:rFonts w:ascii="Calibri" w:hAnsi="Calibri" w:hint="default"/>
        <w:color w:val="auto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14B63B03"/>
    <w:multiLevelType w:val="multilevel"/>
    <w:tmpl w:val="A2F06696"/>
    <w:styleLink w:val="-10"/>
    <w:lvl w:ilvl="0">
      <w:start w:val="1"/>
      <w:numFmt w:val="decimal"/>
      <w:lvlText w:val="%1"/>
      <w:lvlJc w:val="left"/>
      <w:pPr>
        <w:tabs>
          <w:tab w:val="num" w:pos="958"/>
        </w:tabs>
        <w:ind w:firstLine="709"/>
      </w:pPr>
      <w:rPr>
        <w:rFonts w:cs="Times New Roman" w:hint="default"/>
        <w:b/>
        <w:i w:val="0"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cs="Times New Roman" w:hint="default"/>
      </w:rPr>
    </w:lvl>
  </w:abstractNum>
  <w:abstractNum w:abstractNumId="15" w15:restartNumberingAfterBreak="0">
    <w:nsid w:val="181B0682"/>
    <w:multiLevelType w:val="multilevel"/>
    <w:tmpl w:val="7EC007A2"/>
    <w:styleLink w:val="-11"/>
    <w:lvl w:ilvl="0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­"/>
      <w:lvlJc w:val="left"/>
      <w:pPr>
        <w:tabs>
          <w:tab w:val="num" w:pos="992"/>
        </w:tabs>
        <w:ind w:left="0" w:firstLine="709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6" w15:restartNumberingAfterBreak="0">
    <w:nsid w:val="19952A7E"/>
    <w:multiLevelType w:val="hybridMultilevel"/>
    <w:tmpl w:val="419C7414"/>
    <w:lvl w:ilvl="0" w:tplc="8C622ED8">
      <w:start w:val="1"/>
      <w:numFmt w:val="russianLower"/>
      <w:pStyle w:val="phlistordered2"/>
      <w:lvlText w:val="%1)"/>
      <w:lvlJc w:val="left"/>
      <w:pPr>
        <w:tabs>
          <w:tab w:val="num" w:pos="1757"/>
        </w:tabs>
        <w:ind w:left="1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</w:lvl>
  </w:abstractNum>
  <w:abstractNum w:abstractNumId="17" w15:restartNumberingAfterBreak="0">
    <w:nsid w:val="1AA262F5"/>
    <w:multiLevelType w:val="hybridMultilevel"/>
    <w:tmpl w:val="3F44A4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F04B5"/>
    <w:multiLevelType w:val="multilevel"/>
    <w:tmpl w:val="F8AEE782"/>
    <w:styleLink w:val="a5"/>
    <w:lvl w:ilvl="0">
      <w:start w:val="1"/>
      <w:numFmt w:val="decimal"/>
      <w:suff w:val="space"/>
      <w:lvlText w:val="Таблица Б.%1"/>
      <w:lvlJc w:val="left"/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9" w15:restartNumberingAfterBreak="0">
    <w:nsid w:val="1CC74327"/>
    <w:multiLevelType w:val="multilevel"/>
    <w:tmpl w:val="724644F6"/>
    <w:styleLink w:val="-2"/>
    <w:lvl w:ilvl="0">
      <w:start w:val="1"/>
      <w:numFmt w:val="bullet"/>
      <w:lvlText w:val="–"/>
      <w:lvlJc w:val="left"/>
      <w:pPr>
        <w:tabs>
          <w:tab w:val="num" w:pos="992"/>
        </w:tabs>
        <w:ind w:left="0" w:firstLine="709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E1B21CA"/>
    <w:multiLevelType w:val="multilevel"/>
    <w:tmpl w:val="7A84B174"/>
    <w:styleLink w:val="a6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202431F6"/>
    <w:multiLevelType w:val="multilevel"/>
    <w:tmpl w:val="650AC8F8"/>
    <w:styleLink w:val="a7"/>
    <w:lvl w:ilvl="0">
      <w:start w:val="1"/>
      <w:numFmt w:val="decimal"/>
      <w:suff w:val="space"/>
      <w:lvlText w:val="Рисунок %1"/>
      <w:lvlJc w:val="left"/>
      <w:rPr>
        <w:rFonts w:cs="Times New Roman"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22" w15:restartNumberingAfterBreak="0">
    <w:nsid w:val="212958F5"/>
    <w:multiLevelType w:val="multilevel"/>
    <w:tmpl w:val="DD8868F8"/>
    <w:styleLink w:val="a8"/>
    <w:lvl w:ilvl="0">
      <w:start w:val="1"/>
      <w:numFmt w:val="russianUpper"/>
      <w:suff w:val="nothing"/>
      <w:lvlText w:val="Приложение %1"/>
      <w:lvlJc w:val="left"/>
      <w:rPr>
        <w:rFonts w:cs="Times New Roman" w:hint="default"/>
        <w:b/>
        <w:bCs w:val="0"/>
        <w:i w:val="0"/>
        <w:iCs/>
      </w:rPr>
    </w:lvl>
    <w:lvl w:ilvl="1">
      <w:start w:val="1"/>
      <w:numFmt w:val="decimal"/>
      <w:lvlText w:val="%1.%2"/>
      <w:lvlJc w:val="left"/>
      <w:pPr>
        <w:tabs>
          <w:tab w:val="num" w:pos="1276"/>
        </w:tabs>
        <w:ind w:firstLine="709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firstLine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01"/>
        </w:tabs>
        <w:ind w:firstLine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-8910"/>
        </w:tabs>
        <w:ind w:left="-8910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8766"/>
        </w:tabs>
        <w:ind w:left="-876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8622"/>
        </w:tabs>
        <w:ind w:left="-8622" w:hanging="1584"/>
      </w:pPr>
      <w:rPr>
        <w:rFonts w:cs="Times New Roman" w:hint="default"/>
      </w:rPr>
    </w:lvl>
  </w:abstractNum>
  <w:abstractNum w:abstractNumId="23" w15:restartNumberingAfterBreak="0">
    <w:nsid w:val="23010FD7"/>
    <w:multiLevelType w:val="hybridMultilevel"/>
    <w:tmpl w:val="DC3EE672"/>
    <w:lvl w:ilvl="0" w:tplc="67F0FF00">
      <w:start w:val="1"/>
      <w:numFmt w:val="bullet"/>
      <w:pStyle w:val="a9"/>
      <w:lvlText w:val="-"/>
      <w:lvlJc w:val="left"/>
      <w:pPr>
        <w:tabs>
          <w:tab w:val="num" w:pos="2751"/>
        </w:tabs>
        <w:ind w:left="1787" w:firstLine="624"/>
      </w:pPr>
      <w:rPr>
        <w:rFonts w:ascii="PF BeauSans Pro" w:hAnsi="PF BeauSans Pro" w:hint="default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24" w15:restartNumberingAfterBreak="0">
    <w:nsid w:val="25420778"/>
    <w:multiLevelType w:val="multilevel"/>
    <w:tmpl w:val="FBC444E8"/>
    <w:styleLink w:val="aa"/>
    <w:lvl w:ilvl="0">
      <w:start w:val="1"/>
      <w:numFmt w:val="decimal"/>
      <w:suff w:val="space"/>
      <w:lvlText w:val="Таблица А.%1"/>
      <w:lvlJc w:val="left"/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5" w15:restartNumberingAfterBreak="0">
    <w:nsid w:val="2E650251"/>
    <w:multiLevelType w:val="hybridMultilevel"/>
    <w:tmpl w:val="3E0A5D8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2F854665"/>
    <w:multiLevelType w:val="multilevel"/>
    <w:tmpl w:val="037626F4"/>
    <w:styleLink w:val="ab"/>
    <w:lvl w:ilvl="0">
      <w:start w:val="1"/>
      <w:numFmt w:val="decimal"/>
      <w:lvlText w:val="%1"/>
      <w:lvlJc w:val="left"/>
      <w:pPr>
        <w:tabs>
          <w:tab w:val="num" w:pos="964"/>
        </w:tabs>
        <w:ind w:left="0" w:firstLine="709"/>
      </w:pPr>
      <w:rPr>
        <w:rFonts w:hint="default"/>
        <w:b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hint="default"/>
      </w:rPr>
    </w:lvl>
  </w:abstractNum>
  <w:abstractNum w:abstractNumId="27" w15:restartNumberingAfterBreak="0">
    <w:nsid w:val="2FB874D2"/>
    <w:multiLevelType w:val="hybridMultilevel"/>
    <w:tmpl w:val="3DFE91AC"/>
    <w:lvl w:ilvl="0" w:tplc="13E6A60E">
      <w:start w:val="1"/>
      <w:numFmt w:val="bullet"/>
      <w:pStyle w:val="ac"/>
      <w:lvlText w:val="-"/>
      <w:lvlJc w:val="left"/>
      <w:pPr>
        <w:ind w:left="2061" w:hanging="360"/>
      </w:pPr>
      <w:rPr>
        <w:rFonts w:ascii="PF BeauSans Pro" w:hAnsi="PF BeauSans Pro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8" w15:restartNumberingAfterBreak="0">
    <w:nsid w:val="341542E3"/>
    <w:multiLevelType w:val="multilevel"/>
    <w:tmpl w:val="650AC8F8"/>
    <w:styleLink w:val="ad"/>
    <w:lvl w:ilvl="0">
      <w:start w:val="1"/>
      <w:numFmt w:val="decimal"/>
      <w:suff w:val="space"/>
      <w:lvlText w:val="Рисунок %1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38C64267"/>
    <w:multiLevelType w:val="hybridMultilevel"/>
    <w:tmpl w:val="298C55A2"/>
    <w:lvl w:ilvl="0" w:tplc="D3227496">
      <w:start w:val="1"/>
      <w:numFmt w:val="decimal"/>
      <w:pStyle w:val="TableRowNumber"/>
      <w:lvlText w:val="%1.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szCs w:val="2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3C9300B4"/>
    <w:multiLevelType w:val="hybridMultilevel"/>
    <w:tmpl w:val="2A26737C"/>
    <w:lvl w:ilvl="0" w:tplc="F170E590">
      <w:start w:val="1"/>
      <w:numFmt w:val="bullet"/>
      <w:pStyle w:val="2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1" w15:restartNumberingAfterBreak="0">
    <w:nsid w:val="3DE94F08"/>
    <w:multiLevelType w:val="multilevel"/>
    <w:tmpl w:val="04190023"/>
    <w:styleLink w:val="ae"/>
    <w:lvl w:ilvl="0">
      <w:start w:val="1"/>
      <w:numFmt w:val="upperRoman"/>
      <w:lvlText w:val="Статья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32" w15:restartNumberingAfterBreak="0">
    <w:nsid w:val="3E5F1119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33" w15:restartNumberingAfterBreak="0">
    <w:nsid w:val="40357183"/>
    <w:multiLevelType w:val="multilevel"/>
    <w:tmpl w:val="C2F4ADCA"/>
    <w:styleLink w:val="-12"/>
    <w:lvl w:ilvl="0">
      <w:start w:val="1"/>
      <w:numFmt w:val="decimal"/>
      <w:lvlText w:val="%1)"/>
      <w:lvlJc w:val="left"/>
      <w:pPr>
        <w:tabs>
          <w:tab w:val="num" w:pos="1134"/>
        </w:tabs>
        <w:ind w:firstLine="709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34" w15:restartNumberingAfterBreak="0">
    <w:nsid w:val="486E5F8F"/>
    <w:multiLevelType w:val="multilevel"/>
    <w:tmpl w:val="DF0EC648"/>
    <w:styleLink w:val="af"/>
    <w:lvl w:ilvl="0">
      <w:start w:val="1"/>
      <w:numFmt w:val="decimal"/>
      <w:lvlText w:val="%1"/>
      <w:lvlJc w:val="right"/>
      <w:pPr>
        <w:tabs>
          <w:tab w:val="num" w:pos="425"/>
        </w:tabs>
        <w:ind w:left="0" w:firstLine="28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7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 w15:restartNumberingAfterBreak="0">
    <w:nsid w:val="4BFB32A9"/>
    <w:multiLevelType w:val="multilevel"/>
    <w:tmpl w:val="10B09B16"/>
    <w:styleLink w:val="phadditiontitle"/>
    <w:lvl w:ilvl="0">
      <w:start w:val="1"/>
      <w:numFmt w:val="upperLetter"/>
      <w:pStyle w:val="phadditiontitle1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36" w15:restartNumberingAfterBreak="0">
    <w:nsid w:val="4EBE1B16"/>
    <w:multiLevelType w:val="multilevel"/>
    <w:tmpl w:val="F564AD88"/>
    <w:styleLink w:val="af0"/>
    <w:lvl w:ilvl="0">
      <w:start w:val="1"/>
      <w:numFmt w:val="decimal"/>
      <w:suff w:val="space"/>
      <w:lvlText w:val="Таблица В.%1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7" w15:restartNumberingAfterBreak="0">
    <w:nsid w:val="51FE4D24"/>
    <w:multiLevelType w:val="multilevel"/>
    <w:tmpl w:val="EF7612E0"/>
    <w:styleLink w:val="-3"/>
    <w:lvl w:ilvl="0">
      <w:start w:val="1"/>
      <w:numFmt w:val="bullet"/>
      <w:lvlText w:val="–"/>
      <w:lvlJc w:val="left"/>
      <w:pPr>
        <w:tabs>
          <w:tab w:val="num" w:pos="992"/>
        </w:tabs>
        <w:ind w:firstLine="709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28C0916"/>
    <w:multiLevelType w:val="multilevel"/>
    <w:tmpl w:val="8F7ADF7C"/>
    <w:styleLink w:val="af1"/>
    <w:lvl w:ilvl="0">
      <w:start w:val="1"/>
      <w:numFmt w:val="russianUpper"/>
      <w:suff w:val="nothing"/>
      <w:lvlText w:val="Приложение %1"/>
      <w:lvlJc w:val="left"/>
      <w:pPr>
        <w:ind w:left="0" w:firstLine="0"/>
      </w:pPr>
      <w:rPr>
        <w:rFonts w:hint="default"/>
        <w:b/>
        <w:bCs w:val="0"/>
        <w:i w:val="0"/>
        <w:iCs/>
      </w:rPr>
    </w:lvl>
    <w:lvl w:ilvl="1">
      <w:start w:val="1"/>
      <w:numFmt w:val="decimal"/>
      <w:lvlText w:val="%1.%2"/>
      <w:lvlJc w:val="left"/>
      <w:pPr>
        <w:tabs>
          <w:tab w:val="num" w:pos="1276"/>
        </w:tabs>
        <w:ind w:left="0" w:firstLine="709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01"/>
        </w:tabs>
        <w:ind w:left="0" w:firstLine="709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8910"/>
        </w:tabs>
        <w:ind w:left="-891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8766"/>
        </w:tabs>
        <w:ind w:left="-87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8622"/>
        </w:tabs>
        <w:ind w:left="-8622" w:hanging="1584"/>
      </w:pPr>
      <w:rPr>
        <w:rFonts w:hint="default"/>
      </w:rPr>
    </w:lvl>
  </w:abstractNum>
  <w:abstractNum w:abstractNumId="39" w15:restartNumberingAfterBreak="0">
    <w:nsid w:val="53F405B4"/>
    <w:multiLevelType w:val="multilevel"/>
    <w:tmpl w:val="61429E98"/>
    <w:lvl w:ilvl="0">
      <w:start w:val="1"/>
      <w:numFmt w:val="decimal"/>
      <w:pStyle w:val="af2"/>
      <w:lvlText w:val="%1"/>
      <w:lvlJc w:val="left"/>
      <w:pPr>
        <w:ind w:left="720" w:hanging="720"/>
      </w:pPr>
      <w:rPr>
        <w:rFonts w:hint="default"/>
        <w:b w:val="0"/>
        <w:sz w:val="24"/>
      </w:rPr>
    </w:lvl>
    <w:lvl w:ilvl="1">
      <w:start w:val="1"/>
      <w:numFmt w:val="lowerLetter"/>
      <w:lvlText w:val="%2."/>
      <w:lvlJc w:val="left"/>
      <w:pPr>
        <w:ind w:left="1797" w:hanging="72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74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951" w:hanging="72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028" w:hanging="72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105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82" w:hanging="72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259" w:hanging="72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9336" w:hanging="720"/>
      </w:pPr>
      <w:rPr>
        <w:rFonts w:hint="default"/>
      </w:rPr>
    </w:lvl>
  </w:abstractNum>
  <w:abstractNum w:abstractNumId="40" w15:restartNumberingAfterBreak="0">
    <w:nsid w:val="54AB613B"/>
    <w:multiLevelType w:val="singleLevel"/>
    <w:tmpl w:val="016CD94C"/>
    <w:lvl w:ilvl="0">
      <w:start w:val="1"/>
      <w:numFmt w:val="bullet"/>
      <w:pStyle w:val="--"/>
      <w:lvlText w:val=""/>
      <w:lvlJc w:val="left"/>
      <w:pPr>
        <w:tabs>
          <w:tab w:val="num" w:pos="1134"/>
        </w:tabs>
        <w:ind w:left="1418" w:hanging="284"/>
      </w:pPr>
      <w:rPr>
        <w:rFonts w:ascii="Symbol" w:hAnsi="Symbol" w:cs="Times New Roman" w:hint="default"/>
      </w:rPr>
    </w:lvl>
  </w:abstractNum>
  <w:abstractNum w:abstractNumId="41" w15:restartNumberingAfterBreak="0">
    <w:nsid w:val="596832F1"/>
    <w:multiLevelType w:val="multilevel"/>
    <w:tmpl w:val="8C5872BE"/>
    <w:styleLink w:val="af3"/>
    <w:lvl w:ilvl="0">
      <w:start w:val="1"/>
      <w:numFmt w:val="decimal"/>
      <w:lvlText w:val="Таблица %1"/>
      <w:lvlJc w:val="left"/>
      <w:pPr>
        <w:tabs>
          <w:tab w:val="num" w:pos="1361"/>
        </w:tabs>
      </w:pPr>
      <w:rPr>
        <w:rFonts w:cs="Times New Roman"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2" w15:restartNumberingAfterBreak="0">
    <w:nsid w:val="5CA3222F"/>
    <w:multiLevelType w:val="hybridMultilevel"/>
    <w:tmpl w:val="19A2D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54B3E3F"/>
    <w:multiLevelType w:val="singleLevel"/>
    <w:tmpl w:val="375C2C98"/>
    <w:lvl w:ilvl="0">
      <w:start w:val="1"/>
      <w:numFmt w:val="decimal"/>
      <w:pStyle w:val="11"/>
      <w:lvlText w:val="%1"/>
      <w:lvlJc w:val="left"/>
      <w:pPr>
        <w:tabs>
          <w:tab w:val="num" w:pos="814"/>
        </w:tabs>
        <w:ind w:left="0" w:firstLine="454"/>
      </w:pPr>
    </w:lvl>
  </w:abstractNum>
  <w:abstractNum w:abstractNumId="45" w15:restartNumberingAfterBreak="0">
    <w:nsid w:val="6CEB49B0"/>
    <w:multiLevelType w:val="hybridMultilevel"/>
    <w:tmpl w:val="499658FE"/>
    <w:lvl w:ilvl="0" w:tplc="AB126836">
      <w:start w:val="1"/>
      <w:numFmt w:val="decimal"/>
      <w:pStyle w:val="12"/>
      <w:lvlText w:val="%1)"/>
      <w:lvlJc w:val="left"/>
      <w:pPr>
        <w:ind w:left="814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EDF3A5D"/>
    <w:multiLevelType w:val="multilevel"/>
    <w:tmpl w:val="CCD6E212"/>
    <w:styleLink w:val="af4"/>
    <w:lvl w:ilvl="0">
      <w:start w:val="1"/>
      <w:numFmt w:val="russianUpper"/>
      <w:suff w:val="nothing"/>
      <w:lvlText w:val="%1"/>
      <w:lvlJc w:val="left"/>
      <w:pPr>
        <w:ind w:left="0" w:firstLine="709"/>
      </w:pPr>
      <w:rPr>
        <w:rFonts w:hint="default"/>
        <w:vanish/>
      </w:rPr>
    </w:lvl>
    <w:lvl w:ilvl="1">
      <w:start w:val="1"/>
      <w:numFmt w:val="decimal"/>
      <w:suff w:val="space"/>
      <w:lvlText w:val="Таблица %1.%2"/>
      <w:lvlJc w:val="left"/>
      <w:pPr>
        <w:ind w:left="0" w:firstLine="0"/>
      </w:pPr>
      <w:rPr>
        <w:rFonts w:hint="default"/>
        <w:b/>
        <w:i w:val="0"/>
        <w:vanish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7" w15:restartNumberingAfterBreak="0">
    <w:nsid w:val="71866BC5"/>
    <w:multiLevelType w:val="multilevel"/>
    <w:tmpl w:val="F350D600"/>
    <w:styleLink w:val="af5"/>
    <w:lvl w:ilvl="0">
      <w:start w:val="1"/>
      <w:numFmt w:val="decimal"/>
      <w:suff w:val="space"/>
      <w:lvlText w:val="Глава %1"/>
      <w:lvlJc w:val="left"/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firstLine="709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304"/>
        </w:tabs>
        <w:ind w:firstLine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474"/>
        </w:tabs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644"/>
        </w:tabs>
        <w:ind w:firstLine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14"/>
        </w:tabs>
        <w:ind w:firstLine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985"/>
        </w:tabs>
        <w:ind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83"/>
        </w:tabs>
        <w:ind w:firstLine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81"/>
        </w:tabs>
        <w:ind w:firstLine="709"/>
      </w:pPr>
      <w:rPr>
        <w:rFonts w:cs="Times New Roman" w:hint="default"/>
      </w:rPr>
    </w:lvl>
  </w:abstractNum>
  <w:abstractNum w:abstractNumId="48" w15:restartNumberingAfterBreak="0">
    <w:nsid w:val="73012FC2"/>
    <w:multiLevelType w:val="multilevel"/>
    <w:tmpl w:val="CF94FCC2"/>
    <w:lvl w:ilvl="0">
      <w:start w:val="1"/>
      <w:numFmt w:val="decimal"/>
      <w:pStyle w:val="13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9" w15:restartNumberingAfterBreak="0">
    <w:nsid w:val="75161AFA"/>
    <w:multiLevelType w:val="hybridMultilevel"/>
    <w:tmpl w:val="B62418C0"/>
    <w:lvl w:ilvl="0" w:tplc="F55ECC92">
      <w:start w:val="1"/>
      <w:numFmt w:val="bullet"/>
      <w:pStyle w:val="phlistitemized1"/>
      <w:lvlText w:val=""/>
      <w:lvlJc w:val="left"/>
      <w:pPr>
        <w:tabs>
          <w:tab w:val="num" w:pos="1077"/>
        </w:tabs>
        <w:ind w:left="107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51E4B5F"/>
    <w:multiLevelType w:val="multilevel"/>
    <w:tmpl w:val="13921BE0"/>
    <w:styleLink w:val="-4"/>
    <w:lvl w:ilvl="0">
      <w:start w:val="1"/>
      <w:numFmt w:val="russianLower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left="709" w:firstLine="709"/>
      </w:pPr>
      <w:rPr>
        <w:rFonts w:cs="Times New Roman" w:hint="default"/>
      </w:rPr>
    </w:lvl>
    <w:lvl w:ilvl="2">
      <w:start w:val="1"/>
      <w:numFmt w:val="none"/>
      <w:lvlText w:val="–"/>
      <w:lvlJc w:val="left"/>
      <w:pPr>
        <w:tabs>
          <w:tab w:val="num" w:pos="2211"/>
        </w:tabs>
        <w:ind w:left="1418" w:firstLine="48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41"/>
        </w:tabs>
        <w:ind w:left="682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60"/>
        </w:tabs>
        <w:ind w:left="682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43"/>
        </w:tabs>
        <w:ind w:left="682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687"/>
        </w:tabs>
        <w:ind w:left="682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31"/>
        </w:tabs>
        <w:ind w:left="283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75"/>
        </w:tabs>
        <w:ind w:left="2975" w:hanging="1584"/>
      </w:pPr>
      <w:rPr>
        <w:rFonts w:cs="Times New Roman" w:hint="default"/>
      </w:rPr>
    </w:lvl>
  </w:abstractNum>
  <w:abstractNum w:abstractNumId="51" w15:restartNumberingAfterBreak="0">
    <w:nsid w:val="77320906"/>
    <w:multiLevelType w:val="multilevel"/>
    <w:tmpl w:val="D20CBB50"/>
    <w:lvl w:ilvl="0">
      <w:start w:val="1"/>
      <w:numFmt w:val="decimal"/>
      <w:pStyle w:val="af6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7CB328E5"/>
    <w:multiLevelType w:val="hybridMultilevel"/>
    <w:tmpl w:val="62E44FC8"/>
    <w:lvl w:ilvl="0" w:tplc="2FB69E7E">
      <w:start w:val="1"/>
      <w:numFmt w:val="bullet"/>
      <w:pStyle w:val="21"/>
      <w:lvlText w:val="-"/>
      <w:lvlJc w:val="left"/>
      <w:pPr>
        <w:ind w:left="2064" w:hanging="360"/>
      </w:pPr>
      <w:rPr>
        <w:rFonts w:ascii="PF BeauSans Pro" w:hAnsi="PF BeauSans Pro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7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0"/>
  </w:num>
  <w:num w:numId="3">
    <w:abstractNumId w:val="44"/>
  </w:num>
  <w:num w:numId="4">
    <w:abstractNumId w:val="45"/>
  </w:num>
  <w:num w:numId="5">
    <w:abstractNumId w:val="12"/>
  </w:num>
  <w:num w:numId="6">
    <w:abstractNumId w:val="35"/>
  </w:num>
  <w:num w:numId="7">
    <w:abstractNumId w:val="49"/>
  </w:num>
  <w:num w:numId="8">
    <w:abstractNumId w:val="23"/>
  </w:num>
  <w:num w:numId="9">
    <w:abstractNumId w:val="27"/>
  </w:num>
  <w:num w:numId="10">
    <w:abstractNumId w:val="51"/>
  </w:num>
  <w:num w:numId="11">
    <w:abstractNumId w:val="11"/>
  </w:num>
  <w:num w:numId="12">
    <w:abstractNumId w:val="19"/>
  </w:num>
  <w:num w:numId="13">
    <w:abstractNumId w:val="15"/>
  </w:num>
  <w:num w:numId="14">
    <w:abstractNumId w:val="5"/>
  </w:num>
  <w:num w:numId="15">
    <w:abstractNumId w:val="26"/>
  </w:num>
  <w:num w:numId="16">
    <w:abstractNumId w:val="28"/>
  </w:num>
  <w:num w:numId="17">
    <w:abstractNumId w:val="8"/>
  </w:num>
  <w:num w:numId="18">
    <w:abstractNumId w:val="38"/>
  </w:num>
  <w:num w:numId="19">
    <w:abstractNumId w:val="20"/>
  </w:num>
  <w:num w:numId="20">
    <w:abstractNumId w:val="13"/>
  </w:num>
  <w:num w:numId="21">
    <w:abstractNumId w:val="34"/>
  </w:num>
  <w:num w:numId="22">
    <w:abstractNumId w:val="46"/>
  </w:num>
  <w:num w:numId="23">
    <w:abstractNumId w:val="10"/>
  </w:num>
  <w:num w:numId="24">
    <w:abstractNumId w:val="6"/>
  </w:num>
  <w:num w:numId="25">
    <w:abstractNumId w:val="31"/>
  </w:num>
  <w:num w:numId="26">
    <w:abstractNumId w:val="32"/>
  </w:num>
  <w:num w:numId="27">
    <w:abstractNumId w:val="4"/>
  </w:num>
  <w:num w:numId="28">
    <w:abstractNumId w:val="37"/>
  </w:num>
  <w:num w:numId="29">
    <w:abstractNumId w:val="14"/>
  </w:num>
  <w:num w:numId="30">
    <w:abstractNumId w:val="47"/>
  </w:num>
  <w:num w:numId="31">
    <w:abstractNumId w:val="33"/>
  </w:num>
  <w:num w:numId="32">
    <w:abstractNumId w:val="50"/>
  </w:num>
  <w:num w:numId="33">
    <w:abstractNumId w:val="3"/>
  </w:num>
  <w:num w:numId="34">
    <w:abstractNumId w:val="21"/>
  </w:num>
  <w:num w:numId="35">
    <w:abstractNumId w:val="41"/>
  </w:num>
  <w:num w:numId="36">
    <w:abstractNumId w:val="0"/>
  </w:num>
  <w:num w:numId="37">
    <w:abstractNumId w:val="24"/>
  </w:num>
  <w:num w:numId="38">
    <w:abstractNumId w:val="36"/>
  </w:num>
  <w:num w:numId="39">
    <w:abstractNumId w:val="18"/>
  </w:num>
  <w:num w:numId="40">
    <w:abstractNumId w:val="22"/>
  </w:num>
  <w:num w:numId="41">
    <w:abstractNumId w:val="29"/>
  </w:num>
  <w:num w:numId="42">
    <w:abstractNumId w:val="30"/>
  </w:num>
  <w:num w:numId="43">
    <w:abstractNumId w:val="2"/>
  </w:num>
  <w:num w:numId="44">
    <w:abstractNumId w:val="39"/>
  </w:num>
  <w:num w:numId="45">
    <w:abstractNumId w:val="7"/>
    <w:lvlOverride w:ilvl="0">
      <w:startOverride w:val="1"/>
    </w:lvlOverride>
  </w:num>
  <w:num w:numId="46">
    <w:abstractNumId w:val="52"/>
  </w:num>
  <w:num w:numId="47">
    <w:abstractNumId w:val="43"/>
  </w:num>
  <w:num w:numId="48">
    <w:abstractNumId w:val="9"/>
  </w:num>
  <w:num w:numId="49">
    <w:abstractNumId w:val="16"/>
  </w:num>
  <w:num w:numId="50">
    <w:abstractNumId w:val="48"/>
  </w:num>
  <w:num w:numId="51">
    <w:abstractNumId w:val="25"/>
  </w:num>
  <w:num w:numId="52">
    <w:abstractNumId w:val="17"/>
  </w:num>
  <w:num w:numId="53">
    <w:abstractNumId w:val="42"/>
  </w:num>
  <w:num w:numId="54">
    <w:abstractNumId w:val="48"/>
  </w:num>
  <w:num w:numId="55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GrammaticalErrors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0"/>
  <w:activeWritingStyle w:appName="MSWord" w:lang="ru-RU" w:vendorID="64" w:dllVersion="131078" w:nlCheck="1" w:checkStyle="0"/>
  <w:proofState w:spelling="clean"/>
  <w:attachedTemplate r:id="rId1"/>
  <w:stylePaneFormatFilter w:val="5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0"/>
  <w:stylePaneSortMethod w:val="0004"/>
  <w:documentProtection w:formatting="1" w:enforcement="0"/>
  <w:defaultTabStop w:val="708"/>
  <w:defaultTableStyle w:val="afff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01DB"/>
    <w:rsid w:val="00001219"/>
    <w:rsid w:val="0000127E"/>
    <w:rsid w:val="000023E1"/>
    <w:rsid w:val="000024CB"/>
    <w:rsid w:val="0000682F"/>
    <w:rsid w:val="00006AF2"/>
    <w:rsid w:val="00007952"/>
    <w:rsid w:val="00007E50"/>
    <w:rsid w:val="000137A9"/>
    <w:rsid w:val="00015EC7"/>
    <w:rsid w:val="00016291"/>
    <w:rsid w:val="00020CE3"/>
    <w:rsid w:val="00020FB4"/>
    <w:rsid w:val="00022C4C"/>
    <w:rsid w:val="00024B15"/>
    <w:rsid w:val="00025B38"/>
    <w:rsid w:val="00027273"/>
    <w:rsid w:val="0003120D"/>
    <w:rsid w:val="000350A8"/>
    <w:rsid w:val="00040428"/>
    <w:rsid w:val="00041EFB"/>
    <w:rsid w:val="000422E7"/>
    <w:rsid w:val="000431A4"/>
    <w:rsid w:val="00043945"/>
    <w:rsid w:val="00045DDE"/>
    <w:rsid w:val="0004613D"/>
    <w:rsid w:val="000501B7"/>
    <w:rsid w:val="000505FB"/>
    <w:rsid w:val="000544FF"/>
    <w:rsid w:val="00055E85"/>
    <w:rsid w:val="00056E2D"/>
    <w:rsid w:val="000630BF"/>
    <w:rsid w:val="00063863"/>
    <w:rsid w:val="00063FAB"/>
    <w:rsid w:val="000663E7"/>
    <w:rsid w:val="00067807"/>
    <w:rsid w:val="000703E8"/>
    <w:rsid w:val="00072EA5"/>
    <w:rsid w:val="0007681D"/>
    <w:rsid w:val="0007683C"/>
    <w:rsid w:val="0007699D"/>
    <w:rsid w:val="00081296"/>
    <w:rsid w:val="000812CB"/>
    <w:rsid w:val="00081542"/>
    <w:rsid w:val="0008522B"/>
    <w:rsid w:val="00085494"/>
    <w:rsid w:val="00085D79"/>
    <w:rsid w:val="00086FA5"/>
    <w:rsid w:val="0008746C"/>
    <w:rsid w:val="000874F5"/>
    <w:rsid w:val="000876AF"/>
    <w:rsid w:val="00090E94"/>
    <w:rsid w:val="00092991"/>
    <w:rsid w:val="00093180"/>
    <w:rsid w:val="000932E7"/>
    <w:rsid w:val="00095E37"/>
    <w:rsid w:val="000A09BC"/>
    <w:rsid w:val="000A2938"/>
    <w:rsid w:val="000A399D"/>
    <w:rsid w:val="000A44DA"/>
    <w:rsid w:val="000A5D1E"/>
    <w:rsid w:val="000A7791"/>
    <w:rsid w:val="000A7DD2"/>
    <w:rsid w:val="000B10E7"/>
    <w:rsid w:val="000B29B4"/>
    <w:rsid w:val="000B2D03"/>
    <w:rsid w:val="000B3FC0"/>
    <w:rsid w:val="000B5424"/>
    <w:rsid w:val="000B5BE4"/>
    <w:rsid w:val="000C0832"/>
    <w:rsid w:val="000C22B8"/>
    <w:rsid w:val="000C2412"/>
    <w:rsid w:val="000C3044"/>
    <w:rsid w:val="000C325D"/>
    <w:rsid w:val="000C5ABB"/>
    <w:rsid w:val="000D0798"/>
    <w:rsid w:val="000D0849"/>
    <w:rsid w:val="000D1245"/>
    <w:rsid w:val="000D1966"/>
    <w:rsid w:val="000D3417"/>
    <w:rsid w:val="000D3B07"/>
    <w:rsid w:val="000D5FDC"/>
    <w:rsid w:val="000D6392"/>
    <w:rsid w:val="000D6A29"/>
    <w:rsid w:val="000D7BF0"/>
    <w:rsid w:val="000E12DB"/>
    <w:rsid w:val="000E2DA1"/>
    <w:rsid w:val="000E3A9A"/>
    <w:rsid w:val="000E4DF0"/>
    <w:rsid w:val="000E55C9"/>
    <w:rsid w:val="000E6005"/>
    <w:rsid w:val="000E687F"/>
    <w:rsid w:val="000F0EE5"/>
    <w:rsid w:val="000F2102"/>
    <w:rsid w:val="000F2DAD"/>
    <w:rsid w:val="000F4A2B"/>
    <w:rsid w:val="001010A0"/>
    <w:rsid w:val="00101465"/>
    <w:rsid w:val="00102560"/>
    <w:rsid w:val="0010395A"/>
    <w:rsid w:val="001052E5"/>
    <w:rsid w:val="00110A3D"/>
    <w:rsid w:val="00112957"/>
    <w:rsid w:val="001131EA"/>
    <w:rsid w:val="001148F5"/>
    <w:rsid w:val="0011515C"/>
    <w:rsid w:val="00115A51"/>
    <w:rsid w:val="001160AC"/>
    <w:rsid w:val="00116DAF"/>
    <w:rsid w:val="0012174D"/>
    <w:rsid w:val="00122467"/>
    <w:rsid w:val="00124FC3"/>
    <w:rsid w:val="00125A5B"/>
    <w:rsid w:val="00125D9B"/>
    <w:rsid w:val="0013156D"/>
    <w:rsid w:val="00133911"/>
    <w:rsid w:val="00134BDB"/>
    <w:rsid w:val="00134E53"/>
    <w:rsid w:val="00141407"/>
    <w:rsid w:val="0014316F"/>
    <w:rsid w:val="00144295"/>
    <w:rsid w:val="00146DB8"/>
    <w:rsid w:val="00147646"/>
    <w:rsid w:val="00147879"/>
    <w:rsid w:val="001478FE"/>
    <w:rsid w:val="00147DE8"/>
    <w:rsid w:val="00150194"/>
    <w:rsid w:val="00150C85"/>
    <w:rsid w:val="00150E67"/>
    <w:rsid w:val="00157751"/>
    <w:rsid w:val="00157779"/>
    <w:rsid w:val="001609EC"/>
    <w:rsid w:val="00160C19"/>
    <w:rsid w:val="0016203E"/>
    <w:rsid w:val="0016245D"/>
    <w:rsid w:val="00162614"/>
    <w:rsid w:val="0016305E"/>
    <w:rsid w:val="00163EAC"/>
    <w:rsid w:val="00164FBF"/>
    <w:rsid w:val="00166C3E"/>
    <w:rsid w:val="00166F0F"/>
    <w:rsid w:val="0017017D"/>
    <w:rsid w:val="00173291"/>
    <w:rsid w:val="00174521"/>
    <w:rsid w:val="00175878"/>
    <w:rsid w:val="0017661F"/>
    <w:rsid w:val="00176E09"/>
    <w:rsid w:val="00177FAC"/>
    <w:rsid w:val="00180650"/>
    <w:rsid w:val="0018069D"/>
    <w:rsid w:val="0018256F"/>
    <w:rsid w:val="001827A4"/>
    <w:rsid w:val="00182CD1"/>
    <w:rsid w:val="00184533"/>
    <w:rsid w:val="00184979"/>
    <w:rsid w:val="00184B99"/>
    <w:rsid w:val="00184BF8"/>
    <w:rsid w:val="00184EB0"/>
    <w:rsid w:val="0018510F"/>
    <w:rsid w:val="00186F5F"/>
    <w:rsid w:val="00187E76"/>
    <w:rsid w:val="001903BA"/>
    <w:rsid w:val="001954D7"/>
    <w:rsid w:val="00196003"/>
    <w:rsid w:val="001970BB"/>
    <w:rsid w:val="001A1833"/>
    <w:rsid w:val="001A1CA6"/>
    <w:rsid w:val="001A36F3"/>
    <w:rsid w:val="001A49B1"/>
    <w:rsid w:val="001A5529"/>
    <w:rsid w:val="001A66C2"/>
    <w:rsid w:val="001B121C"/>
    <w:rsid w:val="001B2442"/>
    <w:rsid w:val="001B34E3"/>
    <w:rsid w:val="001B39E9"/>
    <w:rsid w:val="001B58D0"/>
    <w:rsid w:val="001B5955"/>
    <w:rsid w:val="001B5A0F"/>
    <w:rsid w:val="001B6AC8"/>
    <w:rsid w:val="001B6E7A"/>
    <w:rsid w:val="001C05A9"/>
    <w:rsid w:val="001C08AB"/>
    <w:rsid w:val="001C158C"/>
    <w:rsid w:val="001C43C6"/>
    <w:rsid w:val="001C497B"/>
    <w:rsid w:val="001C621E"/>
    <w:rsid w:val="001C74B8"/>
    <w:rsid w:val="001D1231"/>
    <w:rsid w:val="001D346F"/>
    <w:rsid w:val="001D3C0E"/>
    <w:rsid w:val="001D3CFD"/>
    <w:rsid w:val="001D4337"/>
    <w:rsid w:val="001D47D1"/>
    <w:rsid w:val="001D5D97"/>
    <w:rsid w:val="001D61E6"/>
    <w:rsid w:val="001E152A"/>
    <w:rsid w:val="001E175C"/>
    <w:rsid w:val="001E1E29"/>
    <w:rsid w:val="001E22A2"/>
    <w:rsid w:val="001E2E8A"/>
    <w:rsid w:val="001E51EA"/>
    <w:rsid w:val="001E59BA"/>
    <w:rsid w:val="001E6911"/>
    <w:rsid w:val="001E6A34"/>
    <w:rsid w:val="001F03EC"/>
    <w:rsid w:val="001F0F67"/>
    <w:rsid w:val="001F18DD"/>
    <w:rsid w:val="001F271E"/>
    <w:rsid w:val="001F3333"/>
    <w:rsid w:val="001F392F"/>
    <w:rsid w:val="001F7150"/>
    <w:rsid w:val="00201AA9"/>
    <w:rsid w:val="00201DD7"/>
    <w:rsid w:val="00201E8B"/>
    <w:rsid w:val="002021FC"/>
    <w:rsid w:val="00202211"/>
    <w:rsid w:val="002025F0"/>
    <w:rsid w:val="002052C6"/>
    <w:rsid w:val="002144BD"/>
    <w:rsid w:val="00215C86"/>
    <w:rsid w:val="002165A4"/>
    <w:rsid w:val="00221965"/>
    <w:rsid w:val="00221BD9"/>
    <w:rsid w:val="0022323E"/>
    <w:rsid w:val="002233D0"/>
    <w:rsid w:val="002238FD"/>
    <w:rsid w:val="00223E0D"/>
    <w:rsid w:val="002247FE"/>
    <w:rsid w:val="0022514A"/>
    <w:rsid w:val="00226BA5"/>
    <w:rsid w:val="00227388"/>
    <w:rsid w:val="00230278"/>
    <w:rsid w:val="00231ABC"/>
    <w:rsid w:val="00231D03"/>
    <w:rsid w:val="00232179"/>
    <w:rsid w:val="002359DC"/>
    <w:rsid w:val="002368A4"/>
    <w:rsid w:val="00237549"/>
    <w:rsid w:val="002421AC"/>
    <w:rsid w:val="00243EA5"/>
    <w:rsid w:val="002468A3"/>
    <w:rsid w:val="00250036"/>
    <w:rsid w:val="002501DB"/>
    <w:rsid w:val="00253344"/>
    <w:rsid w:val="0025503F"/>
    <w:rsid w:val="002554FE"/>
    <w:rsid w:val="00255950"/>
    <w:rsid w:val="00255AF3"/>
    <w:rsid w:val="0025716C"/>
    <w:rsid w:val="002621CE"/>
    <w:rsid w:val="00266BE4"/>
    <w:rsid w:val="00267529"/>
    <w:rsid w:val="002704E9"/>
    <w:rsid w:val="00273B31"/>
    <w:rsid w:val="00276353"/>
    <w:rsid w:val="002767CA"/>
    <w:rsid w:val="00277E42"/>
    <w:rsid w:val="0028465F"/>
    <w:rsid w:val="00286864"/>
    <w:rsid w:val="00286B3D"/>
    <w:rsid w:val="00290341"/>
    <w:rsid w:val="002927C2"/>
    <w:rsid w:val="002942B2"/>
    <w:rsid w:val="0029469F"/>
    <w:rsid w:val="0029521F"/>
    <w:rsid w:val="002A2818"/>
    <w:rsid w:val="002A2E8A"/>
    <w:rsid w:val="002A3B1A"/>
    <w:rsid w:val="002A528E"/>
    <w:rsid w:val="002A61CA"/>
    <w:rsid w:val="002B0F7F"/>
    <w:rsid w:val="002B2AAF"/>
    <w:rsid w:val="002B3D27"/>
    <w:rsid w:val="002B644B"/>
    <w:rsid w:val="002B67F5"/>
    <w:rsid w:val="002B76BE"/>
    <w:rsid w:val="002C034C"/>
    <w:rsid w:val="002C057E"/>
    <w:rsid w:val="002C23B8"/>
    <w:rsid w:val="002C2625"/>
    <w:rsid w:val="002C2736"/>
    <w:rsid w:val="002C68D3"/>
    <w:rsid w:val="002C691F"/>
    <w:rsid w:val="002D1E7B"/>
    <w:rsid w:val="002D256B"/>
    <w:rsid w:val="002D3F2F"/>
    <w:rsid w:val="002D45E1"/>
    <w:rsid w:val="002D5568"/>
    <w:rsid w:val="002D5F40"/>
    <w:rsid w:val="002D7EE1"/>
    <w:rsid w:val="002D7F71"/>
    <w:rsid w:val="002E1691"/>
    <w:rsid w:val="002E2EC6"/>
    <w:rsid w:val="002E6074"/>
    <w:rsid w:val="002E6663"/>
    <w:rsid w:val="002E6A7A"/>
    <w:rsid w:val="002E6D3A"/>
    <w:rsid w:val="002E7005"/>
    <w:rsid w:val="002E7480"/>
    <w:rsid w:val="002F176D"/>
    <w:rsid w:val="002F3111"/>
    <w:rsid w:val="002F3566"/>
    <w:rsid w:val="002F3646"/>
    <w:rsid w:val="002F387F"/>
    <w:rsid w:val="002F3BD8"/>
    <w:rsid w:val="002F52D4"/>
    <w:rsid w:val="00300C3B"/>
    <w:rsid w:val="00301864"/>
    <w:rsid w:val="0030299C"/>
    <w:rsid w:val="003033E6"/>
    <w:rsid w:val="003035A9"/>
    <w:rsid w:val="00304870"/>
    <w:rsid w:val="0031017A"/>
    <w:rsid w:val="00311866"/>
    <w:rsid w:val="00313993"/>
    <w:rsid w:val="00314F21"/>
    <w:rsid w:val="0031504D"/>
    <w:rsid w:val="0031625B"/>
    <w:rsid w:val="0031635D"/>
    <w:rsid w:val="00317918"/>
    <w:rsid w:val="00317C1D"/>
    <w:rsid w:val="00320501"/>
    <w:rsid w:val="00322465"/>
    <w:rsid w:val="003224AF"/>
    <w:rsid w:val="003232B4"/>
    <w:rsid w:val="003234C6"/>
    <w:rsid w:val="003244D8"/>
    <w:rsid w:val="00324ADE"/>
    <w:rsid w:val="00324E7F"/>
    <w:rsid w:val="00325CEE"/>
    <w:rsid w:val="00326576"/>
    <w:rsid w:val="00326760"/>
    <w:rsid w:val="00327CDD"/>
    <w:rsid w:val="00327F56"/>
    <w:rsid w:val="00333D60"/>
    <w:rsid w:val="003348B2"/>
    <w:rsid w:val="003349BF"/>
    <w:rsid w:val="00334FBF"/>
    <w:rsid w:val="0033564F"/>
    <w:rsid w:val="00335A19"/>
    <w:rsid w:val="00340134"/>
    <w:rsid w:val="0034222C"/>
    <w:rsid w:val="00343B9B"/>
    <w:rsid w:val="003442E3"/>
    <w:rsid w:val="0034435F"/>
    <w:rsid w:val="00344573"/>
    <w:rsid w:val="00346C35"/>
    <w:rsid w:val="00347DC7"/>
    <w:rsid w:val="00350403"/>
    <w:rsid w:val="00350BA2"/>
    <w:rsid w:val="00350D80"/>
    <w:rsid w:val="00351795"/>
    <w:rsid w:val="0035299C"/>
    <w:rsid w:val="00355AAD"/>
    <w:rsid w:val="00356564"/>
    <w:rsid w:val="0036098D"/>
    <w:rsid w:val="00361823"/>
    <w:rsid w:val="00364342"/>
    <w:rsid w:val="00364EC2"/>
    <w:rsid w:val="00365945"/>
    <w:rsid w:val="003660F8"/>
    <w:rsid w:val="00366619"/>
    <w:rsid w:val="0036726F"/>
    <w:rsid w:val="00367886"/>
    <w:rsid w:val="003721FB"/>
    <w:rsid w:val="003742A9"/>
    <w:rsid w:val="003756AC"/>
    <w:rsid w:val="00380E20"/>
    <w:rsid w:val="00381B8D"/>
    <w:rsid w:val="00381FD1"/>
    <w:rsid w:val="0038223C"/>
    <w:rsid w:val="00382356"/>
    <w:rsid w:val="003836EA"/>
    <w:rsid w:val="00384281"/>
    <w:rsid w:val="00384669"/>
    <w:rsid w:val="00385778"/>
    <w:rsid w:val="003917AF"/>
    <w:rsid w:val="00391AB1"/>
    <w:rsid w:val="00391C4F"/>
    <w:rsid w:val="003920B6"/>
    <w:rsid w:val="00393C3E"/>
    <w:rsid w:val="003943D0"/>
    <w:rsid w:val="00394EE4"/>
    <w:rsid w:val="00395CF7"/>
    <w:rsid w:val="003975F8"/>
    <w:rsid w:val="00397ED5"/>
    <w:rsid w:val="003A1238"/>
    <w:rsid w:val="003A1B3E"/>
    <w:rsid w:val="003A27C5"/>
    <w:rsid w:val="003A2E24"/>
    <w:rsid w:val="003A5EAE"/>
    <w:rsid w:val="003A6471"/>
    <w:rsid w:val="003B056C"/>
    <w:rsid w:val="003B2FA3"/>
    <w:rsid w:val="003B3663"/>
    <w:rsid w:val="003B3AAC"/>
    <w:rsid w:val="003B3ED3"/>
    <w:rsid w:val="003B4554"/>
    <w:rsid w:val="003B4784"/>
    <w:rsid w:val="003B4881"/>
    <w:rsid w:val="003B5539"/>
    <w:rsid w:val="003B5778"/>
    <w:rsid w:val="003B5E70"/>
    <w:rsid w:val="003C13EC"/>
    <w:rsid w:val="003C1991"/>
    <w:rsid w:val="003C2810"/>
    <w:rsid w:val="003C4762"/>
    <w:rsid w:val="003C4E97"/>
    <w:rsid w:val="003C592A"/>
    <w:rsid w:val="003C7338"/>
    <w:rsid w:val="003C7B54"/>
    <w:rsid w:val="003C7CEA"/>
    <w:rsid w:val="003D3DBD"/>
    <w:rsid w:val="003D3F85"/>
    <w:rsid w:val="003D4192"/>
    <w:rsid w:val="003D59AB"/>
    <w:rsid w:val="003D6F64"/>
    <w:rsid w:val="003D7D21"/>
    <w:rsid w:val="003E0E48"/>
    <w:rsid w:val="003E17AE"/>
    <w:rsid w:val="003E2DD5"/>
    <w:rsid w:val="003E3D14"/>
    <w:rsid w:val="003E606C"/>
    <w:rsid w:val="003F074F"/>
    <w:rsid w:val="003F6485"/>
    <w:rsid w:val="003F6758"/>
    <w:rsid w:val="003F7265"/>
    <w:rsid w:val="003F7E46"/>
    <w:rsid w:val="0040053C"/>
    <w:rsid w:val="00403519"/>
    <w:rsid w:val="004054DE"/>
    <w:rsid w:val="00405AA8"/>
    <w:rsid w:val="00405CCA"/>
    <w:rsid w:val="00406331"/>
    <w:rsid w:val="0040675D"/>
    <w:rsid w:val="00407C3C"/>
    <w:rsid w:val="00410616"/>
    <w:rsid w:val="00410794"/>
    <w:rsid w:val="0041125B"/>
    <w:rsid w:val="00413CAC"/>
    <w:rsid w:val="00415348"/>
    <w:rsid w:val="004154AE"/>
    <w:rsid w:val="004211E5"/>
    <w:rsid w:val="004228F4"/>
    <w:rsid w:val="00422B47"/>
    <w:rsid w:val="00422FF4"/>
    <w:rsid w:val="004238F0"/>
    <w:rsid w:val="00423D6A"/>
    <w:rsid w:val="00424593"/>
    <w:rsid w:val="00425466"/>
    <w:rsid w:val="004259C3"/>
    <w:rsid w:val="00425D70"/>
    <w:rsid w:val="004260FD"/>
    <w:rsid w:val="0042720F"/>
    <w:rsid w:val="004274CC"/>
    <w:rsid w:val="0042785A"/>
    <w:rsid w:val="00431511"/>
    <w:rsid w:val="0043252F"/>
    <w:rsid w:val="00433E4D"/>
    <w:rsid w:val="004350CA"/>
    <w:rsid w:val="00435AEA"/>
    <w:rsid w:val="004400AF"/>
    <w:rsid w:val="00444D4D"/>
    <w:rsid w:val="0044652A"/>
    <w:rsid w:val="00446C36"/>
    <w:rsid w:val="004520DC"/>
    <w:rsid w:val="00454DAD"/>
    <w:rsid w:val="00454EF7"/>
    <w:rsid w:val="00456244"/>
    <w:rsid w:val="0045638F"/>
    <w:rsid w:val="00456B2E"/>
    <w:rsid w:val="004601AC"/>
    <w:rsid w:val="0046089D"/>
    <w:rsid w:val="00462E16"/>
    <w:rsid w:val="00464547"/>
    <w:rsid w:val="00465279"/>
    <w:rsid w:val="004667B7"/>
    <w:rsid w:val="00470421"/>
    <w:rsid w:val="00471FB8"/>
    <w:rsid w:val="004800BC"/>
    <w:rsid w:val="00480608"/>
    <w:rsid w:val="004806CF"/>
    <w:rsid w:val="004817FC"/>
    <w:rsid w:val="00481A7B"/>
    <w:rsid w:val="00482396"/>
    <w:rsid w:val="004826AC"/>
    <w:rsid w:val="00482923"/>
    <w:rsid w:val="004856A0"/>
    <w:rsid w:val="00485C46"/>
    <w:rsid w:val="00487609"/>
    <w:rsid w:val="004876DC"/>
    <w:rsid w:val="00492A4C"/>
    <w:rsid w:val="00492EE4"/>
    <w:rsid w:val="004A0228"/>
    <w:rsid w:val="004A4E9D"/>
    <w:rsid w:val="004A6FE6"/>
    <w:rsid w:val="004A7AB8"/>
    <w:rsid w:val="004A7AEE"/>
    <w:rsid w:val="004B0B12"/>
    <w:rsid w:val="004B4924"/>
    <w:rsid w:val="004B643D"/>
    <w:rsid w:val="004B6720"/>
    <w:rsid w:val="004B67E9"/>
    <w:rsid w:val="004B7534"/>
    <w:rsid w:val="004C40B8"/>
    <w:rsid w:val="004C4A27"/>
    <w:rsid w:val="004C5585"/>
    <w:rsid w:val="004D0FBD"/>
    <w:rsid w:val="004D0FFC"/>
    <w:rsid w:val="004D149C"/>
    <w:rsid w:val="004D1CD5"/>
    <w:rsid w:val="004D5C3B"/>
    <w:rsid w:val="004E28B0"/>
    <w:rsid w:val="004E4B94"/>
    <w:rsid w:val="004F08DF"/>
    <w:rsid w:val="004F0DA4"/>
    <w:rsid w:val="004F16DD"/>
    <w:rsid w:val="004F2037"/>
    <w:rsid w:val="004F22DB"/>
    <w:rsid w:val="004F582A"/>
    <w:rsid w:val="004F69BD"/>
    <w:rsid w:val="00500D07"/>
    <w:rsid w:val="0050136E"/>
    <w:rsid w:val="0050248D"/>
    <w:rsid w:val="00503975"/>
    <w:rsid w:val="0050623D"/>
    <w:rsid w:val="00513A7B"/>
    <w:rsid w:val="00513FE0"/>
    <w:rsid w:val="00515706"/>
    <w:rsid w:val="00517DF3"/>
    <w:rsid w:val="00520604"/>
    <w:rsid w:val="00520C99"/>
    <w:rsid w:val="005213A4"/>
    <w:rsid w:val="00521B36"/>
    <w:rsid w:val="00523150"/>
    <w:rsid w:val="00523314"/>
    <w:rsid w:val="00524381"/>
    <w:rsid w:val="00531D35"/>
    <w:rsid w:val="00531D97"/>
    <w:rsid w:val="0053204B"/>
    <w:rsid w:val="005326FA"/>
    <w:rsid w:val="00532A61"/>
    <w:rsid w:val="00534B91"/>
    <w:rsid w:val="00535F93"/>
    <w:rsid w:val="0053695E"/>
    <w:rsid w:val="0053699C"/>
    <w:rsid w:val="00541431"/>
    <w:rsid w:val="005443CF"/>
    <w:rsid w:val="0054491E"/>
    <w:rsid w:val="00544C51"/>
    <w:rsid w:val="00546DEA"/>
    <w:rsid w:val="00547005"/>
    <w:rsid w:val="005506BC"/>
    <w:rsid w:val="0055090E"/>
    <w:rsid w:val="00551AA0"/>
    <w:rsid w:val="00551F26"/>
    <w:rsid w:val="00554259"/>
    <w:rsid w:val="005554D4"/>
    <w:rsid w:val="005557FE"/>
    <w:rsid w:val="00556248"/>
    <w:rsid w:val="00556B0F"/>
    <w:rsid w:val="00556BE4"/>
    <w:rsid w:val="00560ADC"/>
    <w:rsid w:val="00560FB6"/>
    <w:rsid w:val="00563B6A"/>
    <w:rsid w:val="005653F7"/>
    <w:rsid w:val="00565A90"/>
    <w:rsid w:val="00565D38"/>
    <w:rsid w:val="005668D7"/>
    <w:rsid w:val="0057264E"/>
    <w:rsid w:val="0057477A"/>
    <w:rsid w:val="00575417"/>
    <w:rsid w:val="005800FC"/>
    <w:rsid w:val="0058137E"/>
    <w:rsid w:val="00582681"/>
    <w:rsid w:val="00583DFF"/>
    <w:rsid w:val="00583F8A"/>
    <w:rsid w:val="00585273"/>
    <w:rsid w:val="0058554D"/>
    <w:rsid w:val="00585E99"/>
    <w:rsid w:val="005913CD"/>
    <w:rsid w:val="0059194D"/>
    <w:rsid w:val="005941FA"/>
    <w:rsid w:val="00594834"/>
    <w:rsid w:val="00595037"/>
    <w:rsid w:val="00595A6D"/>
    <w:rsid w:val="00595BA5"/>
    <w:rsid w:val="005A4029"/>
    <w:rsid w:val="005A508C"/>
    <w:rsid w:val="005A5F7C"/>
    <w:rsid w:val="005A612E"/>
    <w:rsid w:val="005B0FDF"/>
    <w:rsid w:val="005B1114"/>
    <w:rsid w:val="005B1E06"/>
    <w:rsid w:val="005B340E"/>
    <w:rsid w:val="005B4DCD"/>
    <w:rsid w:val="005B7254"/>
    <w:rsid w:val="005C0CDA"/>
    <w:rsid w:val="005C0FAE"/>
    <w:rsid w:val="005C3A45"/>
    <w:rsid w:val="005C53E7"/>
    <w:rsid w:val="005C589E"/>
    <w:rsid w:val="005D10F6"/>
    <w:rsid w:val="005D2545"/>
    <w:rsid w:val="005D25C5"/>
    <w:rsid w:val="005D3315"/>
    <w:rsid w:val="005D3B29"/>
    <w:rsid w:val="005D64E6"/>
    <w:rsid w:val="005D7EBA"/>
    <w:rsid w:val="005E020C"/>
    <w:rsid w:val="005E06C5"/>
    <w:rsid w:val="005E11EE"/>
    <w:rsid w:val="005E1F68"/>
    <w:rsid w:val="005E4C26"/>
    <w:rsid w:val="005E4E4D"/>
    <w:rsid w:val="005E6B26"/>
    <w:rsid w:val="005F14EA"/>
    <w:rsid w:val="005F2CF6"/>
    <w:rsid w:val="005F2DD0"/>
    <w:rsid w:val="005F48F0"/>
    <w:rsid w:val="005F63E7"/>
    <w:rsid w:val="005F64E3"/>
    <w:rsid w:val="005F711B"/>
    <w:rsid w:val="0060041F"/>
    <w:rsid w:val="0060191E"/>
    <w:rsid w:val="006066BE"/>
    <w:rsid w:val="00606E99"/>
    <w:rsid w:val="00607059"/>
    <w:rsid w:val="00607952"/>
    <w:rsid w:val="00612C1C"/>
    <w:rsid w:val="0061323E"/>
    <w:rsid w:val="00613703"/>
    <w:rsid w:val="00615964"/>
    <w:rsid w:val="00615A4B"/>
    <w:rsid w:val="00615E68"/>
    <w:rsid w:val="00617232"/>
    <w:rsid w:val="0062055F"/>
    <w:rsid w:val="00620FF4"/>
    <w:rsid w:val="00621438"/>
    <w:rsid w:val="00623E23"/>
    <w:rsid w:val="006247D4"/>
    <w:rsid w:val="0062658A"/>
    <w:rsid w:val="006274FD"/>
    <w:rsid w:val="00633D6B"/>
    <w:rsid w:val="006377FC"/>
    <w:rsid w:val="006400DC"/>
    <w:rsid w:val="006447D4"/>
    <w:rsid w:val="00644B08"/>
    <w:rsid w:val="00644BFE"/>
    <w:rsid w:val="00646C95"/>
    <w:rsid w:val="00651794"/>
    <w:rsid w:val="00652F3A"/>
    <w:rsid w:val="00654486"/>
    <w:rsid w:val="00654E2D"/>
    <w:rsid w:val="0065560A"/>
    <w:rsid w:val="00656307"/>
    <w:rsid w:val="0066037B"/>
    <w:rsid w:val="0066596D"/>
    <w:rsid w:val="00667358"/>
    <w:rsid w:val="006676CE"/>
    <w:rsid w:val="00667C36"/>
    <w:rsid w:val="006732A9"/>
    <w:rsid w:val="006738F2"/>
    <w:rsid w:val="006745EC"/>
    <w:rsid w:val="00675142"/>
    <w:rsid w:val="00676937"/>
    <w:rsid w:val="00676AE5"/>
    <w:rsid w:val="006809B9"/>
    <w:rsid w:val="006817FF"/>
    <w:rsid w:val="00681BAC"/>
    <w:rsid w:val="00682FE9"/>
    <w:rsid w:val="0068325C"/>
    <w:rsid w:val="006838D1"/>
    <w:rsid w:val="006848E8"/>
    <w:rsid w:val="00687D6A"/>
    <w:rsid w:val="00687EA5"/>
    <w:rsid w:val="006905B2"/>
    <w:rsid w:val="00690F35"/>
    <w:rsid w:val="006927AE"/>
    <w:rsid w:val="0069384A"/>
    <w:rsid w:val="00696867"/>
    <w:rsid w:val="00697320"/>
    <w:rsid w:val="006A209E"/>
    <w:rsid w:val="006A22AC"/>
    <w:rsid w:val="006A538C"/>
    <w:rsid w:val="006A5856"/>
    <w:rsid w:val="006A5B98"/>
    <w:rsid w:val="006A75B9"/>
    <w:rsid w:val="006A7657"/>
    <w:rsid w:val="006B3483"/>
    <w:rsid w:val="006B46EB"/>
    <w:rsid w:val="006B4920"/>
    <w:rsid w:val="006B4CB4"/>
    <w:rsid w:val="006C0A10"/>
    <w:rsid w:val="006C1549"/>
    <w:rsid w:val="006C3FC3"/>
    <w:rsid w:val="006C59B2"/>
    <w:rsid w:val="006C645F"/>
    <w:rsid w:val="006C7BE9"/>
    <w:rsid w:val="006D4416"/>
    <w:rsid w:val="006D6CC4"/>
    <w:rsid w:val="006D7FAF"/>
    <w:rsid w:val="006E074A"/>
    <w:rsid w:val="006E271D"/>
    <w:rsid w:val="006E2F9C"/>
    <w:rsid w:val="006E41BB"/>
    <w:rsid w:val="006E5BB4"/>
    <w:rsid w:val="006E77EE"/>
    <w:rsid w:val="006E7940"/>
    <w:rsid w:val="006E7A78"/>
    <w:rsid w:val="006E7C58"/>
    <w:rsid w:val="006F2FFC"/>
    <w:rsid w:val="006F3F75"/>
    <w:rsid w:val="006F43D1"/>
    <w:rsid w:val="006F5667"/>
    <w:rsid w:val="006F60BC"/>
    <w:rsid w:val="006F68C8"/>
    <w:rsid w:val="006F74BF"/>
    <w:rsid w:val="0070038C"/>
    <w:rsid w:val="00702C55"/>
    <w:rsid w:val="00704526"/>
    <w:rsid w:val="00704D22"/>
    <w:rsid w:val="00705310"/>
    <w:rsid w:val="00706418"/>
    <w:rsid w:val="00710621"/>
    <w:rsid w:val="00710D84"/>
    <w:rsid w:val="00713DE2"/>
    <w:rsid w:val="00715CCC"/>
    <w:rsid w:val="007168CA"/>
    <w:rsid w:val="00720B0E"/>
    <w:rsid w:val="007217C2"/>
    <w:rsid w:val="00722C09"/>
    <w:rsid w:val="00723DCC"/>
    <w:rsid w:val="00725F53"/>
    <w:rsid w:val="0072605E"/>
    <w:rsid w:val="007260D3"/>
    <w:rsid w:val="00727217"/>
    <w:rsid w:val="00731B94"/>
    <w:rsid w:val="00731D1A"/>
    <w:rsid w:val="007336D7"/>
    <w:rsid w:val="007358C7"/>
    <w:rsid w:val="0073776B"/>
    <w:rsid w:val="0073795F"/>
    <w:rsid w:val="007501CC"/>
    <w:rsid w:val="00750AB1"/>
    <w:rsid w:val="0075489B"/>
    <w:rsid w:val="0076624E"/>
    <w:rsid w:val="0076746C"/>
    <w:rsid w:val="00770086"/>
    <w:rsid w:val="007706D1"/>
    <w:rsid w:val="00771119"/>
    <w:rsid w:val="0077165D"/>
    <w:rsid w:val="00775988"/>
    <w:rsid w:val="00782E47"/>
    <w:rsid w:val="0078331D"/>
    <w:rsid w:val="00786BF0"/>
    <w:rsid w:val="00791028"/>
    <w:rsid w:val="007917FC"/>
    <w:rsid w:val="007947C1"/>
    <w:rsid w:val="007961C9"/>
    <w:rsid w:val="00797738"/>
    <w:rsid w:val="007A0AAA"/>
    <w:rsid w:val="007A1E54"/>
    <w:rsid w:val="007A625B"/>
    <w:rsid w:val="007A6BF5"/>
    <w:rsid w:val="007A71AA"/>
    <w:rsid w:val="007B028D"/>
    <w:rsid w:val="007B0DA8"/>
    <w:rsid w:val="007B2512"/>
    <w:rsid w:val="007B2F0B"/>
    <w:rsid w:val="007B3AE6"/>
    <w:rsid w:val="007B4134"/>
    <w:rsid w:val="007B46CC"/>
    <w:rsid w:val="007B7C62"/>
    <w:rsid w:val="007C1C70"/>
    <w:rsid w:val="007C2664"/>
    <w:rsid w:val="007C2DBF"/>
    <w:rsid w:val="007C3DF2"/>
    <w:rsid w:val="007C3FFD"/>
    <w:rsid w:val="007D0333"/>
    <w:rsid w:val="007D13AA"/>
    <w:rsid w:val="007D254E"/>
    <w:rsid w:val="007D7193"/>
    <w:rsid w:val="007E0C1D"/>
    <w:rsid w:val="007E4486"/>
    <w:rsid w:val="007E5E49"/>
    <w:rsid w:val="007E6A4B"/>
    <w:rsid w:val="007E6A8E"/>
    <w:rsid w:val="007F2208"/>
    <w:rsid w:val="007F57C8"/>
    <w:rsid w:val="00800403"/>
    <w:rsid w:val="008010D4"/>
    <w:rsid w:val="008026AC"/>
    <w:rsid w:val="00805A32"/>
    <w:rsid w:val="00806DBE"/>
    <w:rsid w:val="00810403"/>
    <w:rsid w:val="00814AE6"/>
    <w:rsid w:val="00816954"/>
    <w:rsid w:val="0081730B"/>
    <w:rsid w:val="00817618"/>
    <w:rsid w:val="00817B60"/>
    <w:rsid w:val="00820D23"/>
    <w:rsid w:val="00821922"/>
    <w:rsid w:val="00823225"/>
    <w:rsid w:val="00830F29"/>
    <w:rsid w:val="008325E7"/>
    <w:rsid w:val="0083363F"/>
    <w:rsid w:val="00834F7C"/>
    <w:rsid w:val="0084283F"/>
    <w:rsid w:val="00844CEF"/>
    <w:rsid w:val="00845C7E"/>
    <w:rsid w:val="0084645E"/>
    <w:rsid w:val="008465BB"/>
    <w:rsid w:val="00846C4F"/>
    <w:rsid w:val="00847356"/>
    <w:rsid w:val="008475E8"/>
    <w:rsid w:val="00847C12"/>
    <w:rsid w:val="00851146"/>
    <w:rsid w:val="008523AE"/>
    <w:rsid w:val="008526AA"/>
    <w:rsid w:val="0085620C"/>
    <w:rsid w:val="00856D4F"/>
    <w:rsid w:val="00857146"/>
    <w:rsid w:val="008571A1"/>
    <w:rsid w:val="008617DC"/>
    <w:rsid w:val="008617F2"/>
    <w:rsid w:val="00861C32"/>
    <w:rsid w:val="008635D5"/>
    <w:rsid w:val="00863AE7"/>
    <w:rsid w:val="00865501"/>
    <w:rsid w:val="00866BDB"/>
    <w:rsid w:val="00871F58"/>
    <w:rsid w:val="00872E4E"/>
    <w:rsid w:val="00875A64"/>
    <w:rsid w:val="00876BD4"/>
    <w:rsid w:val="00876DFF"/>
    <w:rsid w:val="00877146"/>
    <w:rsid w:val="0088056D"/>
    <w:rsid w:val="00881637"/>
    <w:rsid w:val="00881A9C"/>
    <w:rsid w:val="008842DA"/>
    <w:rsid w:val="008847CB"/>
    <w:rsid w:val="00884948"/>
    <w:rsid w:val="00884F16"/>
    <w:rsid w:val="00890C09"/>
    <w:rsid w:val="00890FA0"/>
    <w:rsid w:val="008919A0"/>
    <w:rsid w:val="00891A5F"/>
    <w:rsid w:val="00892AE1"/>
    <w:rsid w:val="00895042"/>
    <w:rsid w:val="00896D32"/>
    <w:rsid w:val="00897344"/>
    <w:rsid w:val="008A05D9"/>
    <w:rsid w:val="008A0987"/>
    <w:rsid w:val="008A0EC7"/>
    <w:rsid w:val="008A1152"/>
    <w:rsid w:val="008A1FF9"/>
    <w:rsid w:val="008A2B25"/>
    <w:rsid w:val="008A2BB3"/>
    <w:rsid w:val="008A2EFF"/>
    <w:rsid w:val="008A5CBF"/>
    <w:rsid w:val="008A740E"/>
    <w:rsid w:val="008B0F61"/>
    <w:rsid w:val="008B3755"/>
    <w:rsid w:val="008B4731"/>
    <w:rsid w:val="008B6E14"/>
    <w:rsid w:val="008B74EB"/>
    <w:rsid w:val="008B7C6C"/>
    <w:rsid w:val="008C1C17"/>
    <w:rsid w:val="008C2604"/>
    <w:rsid w:val="008C321F"/>
    <w:rsid w:val="008C3B85"/>
    <w:rsid w:val="008C3CDD"/>
    <w:rsid w:val="008C517D"/>
    <w:rsid w:val="008C6914"/>
    <w:rsid w:val="008D09D2"/>
    <w:rsid w:val="008D3265"/>
    <w:rsid w:val="008D4208"/>
    <w:rsid w:val="008D42A2"/>
    <w:rsid w:val="008D5C31"/>
    <w:rsid w:val="008D5CD8"/>
    <w:rsid w:val="008D7DAA"/>
    <w:rsid w:val="008E4F9C"/>
    <w:rsid w:val="008E6517"/>
    <w:rsid w:val="008E6704"/>
    <w:rsid w:val="008E6933"/>
    <w:rsid w:val="008E6DBC"/>
    <w:rsid w:val="008F02A9"/>
    <w:rsid w:val="008F365F"/>
    <w:rsid w:val="008F3F3C"/>
    <w:rsid w:val="008F4022"/>
    <w:rsid w:val="008F51A4"/>
    <w:rsid w:val="008F5D89"/>
    <w:rsid w:val="008F7E50"/>
    <w:rsid w:val="00901D70"/>
    <w:rsid w:val="00902C53"/>
    <w:rsid w:val="009036DB"/>
    <w:rsid w:val="00904348"/>
    <w:rsid w:val="009068A3"/>
    <w:rsid w:val="00906BBE"/>
    <w:rsid w:val="009071DD"/>
    <w:rsid w:val="00910844"/>
    <w:rsid w:val="0091159A"/>
    <w:rsid w:val="009133C0"/>
    <w:rsid w:val="00913FBB"/>
    <w:rsid w:val="00915BCA"/>
    <w:rsid w:val="009209F5"/>
    <w:rsid w:val="00920DB9"/>
    <w:rsid w:val="00922BFB"/>
    <w:rsid w:val="00922F2A"/>
    <w:rsid w:val="00923F12"/>
    <w:rsid w:val="00927EE0"/>
    <w:rsid w:val="0093128B"/>
    <w:rsid w:val="0093138B"/>
    <w:rsid w:val="00931712"/>
    <w:rsid w:val="009318E4"/>
    <w:rsid w:val="00933434"/>
    <w:rsid w:val="00935500"/>
    <w:rsid w:val="0093621B"/>
    <w:rsid w:val="00936CA3"/>
    <w:rsid w:val="00937D33"/>
    <w:rsid w:val="009443D3"/>
    <w:rsid w:val="00951374"/>
    <w:rsid w:val="00952860"/>
    <w:rsid w:val="00952A72"/>
    <w:rsid w:val="00953612"/>
    <w:rsid w:val="00953767"/>
    <w:rsid w:val="00953929"/>
    <w:rsid w:val="00954F53"/>
    <w:rsid w:val="00955FF8"/>
    <w:rsid w:val="009576AA"/>
    <w:rsid w:val="009609B9"/>
    <w:rsid w:val="00960DC5"/>
    <w:rsid w:val="0096105F"/>
    <w:rsid w:val="00964359"/>
    <w:rsid w:val="00964C78"/>
    <w:rsid w:val="00964DE0"/>
    <w:rsid w:val="00965353"/>
    <w:rsid w:val="00965875"/>
    <w:rsid w:val="0096622E"/>
    <w:rsid w:val="00966E1F"/>
    <w:rsid w:val="0097095E"/>
    <w:rsid w:val="00972302"/>
    <w:rsid w:val="00972514"/>
    <w:rsid w:val="00973923"/>
    <w:rsid w:val="0097400C"/>
    <w:rsid w:val="009746C1"/>
    <w:rsid w:val="00974CC9"/>
    <w:rsid w:val="009770E4"/>
    <w:rsid w:val="0098098F"/>
    <w:rsid w:val="00981B8B"/>
    <w:rsid w:val="00984C7D"/>
    <w:rsid w:val="009851A9"/>
    <w:rsid w:val="00985923"/>
    <w:rsid w:val="00985AC9"/>
    <w:rsid w:val="00986E5E"/>
    <w:rsid w:val="00991101"/>
    <w:rsid w:val="00991680"/>
    <w:rsid w:val="00991E7D"/>
    <w:rsid w:val="0099208D"/>
    <w:rsid w:val="009967B0"/>
    <w:rsid w:val="009967E2"/>
    <w:rsid w:val="009A0383"/>
    <w:rsid w:val="009A16E6"/>
    <w:rsid w:val="009A222A"/>
    <w:rsid w:val="009A27FD"/>
    <w:rsid w:val="009A5E8C"/>
    <w:rsid w:val="009B05B7"/>
    <w:rsid w:val="009B0BE1"/>
    <w:rsid w:val="009B1BC7"/>
    <w:rsid w:val="009B279B"/>
    <w:rsid w:val="009B5D78"/>
    <w:rsid w:val="009B65CB"/>
    <w:rsid w:val="009B67BB"/>
    <w:rsid w:val="009B6DBA"/>
    <w:rsid w:val="009B7815"/>
    <w:rsid w:val="009C2D83"/>
    <w:rsid w:val="009C57CE"/>
    <w:rsid w:val="009C66FE"/>
    <w:rsid w:val="009C6DA9"/>
    <w:rsid w:val="009C6E04"/>
    <w:rsid w:val="009C6EEA"/>
    <w:rsid w:val="009C7068"/>
    <w:rsid w:val="009D4B15"/>
    <w:rsid w:val="009D4F23"/>
    <w:rsid w:val="009D5D25"/>
    <w:rsid w:val="009D74E1"/>
    <w:rsid w:val="009E2137"/>
    <w:rsid w:val="009E236C"/>
    <w:rsid w:val="009E256A"/>
    <w:rsid w:val="009E419D"/>
    <w:rsid w:val="009E42AA"/>
    <w:rsid w:val="009E4C80"/>
    <w:rsid w:val="009E4DAD"/>
    <w:rsid w:val="009E543F"/>
    <w:rsid w:val="009E67EA"/>
    <w:rsid w:val="009F021C"/>
    <w:rsid w:val="009F139D"/>
    <w:rsid w:val="009F244F"/>
    <w:rsid w:val="009F2EA1"/>
    <w:rsid w:val="009F4A0D"/>
    <w:rsid w:val="009F4BF1"/>
    <w:rsid w:val="009F5C8C"/>
    <w:rsid w:val="009F5FEB"/>
    <w:rsid w:val="009F7455"/>
    <w:rsid w:val="00A00100"/>
    <w:rsid w:val="00A01206"/>
    <w:rsid w:val="00A04FB1"/>
    <w:rsid w:val="00A0547D"/>
    <w:rsid w:val="00A0777E"/>
    <w:rsid w:val="00A1237B"/>
    <w:rsid w:val="00A1316B"/>
    <w:rsid w:val="00A13EBF"/>
    <w:rsid w:val="00A15564"/>
    <w:rsid w:val="00A15E4E"/>
    <w:rsid w:val="00A16394"/>
    <w:rsid w:val="00A169EC"/>
    <w:rsid w:val="00A16B18"/>
    <w:rsid w:val="00A170F3"/>
    <w:rsid w:val="00A21773"/>
    <w:rsid w:val="00A22397"/>
    <w:rsid w:val="00A23A51"/>
    <w:rsid w:val="00A25D38"/>
    <w:rsid w:val="00A27369"/>
    <w:rsid w:val="00A275E3"/>
    <w:rsid w:val="00A30C64"/>
    <w:rsid w:val="00A30D87"/>
    <w:rsid w:val="00A30F2A"/>
    <w:rsid w:val="00A31DEF"/>
    <w:rsid w:val="00A33ABF"/>
    <w:rsid w:val="00A355CA"/>
    <w:rsid w:val="00A35A90"/>
    <w:rsid w:val="00A403E9"/>
    <w:rsid w:val="00A41C3A"/>
    <w:rsid w:val="00A43CA7"/>
    <w:rsid w:val="00A43E92"/>
    <w:rsid w:val="00A44515"/>
    <w:rsid w:val="00A446F7"/>
    <w:rsid w:val="00A47274"/>
    <w:rsid w:val="00A50DFE"/>
    <w:rsid w:val="00A50FE7"/>
    <w:rsid w:val="00A5285E"/>
    <w:rsid w:val="00A52A08"/>
    <w:rsid w:val="00A53CB4"/>
    <w:rsid w:val="00A5439F"/>
    <w:rsid w:val="00A5468A"/>
    <w:rsid w:val="00A55FFA"/>
    <w:rsid w:val="00A60119"/>
    <w:rsid w:val="00A61A08"/>
    <w:rsid w:val="00A63223"/>
    <w:rsid w:val="00A633A5"/>
    <w:rsid w:val="00A72C0C"/>
    <w:rsid w:val="00A736E4"/>
    <w:rsid w:val="00A77030"/>
    <w:rsid w:val="00A804D2"/>
    <w:rsid w:val="00A80632"/>
    <w:rsid w:val="00A8115C"/>
    <w:rsid w:val="00A8177F"/>
    <w:rsid w:val="00A81B18"/>
    <w:rsid w:val="00A829E6"/>
    <w:rsid w:val="00A83CFA"/>
    <w:rsid w:val="00A84DBF"/>
    <w:rsid w:val="00A867AC"/>
    <w:rsid w:val="00A9160D"/>
    <w:rsid w:val="00A94845"/>
    <w:rsid w:val="00A96E13"/>
    <w:rsid w:val="00AA0A7C"/>
    <w:rsid w:val="00AA3096"/>
    <w:rsid w:val="00AA45ED"/>
    <w:rsid w:val="00AA6F71"/>
    <w:rsid w:val="00AA7908"/>
    <w:rsid w:val="00AA7D47"/>
    <w:rsid w:val="00AB4E71"/>
    <w:rsid w:val="00AB56B0"/>
    <w:rsid w:val="00AB68A8"/>
    <w:rsid w:val="00AB7147"/>
    <w:rsid w:val="00AC13BB"/>
    <w:rsid w:val="00AC161D"/>
    <w:rsid w:val="00AC319D"/>
    <w:rsid w:val="00AC6D13"/>
    <w:rsid w:val="00AD278C"/>
    <w:rsid w:val="00AD32D5"/>
    <w:rsid w:val="00AD346A"/>
    <w:rsid w:val="00AD3FE6"/>
    <w:rsid w:val="00AD44DB"/>
    <w:rsid w:val="00AD4729"/>
    <w:rsid w:val="00AD4AC7"/>
    <w:rsid w:val="00AE178A"/>
    <w:rsid w:val="00AE1D2F"/>
    <w:rsid w:val="00AE2B63"/>
    <w:rsid w:val="00AE406D"/>
    <w:rsid w:val="00AE5884"/>
    <w:rsid w:val="00AE6638"/>
    <w:rsid w:val="00AE6E61"/>
    <w:rsid w:val="00AE7127"/>
    <w:rsid w:val="00AF112D"/>
    <w:rsid w:val="00AF23E0"/>
    <w:rsid w:val="00AF368B"/>
    <w:rsid w:val="00AF4DB9"/>
    <w:rsid w:val="00AF551C"/>
    <w:rsid w:val="00AF5938"/>
    <w:rsid w:val="00AF7EED"/>
    <w:rsid w:val="00B00199"/>
    <w:rsid w:val="00B004E8"/>
    <w:rsid w:val="00B00985"/>
    <w:rsid w:val="00B0115B"/>
    <w:rsid w:val="00B0117A"/>
    <w:rsid w:val="00B02E3A"/>
    <w:rsid w:val="00B04288"/>
    <w:rsid w:val="00B05D88"/>
    <w:rsid w:val="00B07F65"/>
    <w:rsid w:val="00B10829"/>
    <w:rsid w:val="00B11137"/>
    <w:rsid w:val="00B11F70"/>
    <w:rsid w:val="00B171C9"/>
    <w:rsid w:val="00B174D9"/>
    <w:rsid w:val="00B20342"/>
    <w:rsid w:val="00B203BF"/>
    <w:rsid w:val="00B22CE5"/>
    <w:rsid w:val="00B23C26"/>
    <w:rsid w:val="00B23E47"/>
    <w:rsid w:val="00B252AF"/>
    <w:rsid w:val="00B2548B"/>
    <w:rsid w:val="00B26DF0"/>
    <w:rsid w:val="00B278F0"/>
    <w:rsid w:val="00B27DF4"/>
    <w:rsid w:val="00B327B5"/>
    <w:rsid w:val="00B32B6E"/>
    <w:rsid w:val="00B32E51"/>
    <w:rsid w:val="00B3356E"/>
    <w:rsid w:val="00B3462B"/>
    <w:rsid w:val="00B37120"/>
    <w:rsid w:val="00B37228"/>
    <w:rsid w:val="00B37D06"/>
    <w:rsid w:val="00B403A6"/>
    <w:rsid w:val="00B40CC7"/>
    <w:rsid w:val="00B41DE4"/>
    <w:rsid w:val="00B428A4"/>
    <w:rsid w:val="00B43BEE"/>
    <w:rsid w:val="00B4686A"/>
    <w:rsid w:val="00B46B05"/>
    <w:rsid w:val="00B502BD"/>
    <w:rsid w:val="00B50E55"/>
    <w:rsid w:val="00B517B0"/>
    <w:rsid w:val="00B521E6"/>
    <w:rsid w:val="00B52788"/>
    <w:rsid w:val="00B52D66"/>
    <w:rsid w:val="00B5639D"/>
    <w:rsid w:val="00B57E0E"/>
    <w:rsid w:val="00B6006B"/>
    <w:rsid w:val="00B60951"/>
    <w:rsid w:val="00B60C99"/>
    <w:rsid w:val="00B61FCE"/>
    <w:rsid w:val="00B64428"/>
    <w:rsid w:val="00B64FC7"/>
    <w:rsid w:val="00B66DF5"/>
    <w:rsid w:val="00B673F2"/>
    <w:rsid w:val="00B67E34"/>
    <w:rsid w:val="00B70048"/>
    <w:rsid w:val="00B701FF"/>
    <w:rsid w:val="00B70F0C"/>
    <w:rsid w:val="00B717D8"/>
    <w:rsid w:val="00B719E8"/>
    <w:rsid w:val="00B72083"/>
    <w:rsid w:val="00B72DF0"/>
    <w:rsid w:val="00B75285"/>
    <w:rsid w:val="00B75337"/>
    <w:rsid w:val="00B77CC8"/>
    <w:rsid w:val="00B80695"/>
    <w:rsid w:val="00B81FCB"/>
    <w:rsid w:val="00B83FFE"/>
    <w:rsid w:val="00B84480"/>
    <w:rsid w:val="00B84626"/>
    <w:rsid w:val="00B863AB"/>
    <w:rsid w:val="00B87724"/>
    <w:rsid w:val="00B94321"/>
    <w:rsid w:val="00B95AE5"/>
    <w:rsid w:val="00BA0589"/>
    <w:rsid w:val="00BA1B9C"/>
    <w:rsid w:val="00BA39DC"/>
    <w:rsid w:val="00BA48E9"/>
    <w:rsid w:val="00BA631F"/>
    <w:rsid w:val="00BA6DF4"/>
    <w:rsid w:val="00BA7B13"/>
    <w:rsid w:val="00BB0076"/>
    <w:rsid w:val="00BB0424"/>
    <w:rsid w:val="00BB2F15"/>
    <w:rsid w:val="00BB43F2"/>
    <w:rsid w:val="00BB5438"/>
    <w:rsid w:val="00BB58CA"/>
    <w:rsid w:val="00BB77F1"/>
    <w:rsid w:val="00BB7BED"/>
    <w:rsid w:val="00BC01E6"/>
    <w:rsid w:val="00BC0883"/>
    <w:rsid w:val="00BC16E7"/>
    <w:rsid w:val="00BC2BB7"/>
    <w:rsid w:val="00BC2D10"/>
    <w:rsid w:val="00BC5CC0"/>
    <w:rsid w:val="00BC627B"/>
    <w:rsid w:val="00BD0894"/>
    <w:rsid w:val="00BD14BF"/>
    <w:rsid w:val="00BD335C"/>
    <w:rsid w:val="00BD5B1A"/>
    <w:rsid w:val="00BD728F"/>
    <w:rsid w:val="00BD7774"/>
    <w:rsid w:val="00BE00C4"/>
    <w:rsid w:val="00BE4ABA"/>
    <w:rsid w:val="00BE714B"/>
    <w:rsid w:val="00BE7DCD"/>
    <w:rsid w:val="00BF0011"/>
    <w:rsid w:val="00BF11ED"/>
    <w:rsid w:val="00BF253A"/>
    <w:rsid w:val="00BF31FD"/>
    <w:rsid w:val="00BF32F1"/>
    <w:rsid w:val="00BF6DE5"/>
    <w:rsid w:val="00C01D5F"/>
    <w:rsid w:val="00C023CC"/>
    <w:rsid w:val="00C04476"/>
    <w:rsid w:val="00C05EAC"/>
    <w:rsid w:val="00C12323"/>
    <w:rsid w:val="00C12667"/>
    <w:rsid w:val="00C12C9C"/>
    <w:rsid w:val="00C14484"/>
    <w:rsid w:val="00C17606"/>
    <w:rsid w:val="00C233CC"/>
    <w:rsid w:val="00C252DC"/>
    <w:rsid w:val="00C26264"/>
    <w:rsid w:val="00C271C0"/>
    <w:rsid w:val="00C30051"/>
    <w:rsid w:val="00C311BE"/>
    <w:rsid w:val="00C313A9"/>
    <w:rsid w:val="00C316FD"/>
    <w:rsid w:val="00C31E91"/>
    <w:rsid w:val="00C32D23"/>
    <w:rsid w:val="00C35A73"/>
    <w:rsid w:val="00C406D3"/>
    <w:rsid w:val="00C40ADC"/>
    <w:rsid w:val="00C41C1D"/>
    <w:rsid w:val="00C42DA1"/>
    <w:rsid w:val="00C43686"/>
    <w:rsid w:val="00C442E3"/>
    <w:rsid w:val="00C44326"/>
    <w:rsid w:val="00C45BE7"/>
    <w:rsid w:val="00C4694D"/>
    <w:rsid w:val="00C5232E"/>
    <w:rsid w:val="00C52F00"/>
    <w:rsid w:val="00C54889"/>
    <w:rsid w:val="00C54BEB"/>
    <w:rsid w:val="00C5698C"/>
    <w:rsid w:val="00C61137"/>
    <w:rsid w:val="00C621D0"/>
    <w:rsid w:val="00C6540B"/>
    <w:rsid w:val="00C70954"/>
    <w:rsid w:val="00C71C7B"/>
    <w:rsid w:val="00C72293"/>
    <w:rsid w:val="00C7247E"/>
    <w:rsid w:val="00C7269B"/>
    <w:rsid w:val="00C770AD"/>
    <w:rsid w:val="00C801D6"/>
    <w:rsid w:val="00C820E6"/>
    <w:rsid w:val="00C8435A"/>
    <w:rsid w:val="00C84413"/>
    <w:rsid w:val="00C8476B"/>
    <w:rsid w:val="00C866A1"/>
    <w:rsid w:val="00C86CCA"/>
    <w:rsid w:val="00C8788D"/>
    <w:rsid w:val="00C90902"/>
    <w:rsid w:val="00C96FA9"/>
    <w:rsid w:val="00C96FF9"/>
    <w:rsid w:val="00C97F99"/>
    <w:rsid w:val="00CA0E51"/>
    <w:rsid w:val="00CA161D"/>
    <w:rsid w:val="00CA1A00"/>
    <w:rsid w:val="00CA37D5"/>
    <w:rsid w:val="00CA55FA"/>
    <w:rsid w:val="00CA6EDB"/>
    <w:rsid w:val="00CA7CFF"/>
    <w:rsid w:val="00CA7D10"/>
    <w:rsid w:val="00CB1831"/>
    <w:rsid w:val="00CB3526"/>
    <w:rsid w:val="00CB7FA3"/>
    <w:rsid w:val="00CC0A2F"/>
    <w:rsid w:val="00CC3A61"/>
    <w:rsid w:val="00CC5016"/>
    <w:rsid w:val="00CC6E13"/>
    <w:rsid w:val="00CC7574"/>
    <w:rsid w:val="00CD06AB"/>
    <w:rsid w:val="00CD1794"/>
    <w:rsid w:val="00CD2E87"/>
    <w:rsid w:val="00CD6723"/>
    <w:rsid w:val="00CE0534"/>
    <w:rsid w:val="00CE245C"/>
    <w:rsid w:val="00CE27DE"/>
    <w:rsid w:val="00CE2D6B"/>
    <w:rsid w:val="00CE322D"/>
    <w:rsid w:val="00CE4AEE"/>
    <w:rsid w:val="00CE60C1"/>
    <w:rsid w:val="00CE6C80"/>
    <w:rsid w:val="00CE6E5E"/>
    <w:rsid w:val="00CE708A"/>
    <w:rsid w:val="00CE7212"/>
    <w:rsid w:val="00CE7543"/>
    <w:rsid w:val="00CF06E9"/>
    <w:rsid w:val="00CF10B7"/>
    <w:rsid w:val="00CF3753"/>
    <w:rsid w:val="00CF3AFE"/>
    <w:rsid w:val="00CF482C"/>
    <w:rsid w:val="00CF5D2B"/>
    <w:rsid w:val="00CF6B17"/>
    <w:rsid w:val="00D0150B"/>
    <w:rsid w:val="00D01958"/>
    <w:rsid w:val="00D024B7"/>
    <w:rsid w:val="00D03BA7"/>
    <w:rsid w:val="00D047F6"/>
    <w:rsid w:val="00D04F7D"/>
    <w:rsid w:val="00D05582"/>
    <w:rsid w:val="00D14A0B"/>
    <w:rsid w:val="00D14E3D"/>
    <w:rsid w:val="00D15F5E"/>
    <w:rsid w:val="00D20080"/>
    <w:rsid w:val="00D20999"/>
    <w:rsid w:val="00D2241C"/>
    <w:rsid w:val="00D23253"/>
    <w:rsid w:val="00D23507"/>
    <w:rsid w:val="00D24A39"/>
    <w:rsid w:val="00D24FD3"/>
    <w:rsid w:val="00D25A35"/>
    <w:rsid w:val="00D2685C"/>
    <w:rsid w:val="00D2714D"/>
    <w:rsid w:val="00D27F3D"/>
    <w:rsid w:val="00D3157A"/>
    <w:rsid w:val="00D31F21"/>
    <w:rsid w:val="00D3208A"/>
    <w:rsid w:val="00D321CF"/>
    <w:rsid w:val="00D32463"/>
    <w:rsid w:val="00D32510"/>
    <w:rsid w:val="00D3296E"/>
    <w:rsid w:val="00D32F3E"/>
    <w:rsid w:val="00D35740"/>
    <w:rsid w:val="00D35FC7"/>
    <w:rsid w:val="00D363A7"/>
    <w:rsid w:val="00D37295"/>
    <w:rsid w:val="00D40D6B"/>
    <w:rsid w:val="00D414CD"/>
    <w:rsid w:val="00D41CD0"/>
    <w:rsid w:val="00D4256E"/>
    <w:rsid w:val="00D434C3"/>
    <w:rsid w:val="00D449F2"/>
    <w:rsid w:val="00D46549"/>
    <w:rsid w:val="00D46F94"/>
    <w:rsid w:val="00D4744D"/>
    <w:rsid w:val="00D477C5"/>
    <w:rsid w:val="00D51055"/>
    <w:rsid w:val="00D526C3"/>
    <w:rsid w:val="00D55C2A"/>
    <w:rsid w:val="00D56123"/>
    <w:rsid w:val="00D618CA"/>
    <w:rsid w:val="00D62A59"/>
    <w:rsid w:val="00D66939"/>
    <w:rsid w:val="00D674C4"/>
    <w:rsid w:val="00D6762D"/>
    <w:rsid w:val="00D70E66"/>
    <w:rsid w:val="00D71051"/>
    <w:rsid w:val="00D7107E"/>
    <w:rsid w:val="00D72795"/>
    <w:rsid w:val="00D727EA"/>
    <w:rsid w:val="00D73140"/>
    <w:rsid w:val="00D73609"/>
    <w:rsid w:val="00D73917"/>
    <w:rsid w:val="00D73BF5"/>
    <w:rsid w:val="00D73CC8"/>
    <w:rsid w:val="00D77239"/>
    <w:rsid w:val="00D77466"/>
    <w:rsid w:val="00D80593"/>
    <w:rsid w:val="00D81010"/>
    <w:rsid w:val="00D810BC"/>
    <w:rsid w:val="00D81271"/>
    <w:rsid w:val="00D81344"/>
    <w:rsid w:val="00D832B9"/>
    <w:rsid w:val="00D83BA7"/>
    <w:rsid w:val="00D8428C"/>
    <w:rsid w:val="00D90235"/>
    <w:rsid w:val="00D90A4C"/>
    <w:rsid w:val="00D90EE6"/>
    <w:rsid w:val="00D91509"/>
    <w:rsid w:val="00D9235A"/>
    <w:rsid w:val="00D9670C"/>
    <w:rsid w:val="00DA02FB"/>
    <w:rsid w:val="00DA096D"/>
    <w:rsid w:val="00DA3E73"/>
    <w:rsid w:val="00DA5823"/>
    <w:rsid w:val="00DA59C9"/>
    <w:rsid w:val="00DB097A"/>
    <w:rsid w:val="00DB0F2B"/>
    <w:rsid w:val="00DB1048"/>
    <w:rsid w:val="00DB17C9"/>
    <w:rsid w:val="00DB2A81"/>
    <w:rsid w:val="00DB32BE"/>
    <w:rsid w:val="00DB4470"/>
    <w:rsid w:val="00DB47C0"/>
    <w:rsid w:val="00DB6454"/>
    <w:rsid w:val="00DB64F0"/>
    <w:rsid w:val="00DB74CD"/>
    <w:rsid w:val="00DC02FF"/>
    <w:rsid w:val="00DC111C"/>
    <w:rsid w:val="00DC3A35"/>
    <w:rsid w:val="00DC4652"/>
    <w:rsid w:val="00DC5A25"/>
    <w:rsid w:val="00DD19FA"/>
    <w:rsid w:val="00DD3E3B"/>
    <w:rsid w:val="00DD3E63"/>
    <w:rsid w:val="00DD4116"/>
    <w:rsid w:val="00DD46D1"/>
    <w:rsid w:val="00DD49DC"/>
    <w:rsid w:val="00DD568A"/>
    <w:rsid w:val="00DE2343"/>
    <w:rsid w:val="00DE44A8"/>
    <w:rsid w:val="00DE55E6"/>
    <w:rsid w:val="00DE5940"/>
    <w:rsid w:val="00DE6C5B"/>
    <w:rsid w:val="00DF1523"/>
    <w:rsid w:val="00DF187F"/>
    <w:rsid w:val="00DF1EBC"/>
    <w:rsid w:val="00DF3D24"/>
    <w:rsid w:val="00DF6EB4"/>
    <w:rsid w:val="00E01B7B"/>
    <w:rsid w:val="00E03F8C"/>
    <w:rsid w:val="00E050DE"/>
    <w:rsid w:val="00E0634E"/>
    <w:rsid w:val="00E132A8"/>
    <w:rsid w:val="00E14125"/>
    <w:rsid w:val="00E14284"/>
    <w:rsid w:val="00E162CA"/>
    <w:rsid w:val="00E20004"/>
    <w:rsid w:val="00E224C9"/>
    <w:rsid w:val="00E25B22"/>
    <w:rsid w:val="00E26605"/>
    <w:rsid w:val="00E26AA9"/>
    <w:rsid w:val="00E27CF3"/>
    <w:rsid w:val="00E27E40"/>
    <w:rsid w:val="00E3060F"/>
    <w:rsid w:val="00E31A80"/>
    <w:rsid w:val="00E31EA0"/>
    <w:rsid w:val="00E32299"/>
    <w:rsid w:val="00E34A23"/>
    <w:rsid w:val="00E35308"/>
    <w:rsid w:val="00E36754"/>
    <w:rsid w:val="00E368BB"/>
    <w:rsid w:val="00E42A7D"/>
    <w:rsid w:val="00E43113"/>
    <w:rsid w:val="00E4370A"/>
    <w:rsid w:val="00E43ADA"/>
    <w:rsid w:val="00E44DBB"/>
    <w:rsid w:val="00E46C4C"/>
    <w:rsid w:val="00E470BC"/>
    <w:rsid w:val="00E47BCC"/>
    <w:rsid w:val="00E53707"/>
    <w:rsid w:val="00E53C28"/>
    <w:rsid w:val="00E5490D"/>
    <w:rsid w:val="00E562EF"/>
    <w:rsid w:val="00E563AB"/>
    <w:rsid w:val="00E5684E"/>
    <w:rsid w:val="00E5714A"/>
    <w:rsid w:val="00E575A8"/>
    <w:rsid w:val="00E60105"/>
    <w:rsid w:val="00E643F2"/>
    <w:rsid w:val="00E64D7A"/>
    <w:rsid w:val="00E67CBB"/>
    <w:rsid w:val="00E712C7"/>
    <w:rsid w:val="00E721FD"/>
    <w:rsid w:val="00E727C8"/>
    <w:rsid w:val="00E72E9D"/>
    <w:rsid w:val="00E73298"/>
    <w:rsid w:val="00E75665"/>
    <w:rsid w:val="00E7637A"/>
    <w:rsid w:val="00E81F18"/>
    <w:rsid w:val="00E8263C"/>
    <w:rsid w:val="00E83068"/>
    <w:rsid w:val="00E83BF9"/>
    <w:rsid w:val="00E841B6"/>
    <w:rsid w:val="00E8491E"/>
    <w:rsid w:val="00E849BA"/>
    <w:rsid w:val="00E84EA1"/>
    <w:rsid w:val="00E86100"/>
    <w:rsid w:val="00E87B05"/>
    <w:rsid w:val="00E9019E"/>
    <w:rsid w:val="00E90FA0"/>
    <w:rsid w:val="00E91CD4"/>
    <w:rsid w:val="00E93610"/>
    <w:rsid w:val="00E93BD5"/>
    <w:rsid w:val="00E970D7"/>
    <w:rsid w:val="00EA1D24"/>
    <w:rsid w:val="00EA4110"/>
    <w:rsid w:val="00EA45A1"/>
    <w:rsid w:val="00EA4F0A"/>
    <w:rsid w:val="00EA4FDA"/>
    <w:rsid w:val="00EA5730"/>
    <w:rsid w:val="00EB0044"/>
    <w:rsid w:val="00EB0D1B"/>
    <w:rsid w:val="00EB204D"/>
    <w:rsid w:val="00EB2CDE"/>
    <w:rsid w:val="00EB3715"/>
    <w:rsid w:val="00EB385A"/>
    <w:rsid w:val="00EB3CEA"/>
    <w:rsid w:val="00EB3F5D"/>
    <w:rsid w:val="00EB6972"/>
    <w:rsid w:val="00EB78A1"/>
    <w:rsid w:val="00EC03FF"/>
    <w:rsid w:val="00EC39BF"/>
    <w:rsid w:val="00EC3CF5"/>
    <w:rsid w:val="00EC3E49"/>
    <w:rsid w:val="00EC4A02"/>
    <w:rsid w:val="00EC5001"/>
    <w:rsid w:val="00EC589A"/>
    <w:rsid w:val="00EC679F"/>
    <w:rsid w:val="00EC6E5B"/>
    <w:rsid w:val="00EC77C5"/>
    <w:rsid w:val="00ED0066"/>
    <w:rsid w:val="00ED2B3F"/>
    <w:rsid w:val="00ED3C18"/>
    <w:rsid w:val="00ED4A8E"/>
    <w:rsid w:val="00ED5B36"/>
    <w:rsid w:val="00ED7510"/>
    <w:rsid w:val="00ED7743"/>
    <w:rsid w:val="00EE1667"/>
    <w:rsid w:val="00EE2BDA"/>
    <w:rsid w:val="00EE57F1"/>
    <w:rsid w:val="00EE6024"/>
    <w:rsid w:val="00EF4D68"/>
    <w:rsid w:val="00EF51F2"/>
    <w:rsid w:val="00EF6280"/>
    <w:rsid w:val="00EF782A"/>
    <w:rsid w:val="00F036C5"/>
    <w:rsid w:val="00F05172"/>
    <w:rsid w:val="00F06021"/>
    <w:rsid w:val="00F07931"/>
    <w:rsid w:val="00F12377"/>
    <w:rsid w:val="00F130BF"/>
    <w:rsid w:val="00F131E8"/>
    <w:rsid w:val="00F14137"/>
    <w:rsid w:val="00F14C7F"/>
    <w:rsid w:val="00F15ED9"/>
    <w:rsid w:val="00F17D23"/>
    <w:rsid w:val="00F17FB3"/>
    <w:rsid w:val="00F22760"/>
    <w:rsid w:val="00F24659"/>
    <w:rsid w:val="00F305FA"/>
    <w:rsid w:val="00F3295B"/>
    <w:rsid w:val="00F3382E"/>
    <w:rsid w:val="00F36612"/>
    <w:rsid w:val="00F36AF0"/>
    <w:rsid w:val="00F4106C"/>
    <w:rsid w:val="00F43DFB"/>
    <w:rsid w:val="00F47516"/>
    <w:rsid w:val="00F47BA2"/>
    <w:rsid w:val="00F529F1"/>
    <w:rsid w:val="00F5459E"/>
    <w:rsid w:val="00F612D0"/>
    <w:rsid w:val="00F62CF3"/>
    <w:rsid w:val="00F649EC"/>
    <w:rsid w:val="00F656D7"/>
    <w:rsid w:val="00F667D3"/>
    <w:rsid w:val="00F66CB1"/>
    <w:rsid w:val="00F720C0"/>
    <w:rsid w:val="00F75396"/>
    <w:rsid w:val="00F75C2C"/>
    <w:rsid w:val="00F75D9F"/>
    <w:rsid w:val="00F75DE9"/>
    <w:rsid w:val="00F76076"/>
    <w:rsid w:val="00F76217"/>
    <w:rsid w:val="00F76B89"/>
    <w:rsid w:val="00F810B6"/>
    <w:rsid w:val="00F822E3"/>
    <w:rsid w:val="00F82A3D"/>
    <w:rsid w:val="00F850AA"/>
    <w:rsid w:val="00F85DF0"/>
    <w:rsid w:val="00F90234"/>
    <w:rsid w:val="00F92695"/>
    <w:rsid w:val="00F93CE7"/>
    <w:rsid w:val="00F950F2"/>
    <w:rsid w:val="00F956A6"/>
    <w:rsid w:val="00FA01D2"/>
    <w:rsid w:val="00FA0289"/>
    <w:rsid w:val="00FA054B"/>
    <w:rsid w:val="00FA12BB"/>
    <w:rsid w:val="00FA152B"/>
    <w:rsid w:val="00FA43C5"/>
    <w:rsid w:val="00FA45D1"/>
    <w:rsid w:val="00FA5D79"/>
    <w:rsid w:val="00FA6B50"/>
    <w:rsid w:val="00FB0EEB"/>
    <w:rsid w:val="00FB1D83"/>
    <w:rsid w:val="00FB2546"/>
    <w:rsid w:val="00FB5BBA"/>
    <w:rsid w:val="00FB6643"/>
    <w:rsid w:val="00FC5356"/>
    <w:rsid w:val="00FD2E06"/>
    <w:rsid w:val="00FD4930"/>
    <w:rsid w:val="00FD5541"/>
    <w:rsid w:val="00FD7427"/>
    <w:rsid w:val="00FD7C0D"/>
    <w:rsid w:val="00FE4079"/>
    <w:rsid w:val="00FE47CE"/>
    <w:rsid w:val="00FE4F36"/>
    <w:rsid w:val="00FE4F45"/>
    <w:rsid w:val="00FE74F0"/>
    <w:rsid w:val="00FE79B0"/>
    <w:rsid w:val="00FE79CC"/>
    <w:rsid w:val="00FF070A"/>
    <w:rsid w:val="00FF4D8C"/>
    <w:rsid w:val="00FF4FC7"/>
    <w:rsid w:val="00FF5F3C"/>
    <w:rsid w:val="00FF6DEC"/>
    <w:rsid w:val="00FF715C"/>
    <w:rsid w:val="00FF7200"/>
    <w:rsid w:val="00FF7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10A5824"/>
  <w15:docId w15:val="{DC8580E0-123D-46E6-9E64-9DD352F07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0" w:defUnhideWhenUsed="0" w:defQFormat="0" w:count="371">
    <w:lsdException w:name="Normal" w:locked="0" w:uiPriority="0" w:qFormat="1"/>
    <w:lsdException w:name="heading 1" w:locked="0" w:uiPriority="0" w:qFormat="1"/>
    <w:lsdException w:name="heading 2" w:locked="0" w:semiHidden="1" w:uiPriority="0" w:unhideWhenUsed="1" w:qFormat="1"/>
    <w:lsdException w:name="heading 3" w:locked="0" w:semiHidden="1" w:uiPriority="0" w:unhideWhenUsed="1" w:qFormat="1"/>
    <w:lsdException w:name="heading 4" w:locked="0" w:semiHidden="1" w:uiPriority="0" w:unhideWhenUsed="1" w:qFormat="1"/>
    <w:lsdException w:name="heading 5" w:locked="0" w:semiHidden="1" w:uiPriority="9" w:unhideWhenUsed="1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0" w:unhideWhenUsed="1"/>
    <w:lsdException w:name="toc 5" w:locked="0" w:semiHidden="1" w:uiPriority="0" w:unhideWhenUsed="1"/>
    <w:lsdException w:name="toc 6" w:locked="0" w:semiHidden="1" w:uiPriority="0" w:unhideWhenUsed="1"/>
    <w:lsdException w:name="toc 7" w:locked="0" w:semiHidden="1" w:uiPriority="0" w:unhideWhenUsed="1"/>
    <w:lsdException w:name="toc 8" w:locked="0" w:semiHidden="1" w:uiPriority="0" w:unhideWhenUsed="1"/>
    <w:lsdException w:name="toc 9" w:locked="0" w:semiHidden="1" w:uiPriority="0" w:unhideWhenUsed="1"/>
    <w:lsdException w:name="Normal Indent" w:locked="0" w:semiHidden="1" w:unhideWhenUsed="1"/>
    <w:lsdException w:name="footnote text" w:semiHidden="1" w:uiPriority="0" w:unhideWhenUsed="1"/>
    <w:lsdException w:name="annotation text" w:locked="0" w:semiHidden="1" w:unhideWhenUsed="1"/>
    <w:lsdException w:name="header" w:locked="0" w:semiHidden="1" w:uiPriority="0" w:unhideWhenUsed="1"/>
    <w:lsdException w:name="footer" w:locked="0" w:semiHidden="1" w:uiPriority="0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iPriority="0" w:unhideWhenUsed="1"/>
    <w:lsdException w:name="annotation reference" w:locked="0" w:semiHidden="1" w:unhideWhenUsed="1"/>
    <w:lsdException w:name="line number" w:semiHidden="1" w:uiPriority="0" w:unhideWhenUsed="1"/>
    <w:lsdException w:name="page number" w:locked="0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locked="0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locked="0" w:semiHidden="1" w:uiPriority="0" w:unhideWhenUsed="1" w:qFormat="1"/>
    <w:lsdException w:name="List Number" w:locked="0" w:semiHidden="1" w:unhideWhenUsed="1" w:qFormat="1"/>
    <w:lsdException w:name="List 2" w:locked="0" w:semiHidden="1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locked="0" w:semiHidden="1" w:uiPriority="0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locked="0" w:semiHidden="1" w:uiPriority="0" w:unhideWhenUsed="1"/>
    <w:lsdException w:name="Body Text Indent" w:locked="0" w:semiHidden="1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locked="0" w:uiPriority="0" w:qFormat="1"/>
    <w:lsdException w:name="Salutation" w:semiHidden="1" w:uiPriority="0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locked="0" w:uiPriority="22" w:qFormat="1"/>
    <w:lsdException w:name="Emphasis" w:locked="0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iPriority="0" w:unhideWhenUsed="1"/>
    <w:lsdException w:name="HTML Address" w:locked="0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0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 w:qFormat="1"/>
    <w:lsdException w:name="Intense Emphasis" w:locked="0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locked="0" w:semiHidden="1" w:uiPriority="39" w:unhideWhenUsed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</w:latentStyles>
  <w:style w:type="paragraph" w:default="1" w:styleId="af7">
    <w:name w:val="Normal"/>
    <w:autoRedefine/>
    <w:qFormat/>
    <w:rsid w:val="004350CA"/>
    <w:pPr>
      <w:spacing w:before="20" w:after="12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3">
    <w:name w:val="heading 1"/>
    <w:aliases w:val="H1"/>
    <w:basedOn w:val="phbase"/>
    <w:next w:val="phnormal"/>
    <w:link w:val="14"/>
    <w:qFormat/>
    <w:rsid w:val="00043945"/>
    <w:pPr>
      <w:keepNext/>
      <w:keepLines/>
      <w:pageBreakBefore/>
      <w:numPr>
        <w:numId w:val="50"/>
      </w:numPr>
      <w:tabs>
        <w:tab w:val="left" w:pos="1276"/>
      </w:tabs>
      <w:spacing w:before="360" w:after="360"/>
      <w:ind w:left="720" w:right="170" w:firstLine="0"/>
      <w:outlineLvl w:val="0"/>
    </w:pPr>
    <w:rPr>
      <w:b/>
      <w:sz w:val="28"/>
      <w:szCs w:val="28"/>
    </w:rPr>
  </w:style>
  <w:style w:type="paragraph" w:styleId="20">
    <w:name w:val="heading 2"/>
    <w:aliases w:val="H2,h2,2,Heading 2 Hidden,CHS,H2-Heading 2,l2,Header2,heading2,list2,A,A.B.C.,list 2,Heading2,Heading Indent No L2,UNDERRUBRIK 1-2,Fonctionnalité,Titre 21,t2.T2,Table2,ITT t2,H2-Heading 21,Header 21,l21,Header21,h21,221,heading21,22,li..."/>
    <w:basedOn w:val="phbase"/>
    <w:next w:val="phnormal"/>
    <w:link w:val="22"/>
    <w:qFormat/>
    <w:rsid w:val="00043945"/>
    <w:pPr>
      <w:keepNext/>
      <w:keepLines/>
      <w:numPr>
        <w:ilvl w:val="1"/>
        <w:numId w:val="50"/>
      </w:numPr>
      <w:tabs>
        <w:tab w:val="left" w:pos="720"/>
      </w:tabs>
      <w:spacing w:before="360" w:after="360"/>
      <w:ind w:left="720" w:right="170" w:firstLine="0"/>
      <w:outlineLvl w:val="1"/>
    </w:pPr>
    <w:rPr>
      <w:b/>
    </w:rPr>
  </w:style>
  <w:style w:type="paragraph" w:styleId="3">
    <w:name w:val="heading 3"/>
    <w:aliases w:val="H3,h3,3,Level 1 - 1,h31,h32,h33,h34,h35,h36,h37,h38,h39,h310,h311,h321,h331,h341,h351,h361,h371,h381,h312,h322,h332,h342,h352,h362,h372,h382,h313,h323,h333,h343,h353,h363,h373,h383,h314,h324,h334,h344,h354,h364,h374,h384,h315,h325,h335,h345"/>
    <w:basedOn w:val="phbase"/>
    <w:next w:val="phnormal"/>
    <w:link w:val="30"/>
    <w:qFormat/>
    <w:rsid w:val="00043945"/>
    <w:pPr>
      <w:keepNext/>
      <w:keepLines/>
      <w:numPr>
        <w:ilvl w:val="2"/>
        <w:numId w:val="50"/>
      </w:numPr>
      <w:spacing w:before="240" w:after="240"/>
      <w:ind w:right="170" w:firstLine="0"/>
      <w:outlineLvl w:val="2"/>
    </w:pPr>
    <w:rPr>
      <w:b/>
      <w:bCs/>
    </w:rPr>
  </w:style>
  <w:style w:type="paragraph" w:styleId="4">
    <w:name w:val="heading 4"/>
    <w:aliases w:val="H4,4,I4,l4,heading4,I41,41,l41,heading41,(Shift Ctrl 4),Titre 41,t4.T4,4heading,h4,a.,4 dash,d,4 dash1,d1,31,h41,a.1,4 dash2,d2,32,h42,a.2,4 dash3,d3,33,h43,a.3,4 dash4,d4,34,h44,a.4,Sub sub heading,4 dash5,d5,35,h45,a.5,Sub sub heading1"/>
    <w:basedOn w:val="phbase"/>
    <w:next w:val="phnormal"/>
    <w:link w:val="40"/>
    <w:qFormat/>
    <w:rsid w:val="00043945"/>
    <w:pPr>
      <w:keepNext/>
      <w:keepLines/>
      <w:numPr>
        <w:ilvl w:val="3"/>
        <w:numId w:val="50"/>
      </w:numPr>
      <w:spacing w:before="240" w:after="240"/>
      <w:ind w:left="2705" w:right="170" w:hanging="1985"/>
      <w:outlineLvl w:val="3"/>
    </w:pPr>
    <w:rPr>
      <w:b/>
    </w:rPr>
  </w:style>
  <w:style w:type="paragraph" w:styleId="5">
    <w:name w:val="heading 5"/>
    <w:aliases w:val="H5,_Подпункт,PIM 5,5,ITT t5,PA Pico Section"/>
    <w:basedOn w:val="af7"/>
    <w:next w:val="af7"/>
    <w:link w:val="50"/>
    <w:uiPriority w:val="9"/>
    <w:unhideWhenUsed/>
    <w:qFormat/>
    <w:rsid w:val="00043945"/>
    <w:pPr>
      <w:numPr>
        <w:ilvl w:val="4"/>
        <w:numId w:val="50"/>
      </w:numPr>
      <w:spacing w:before="240" w:after="240"/>
      <w:ind w:left="1843" w:right="170" w:hanging="1134"/>
      <w:outlineLvl w:val="4"/>
    </w:pPr>
    <w:rPr>
      <w:b/>
      <w:bCs/>
      <w:iCs/>
      <w:szCs w:val="26"/>
    </w:rPr>
  </w:style>
  <w:style w:type="paragraph" w:styleId="6">
    <w:name w:val="heading 6"/>
    <w:aliases w:val="H6,__Подпункт,PIM 6"/>
    <w:basedOn w:val="af7"/>
    <w:next w:val="af7"/>
    <w:link w:val="60"/>
    <w:uiPriority w:val="9"/>
    <w:unhideWhenUsed/>
    <w:qFormat/>
    <w:rsid w:val="00043945"/>
    <w:pPr>
      <w:numPr>
        <w:ilvl w:val="5"/>
        <w:numId w:val="50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aliases w:val="PIM 7,H7"/>
    <w:basedOn w:val="af7"/>
    <w:next w:val="af7"/>
    <w:link w:val="70"/>
    <w:uiPriority w:val="9"/>
    <w:unhideWhenUsed/>
    <w:qFormat/>
    <w:locked/>
    <w:rsid w:val="00043945"/>
    <w:pPr>
      <w:numPr>
        <w:ilvl w:val="6"/>
        <w:numId w:val="50"/>
      </w:numPr>
      <w:spacing w:before="240" w:after="60"/>
      <w:outlineLvl w:val="6"/>
    </w:pPr>
    <w:rPr>
      <w:rFonts w:ascii="Calibri" w:hAnsi="Calibri"/>
      <w:szCs w:val="24"/>
    </w:rPr>
  </w:style>
  <w:style w:type="paragraph" w:styleId="8">
    <w:name w:val="heading 8"/>
    <w:aliases w:val="H8"/>
    <w:basedOn w:val="af7"/>
    <w:next w:val="af7"/>
    <w:link w:val="80"/>
    <w:uiPriority w:val="9"/>
    <w:unhideWhenUsed/>
    <w:qFormat/>
    <w:locked/>
    <w:rsid w:val="00043945"/>
    <w:pPr>
      <w:numPr>
        <w:ilvl w:val="7"/>
        <w:numId w:val="50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9">
    <w:name w:val="heading 9"/>
    <w:aliases w:val="H9"/>
    <w:basedOn w:val="af7"/>
    <w:next w:val="af7"/>
    <w:link w:val="90"/>
    <w:uiPriority w:val="9"/>
    <w:unhideWhenUsed/>
    <w:qFormat/>
    <w:locked/>
    <w:rsid w:val="00043945"/>
    <w:pPr>
      <w:numPr>
        <w:ilvl w:val="8"/>
        <w:numId w:val="50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f8">
    <w:name w:val="Default Paragraph Font"/>
    <w:uiPriority w:val="1"/>
    <w:semiHidden/>
    <w:unhideWhenUsed/>
  </w:style>
  <w:style w:type="table" w:default="1" w:styleId="af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a">
    <w:name w:val="No List"/>
    <w:uiPriority w:val="99"/>
    <w:semiHidden/>
    <w:unhideWhenUsed/>
  </w:style>
  <w:style w:type="character" w:customStyle="1" w:styleId="14">
    <w:name w:val="Заголовок 1 Знак"/>
    <w:aliases w:val="H1 Знак"/>
    <w:basedOn w:val="af8"/>
    <w:link w:val="13"/>
    <w:rsid w:val="0097095E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2">
    <w:name w:val="Заголовок 2 Знак"/>
    <w:aliases w:val="H2 Знак,h2 Знак,2 Знак,Heading 2 Hidden Знак,CHS Знак,H2-Heading 2 Знак,l2 Знак,Header2 Знак,heading2 Знак,list2 Знак,A Знак,A.B.C. Знак,list 2 Знак,Heading2 Знак,Heading Indent No L2 Знак,UNDERRUBRIK 1-2 Знак,Fonctionnalité Знак"/>
    <w:basedOn w:val="af8"/>
    <w:link w:val="20"/>
    <w:rsid w:val="0097095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0">
    <w:name w:val="Заголовок 3 Знак"/>
    <w:aliases w:val="H3 Знак,h3 Знак,3 Знак,Level 1 - 1 Знак,h31 Знак,h32 Знак,h33 Знак,h34 Знак,h35 Знак,h36 Знак,h37 Знак,h38 Знак,h39 Знак,h310 Знак,h311 Знак,h321 Знак,h331 Знак,h341 Знак,h351 Знак,h361 Знак,h371 Знак,h381 Знак,h312 Знак,h322 Знак"/>
    <w:basedOn w:val="af8"/>
    <w:link w:val="3"/>
    <w:rsid w:val="0097095E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40">
    <w:name w:val="Заголовок 4 Знак"/>
    <w:aliases w:val="H4 Знак,4 Знак,I4 Знак,l4 Знак,heading4 Знак,I41 Знак,41 Знак,l41 Знак,heading41 Знак,(Shift Ctrl 4) Знак,Titre 41 Знак,t4.T4 Знак,4heading Знак,h4 Знак,a. Знак,4 dash Знак,d Знак,4 dash1 Знак,d1 Знак,31 Знак,h41 Знак,a.1 Знак,d2 Знак"/>
    <w:basedOn w:val="af8"/>
    <w:link w:val="4"/>
    <w:rsid w:val="0097095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0">
    <w:name w:val="Заголовок 5 Знак"/>
    <w:aliases w:val="H5 Знак,_Подпункт Знак,PIM 5 Знак,5 Знак,ITT t5 Знак,PA Pico Section Знак"/>
    <w:link w:val="5"/>
    <w:uiPriority w:val="9"/>
    <w:rsid w:val="00043945"/>
    <w:rPr>
      <w:rFonts w:ascii="Times New Roman" w:eastAsia="Times New Roman" w:hAnsi="Times New Roman" w:cs="Times New Roman"/>
      <w:b/>
      <w:bCs/>
      <w:iCs/>
      <w:sz w:val="24"/>
      <w:szCs w:val="26"/>
      <w:lang w:eastAsia="ru-RU"/>
    </w:rPr>
  </w:style>
  <w:style w:type="paragraph" w:customStyle="1" w:styleId="afb">
    <w:name w:val="Шапка таблицы"/>
    <w:basedOn w:val="af7"/>
    <w:locked/>
    <w:rsid w:val="00531D97"/>
    <w:pPr>
      <w:spacing w:before="60" w:after="60"/>
      <w:contextualSpacing/>
      <w:jc w:val="center"/>
    </w:pPr>
    <w:rPr>
      <w:b/>
      <w:sz w:val="20"/>
    </w:rPr>
  </w:style>
  <w:style w:type="paragraph" w:customStyle="1" w:styleId="afc">
    <w:name w:val="Текст внутри таблицы"/>
    <w:basedOn w:val="af7"/>
    <w:link w:val="afd"/>
    <w:rsid w:val="00531D97"/>
    <w:pPr>
      <w:spacing w:before="60" w:after="60"/>
      <w:contextualSpacing/>
    </w:pPr>
    <w:rPr>
      <w:sz w:val="20"/>
    </w:rPr>
  </w:style>
  <w:style w:type="character" w:customStyle="1" w:styleId="afd">
    <w:name w:val="Текст внутри таблицы Знак"/>
    <w:link w:val="afc"/>
    <w:rsid w:val="00531D97"/>
    <w:rPr>
      <w:rFonts w:ascii="Times New Roman" w:eastAsiaTheme="minorEastAsia" w:hAnsi="Times New Roman" w:cs="Times New Roman"/>
      <w:sz w:val="20"/>
      <w:szCs w:val="24"/>
      <w:lang w:eastAsia="ru-RU"/>
    </w:rPr>
  </w:style>
  <w:style w:type="paragraph" w:customStyle="1" w:styleId="afe">
    <w:name w:val="Название таблицы"/>
    <w:basedOn w:val="aff"/>
    <w:next w:val="af7"/>
    <w:qFormat/>
    <w:rsid w:val="00531D97"/>
    <w:pPr>
      <w:jc w:val="left"/>
    </w:pPr>
  </w:style>
  <w:style w:type="paragraph" w:customStyle="1" w:styleId="aff0">
    <w:name w:val="Важно!"/>
    <w:basedOn w:val="af7"/>
    <w:link w:val="aff1"/>
    <w:locked/>
    <w:rsid w:val="00531D97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567" w:right="567"/>
    </w:pPr>
    <w:rPr>
      <w:rFonts w:ascii="Tahoma" w:eastAsia="Calibri" w:hAnsi="Tahoma"/>
      <w:b/>
      <w:color w:val="E02020"/>
      <w:sz w:val="16"/>
    </w:rPr>
  </w:style>
  <w:style w:type="character" w:customStyle="1" w:styleId="aff1">
    <w:name w:val="Важно! Знак"/>
    <w:link w:val="aff0"/>
    <w:rsid w:val="00531D97"/>
    <w:rPr>
      <w:rFonts w:ascii="Tahoma" w:eastAsia="Calibri" w:hAnsi="Tahoma" w:cs="Times New Roman"/>
      <w:b/>
      <w:color w:val="E02020"/>
      <w:sz w:val="16"/>
      <w:szCs w:val="24"/>
      <w:lang w:eastAsia="ru-RU"/>
    </w:rPr>
  </w:style>
  <w:style w:type="character" w:styleId="aff2">
    <w:name w:val="Hyperlink"/>
    <w:uiPriority w:val="99"/>
    <w:rsid w:val="00043945"/>
    <w:rPr>
      <w:color w:val="0000FF"/>
      <w:u w:val="single"/>
    </w:rPr>
  </w:style>
  <w:style w:type="paragraph" w:customStyle="1" w:styleId="15">
    <w:name w:val="Приложение 1"/>
    <w:basedOn w:val="13"/>
    <w:next w:val="aff3"/>
    <w:locked/>
    <w:rsid w:val="00531D97"/>
    <w:pPr>
      <w:numPr>
        <w:numId w:val="0"/>
      </w:numPr>
      <w:ind w:right="-1"/>
      <w:contextualSpacing/>
      <w:jc w:val="right"/>
    </w:pPr>
    <w:rPr>
      <w:rFonts w:ascii="Times New Roman Полужирный" w:eastAsia="Calibri" w:hAnsi="Times New Roman Полужирный"/>
      <w:caps/>
      <w:kern w:val="32"/>
    </w:rPr>
  </w:style>
  <w:style w:type="paragraph" w:customStyle="1" w:styleId="aff4">
    <w:name w:val="Пример"/>
    <w:basedOn w:val="af7"/>
    <w:link w:val="aff5"/>
    <w:locked/>
    <w:rsid w:val="00531D97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567" w:right="567"/>
    </w:pPr>
    <w:rPr>
      <w:rFonts w:ascii="Tahoma" w:eastAsia="Calibri" w:hAnsi="Tahoma"/>
      <w:b/>
      <w:color w:val="1E5C3D"/>
      <w:sz w:val="16"/>
    </w:rPr>
  </w:style>
  <w:style w:type="character" w:customStyle="1" w:styleId="aff5">
    <w:name w:val="Пример Знак"/>
    <w:link w:val="aff4"/>
    <w:rsid w:val="00531D97"/>
    <w:rPr>
      <w:rFonts w:ascii="Tahoma" w:eastAsia="Calibri" w:hAnsi="Tahoma" w:cs="Times New Roman"/>
      <w:b/>
      <w:color w:val="1E5C3D"/>
      <w:sz w:val="16"/>
      <w:szCs w:val="24"/>
      <w:lang w:eastAsia="ru-RU"/>
    </w:rPr>
  </w:style>
  <w:style w:type="paragraph" w:customStyle="1" w:styleId="aff6">
    <w:name w:val="Примечание"/>
    <w:basedOn w:val="af7"/>
    <w:link w:val="aff7"/>
    <w:locked/>
    <w:rsid w:val="00531D97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567" w:right="567"/>
    </w:pPr>
    <w:rPr>
      <w:rFonts w:ascii="Tahoma" w:eastAsia="Calibri" w:hAnsi="Tahoma"/>
      <w:b/>
      <w:sz w:val="16"/>
    </w:rPr>
  </w:style>
  <w:style w:type="character" w:customStyle="1" w:styleId="aff7">
    <w:name w:val="Примечание Знак"/>
    <w:link w:val="aff6"/>
    <w:rsid w:val="00531D97"/>
    <w:rPr>
      <w:rFonts w:ascii="Tahoma" w:eastAsia="Calibri" w:hAnsi="Tahoma" w:cs="Times New Roman"/>
      <w:b/>
      <w:sz w:val="16"/>
      <w:szCs w:val="24"/>
      <w:lang w:eastAsia="ru-RU"/>
    </w:rPr>
  </w:style>
  <w:style w:type="paragraph" w:customStyle="1" w:styleId="aff8">
    <w:name w:val="Примечание (текст)"/>
    <w:basedOn w:val="af7"/>
    <w:link w:val="aff9"/>
    <w:locked/>
    <w:rsid w:val="00531D97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120"/>
      <w:ind w:left="567" w:right="567"/>
    </w:pPr>
    <w:rPr>
      <w:rFonts w:ascii="Tahoma" w:eastAsia="Calibri" w:hAnsi="Tahoma"/>
      <w:sz w:val="16"/>
    </w:rPr>
  </w:style>
  <w:style w:type="character" w:customStyle="1" w:styleId="aff9">
    <w:name w:val="Примечание (текст) Знак"/>
    <w:link w:val="aff8"/>
    <w:rsid w:val="00531D97"/>
    <w:rPr>
      <w:rFonts w:ascii="Tahoma" w:eastAsia="Calibri" w:hAnsi="Tahoma" w:cs="Times New Roman"/>
      <w:sz w:val="16"/>
      <w:szCs w:val="24"/>
      <w:lang w:eastAsia="ru-RU"/>
    </w:rPr>
  </w:style>
  <w:style w:type="paragraph" w:customStyle="1" w:styleId="affa">
    <w:name w:val="Раздел документа"/>
    <w:basedOn w:val="af7"/>
    <w:next w:val="af7"/>
    <w:rsid w:val="00531D97"/>
    <w:pPr>
      <w:keepNext/>
      <w:suppressAutoHyphens/>
      <w:spacing w:before="240"/>
      <w:jc w:val="center"/>
    </w:pPr>
    <w:rPr>
      <w:b/>
      <w:caps/>
    </w:rPr>
  </w:style>
  <w:style w:type="paragraph" w:customStyle="1" w:styleId="affb">
    <w:name w:val="Рис"/>
    <w:next w:val="af7"/>
    <w:link w:val="affc"/>
    <w:locked/>
    <w:rsid w:val="00531D97"/>
    <w:pPr>
      <w:keepNext/>
      <w:keepLines/>
      <w:spacing w:before="240" w:after="0" w:line="240" w:lineRule="auto"/>
      <w:jc w:val="center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affc">
    <w:name w:val="Рис Знак"/>
    <w:link w:val="affb"/>
    <w:locked/>
    <w:rsid w:val="00531D97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customStyle="1" w:styleId="affd">
    <w:name w:val="Рис Имя"/>
    <w:basedOn w:val="af7"/>
    <w:next w:val="affb"/>
    <w:link w:val="affe"/>
    <w:locked/>
    <w:rsid w:val="00531D97"/>
    <w:pPr>
      <w:spacing w:before="240" w:after="240"/>
      <w:contextualSpacing/>
      <w:jc w:val="center"/>
    </w:pPr>
    <w:rPr>
      <w:kern w:val="24"/>
    </w:rPr>
  </w:style>
  <w:style w:type="character" w:customStyle="1" w:styleId="affe">
    <w:name w:val="Рис Имя Знак"/>
    <w:link w:val="affd"/>
    <w:rsid w:val="00531D97"/>
    <w:rPr>
      <w:rFonts w:ascii="Times New Roman" w:eastAsiaTheme="minorEastAsia" w:hAnsi="Times New Roman" w:cs="Times New Roman"/>
      <w:kern w:val="24"/>
      <w:sz w:val="24"/>
      <w:szCs w:val="24"/>
      <w:lang w:eastAsia="ru-RU"/>
    </w:rPr>
  </w:style>
  <w:style w:type="paragraph" w:customStyle="1" w:styleId="afff">
    <w:name w:val="Содержание"/>
    <w:basedOn w:val="af7"/>
    <w:rsid w:val="00531D97"/>
    <w:pPr>
      <w:keepNext/>
      <w:pageBreakBefore/>
      <w:suppressAutoHyphens/>
      <w:spacing w:before="480" w:after="600"/>
      <w:contextualSpacing/>
    </w:pPr>
    <w:rPr>
      <w:rFonts w:ascii="Times New Roman Полужирный" w:hAnsi="Times New Roman Полужирный"/>
      <w:b/>
    </w:rPr>
  </w:style>
  <w:style w:type="paragraph" w:customStyle="1" w:styleId="-">
    <w:name w:val="Список-"/>
    <w:basedOn w:val="af7"/>
    <w:link w:val="-13"/>
    <w:locked/>
    <w:rsid w:val="00531D97"/>
    <w:pPr>
      <w:numPr>
        <w:numId w:val="1"/>
      </w:numPr>
      <w:spacing w:before="120"/>
      <w:contextualSpacing/>
    </w:pPr>
  </w:style>
  <w:style w:type="character" w:customStyle="1" w:styleId="-13">
    <w:name w:val="Список- Знак1"/>
    <w:link w:val="-"/>
    <w:locked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-">
    <w:name w:val="Список- -"/>
    <w:basedOn w:val="af7"/>
    <w:locked/>
    <w:rsid w:val="00531D97"/>
    <w:pPr>
      <w:numPr>
        <w:numId w:val="2"/>
      </w:numPr>
      <w:tabs>
        <w:tab w:val="left" w:pos="0"/>
      </w:tabs>
      <w:spacing w:before="120"/>
      <w:contextualSpacing/>
    </w:pPr>
    <w:rPr>
      <w:snapToGrid w:val="0"/>
    </w:rPr>
  </w:style>
  <w:style w:type="paragraph" w:customStyle="1" w:styleId="11">
    <w:name w:val="Список_1"/>
    <w:basedOn w:val="af7"/>
    <w:locked/>
    <w:rsid w:val="00531D97"/>
    <w:pPr>
      <w:numPr>
        <w:numId w:val="3"/>
      </w:numPr>
      <w:spacing w:before="120"/>
      <w:contextualSpacing/>
    </w:pPr>
  </w:style>
  <w:style w:type="paragraph" w:customStyle="1" w:styleId="12">
    <w:name w:val="Список_1)"/>
    <w:basedOn w:val="af7"/>
    <w:locked/>
    <w:rsid w:val="00531D97"/>
    <w:pPr>
      <w:numPr>
        <w:numId w:val="4"/>
      </w:numPr>
      <w:spacing w:line="288" w:lineRule="auto"/>
    </w:pPr>
  </w:style>
  <w:style w:type="paragraph" w:customStyle="1" w:styleId="afff0">
    <w:name w:val="Текст программы"/>
    <w:basedOn w:val="af7"/>
    <w:link w:val="afff1"/>
    <w:locked/>
    <w:rsid w:val="00531D97"/>
    <w:pPr>
      <w:spacing w:before="120"/>
      <w:ind w:firstLine="624"/>
    </w:pPr>
    <w:rPr>
      <w:rFonts w:ascii="Courier New" w:hAnsi="Courier New"/>
    </w:rPr>
  </w:style>
  <w:style w:type="character" w:customStyle="1" w:styleId="afff1">
    <w:name w:val="Текст программы Знак"/>
    <w:link w:val="afff0"/>
    <w:rsid w:val="00531D97"/>
    <w:rPr>
      <w:rFonts w:ascii="Courier New" w:eastAsiaTheme="minorEastAsia" w:hAnsi="Courier New" w:cs="Times New Roman"/>
      <w:sz w:val="24"/>
      <w:szCs w:val="24"/>
      <w:lang w:eastAsia="ru-RU"/>
    </w:rPr>
  </w:style>
  <w:style w:type="paragraph" w:customStyle="1" w:styleId="afff2">
    <w:name w:val="Текст пункта"/>
    <w:link w:val="16"/>
    <w:locked/>
    <w:rsid w:val="00531D97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6">
    <w:name w:val="Текст пункта Знак1"/>
    <w:link w:val="afff2"/>
    <w:locked/>
    <w:rsid w:val="00531D97"/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ТИТ1"/>
    <w:basedOn w:val="af7"/>
    <w:link w:val="18"/>
    <w:locked/>
    <w:rsid w:val="00531D97"/>
    <w:pPr>
      <w:suppressAutoHyphens/>
      <w:spacing w:before="120"/>
      <w:ind w:left="851" w:right="851"/>
      <w:contextualSpacing/>
      <w:jc w:val="center"/>
    </w:pPr>
    <w:rPr>
      <w:b/>
      <w:caps/>
    </w:rPr>
  </w:style>
  <w:style w:type="character" w:customStyle="1" w:styleId="18">
    <w:name w:val="ТИТ1 Знак"/>
    <w:link w:val="17"/>
    <w:rsid w:val="00531D97"/>
    <w:rPr>
      <w:rFonts w:ascii="Times New Roman" w:eastAsiaTheme="minorEastAsia" w:hAnsi="Times New Roman" w:cs="Times New Roman"/>
      <w:b/>
      <w:caps/>
      <w:sz w:val="24"/>
      <w:szCs w:val="24"/>
      <w:lang w:eastAsia="ru-RU"/>
    </w:rPr>
  </w:style>
  <w:style w:type="paragraph" w:customStyle="1" w:styleId="23">
    <w:name w:val="Тит2"/>
    <w:basedOn w:val="17"/>
    <w:link w:val="24"/>
    <w:locked/>
    <w:rsid w:val="00531D97"/>
    <w:pPr>
      <w:ind w:left="0" w:right="0"/>
    </w:pPr>
    <w:rPr>
      <w:b w:val="0"/>
      <w:caps w:val="0"/>
    </w:rPr>
  </w:style>
  <w:style w:type="character" w:customStyle="1" w:styleId="24">
    <w:name w:val="Тит2 Знак"/>
    <w:basedOn w:val="18"/>
    <w:link w:val="23"/>
    <w:rsid w:val="00531D97"/>
    <w:rPr>
      <w:rFonts w:ascii="Times New Roman" w:eastAsiaTheme="minorEastAsia" w:hAnsi="Times New Roman" w:cs="Times New Roman"/>
      <w:b w:val="0"/>
      <w:caps w:val="0"/>
      <w:sz w:val="24"/>
      <w:szCs w:val="24"/>
      <w:lang w:eastAsia="ru-RU"/>
    </w:rPr>
  </w:style>
  <w:style w:type="paragraph" w:customStyle="1" w:styleId="31">
    <w:name w:val="Тит3"/>
    <w:basedOn w:val="23"/>
    <w:locked/>
    <w:rsid w:val="00531D97"/>
    <w:pPr>
      <w:spacing w:before="60" w:after="60" w:line="240" w:lineRule="auto"/>
    </w:pPr>
    <w:rPr>
      <w:b/>
    </w:rPr>
  </w:style>
  <w:style w:type="table" w:styleId="afff3">
    <w:name w:val="Table Grid"/>
    <w:basedOn w:val="af9"/>
    <w:uiPriority w:val="39"/>
    <w:rsid w:val="00531D97"/>
    <w:pPr>
      <w:keepNext/>
      <w:spacing w:after="0" w:line="240" w:lineRule="auto"/>
      <w:ind w:left="113" w:right="113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b/>
        <w:sz w:val="24"/>
      </w:rPr>
    </w:tblStylePr>
  </w:style>
  <w:style w:type="paragraph" w:styleId="afff4">
    <w:name w:val="Balloon Text"/>
    <w:basedOn w:val="af7"/>
    <w:link w:val="afff5"/>
    <w:uiPriority w:val="99"/>
    <w:semiHidden/>
    <w:unhideWhenUsed/>
    <w:locked/>
    <w:rsid w:val="00531D97"/>
    <w:rPr>
      <w:rFonts w:ascii="Tahoma" w:hAnsi="Tahoma" w:cs="Tahoma"/>
      <w:sz w:val="16"/>
      <w:szCs w:val="16"/>
    </w:rPr>
  </w:style>
  <w:style w:type="character" w:customStyle="1" w:styleId="afff5">
    <w:name w:val="Текст выноски Знак"/>
    <w:basedOn w:val="af8"/>
    <w:link w:val="afff4"/>
    <w:uiPriority w:val="99"/>
    <w:semiHidden/>
    <w:rsid w:val="00531D97"/>
    <w:rPr>
      <w:rFonts w:ascii="Tahoma" w:eastAsiaTheme="minorEastAsia" w:hAnsi="Tahoma" w:cs="Tahoma"/>
      <w:sz w:val="16"/>
      <w:szCs w:val="16"/>
      <w:lang w:eastAsia="ru-RU"/>
    </w:rPr>
  </w:style>
  <w:style w:type="paragraph" w:styleId="19">
    <w:name w:val="toc 1"/>
    <w:basedOn w:val="af7"/>
    <w:next w:val="af7"/>
    <w:autoRedefine/>
    <w:uiPriority w:val="39"/>
    <w:rsid w:val="00043945"/>
    <w:pPr>
      <w:tabs>
        <w:tab w:val="left" w:pos="284"/>
        <w:tab w:val="right" w:leader="dot" w:pos="10080"/>
      </w:tabs>
      <w:spacing w:before="120"/>
      <w:ind w:left="360" w:hanging="360"/>
      <w:jc w:val="left"/>
    </w:pPr>
    <w:rPr>
      <w:b/>
      <w:szCs w:val="24"/>
    </w:rPr>
  </w:style>
  <w:style w:type="paragraph" w:styleId="25">
    <w:name w:val="toc 2"/>
    <w:basedOn w:val="af7"/>
    <w:next w:val="af7"/>
    <w:autoRedefine/>
    <w:uiPriority w:val="39"/>
    <w:rsid w:val="00043945"/>
    <w:pPr>
      <w:tabs>
        <w:tab w:val="left" w:pos="851"/>
        <w:tab w:val="right" w:leader="dot" w:pos="10080"/>
      </w:tabs>
      <w:ind w:left="879" w:right="289" w:hanging="522"/>
      <w:jc w:val="left"/>
    </w:pPr>
    <w:rPr>
      <w:szCs w:val="24"/>
    </w:rPr>
  </w:style>
  <w:style w:type="paragraph" w:styleId="32">
    <w:name w:val="toc 3"/>
    <w:basedOn w:val="af7"/>
    <w:next w:val="af7"/>
    <w:autoRedefine/>
    <w:uiPriority w:val="39"/>
    <w:rsid w:val="00043945"/>
    <w:pPr>
      <w:tabs>
        <w:tab w:val="left" w:pos="2262"/>
        <w:tab w:val="right" w:leader="dot" w:pos="10080"/>
      </w:tabs>
      <w:ind w:left="1512" w:hanging="666"/>
      <w:jc w:val="left"/>
    </w:pPr>
    <w:rPr>
      <w:i/>
      <w:iCs/>
      <w:szCs w:val="24"/>
    </w:rPr>
  </w:style>
  <w:style w:type="character" w:customStyle="1" w:styleId="60">
    <w:name w:val="Заголовок 6 Знак"/>
    <w:aliases w:val="H6 Знак,__Подпункт Знак,PIM 6 Знак"/>
    <w:link w:val="6"/>
    <w:uiPriority w:val="9"/>
    <w:rsid w:val="00043945"/>
    <w:rPr>
      <w:rFonts w:ascii="Calibri" w:eastAsia="Times New Roman" w:hAnsi="Calibri" w:cs="Times New Roman"/>
      <w:b/>
      <w:bCs/>
      <w:lang w:eastAsia="ru-RU"/>
    </w:rPr>
  </w:style>
  <w:style w:type="character" w:styleId="afff6">
    <w:name w:val="FollowedHyperlink"/>
    <w:basedOn w:val="af8"/>
    <w:uiPriority w:val="99"/>
    <w:semiHidden/>
    <w:unhideWhenUsed/>
    <w:locked/>
    <w:rsid w:val="00531D97"/>
    <w:rPr>
      <w:color w:val="800080"/>
      <w:u w:val="single"/>
    </w:rPr>
  </w:style>
  <w:style w:type="paragraph" w:styleId="HTML">
    <w:name w:val="HTML Preformatted"/>
    <w:basedOn w:val="af7"/>
    <w:link w:val="HTML0"/>
    <w:uiPriority w:val="99"/>
    <w:semiHidden/>
    <w:unhideWhenUsed/>
    <w:locked/>
    <w:rsid w:val="00531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</w:rPr>
  </w:style>
  <w:style w:type="character" w:customStyle="1" w:styleId="HTML0">
    <w:name w:val="Стандартный HTML Знак"/>
    <w:basedOn w:val="af8"/>
    <w:link w:val="HTML"/>
    <w:uiPriority w:val="99"/>
    <w:semiHidden/>
    <w:rsid w:val="00531D97"/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fff7">
    <w:name w:val="Normal (Web)"/>
    <w:basedOn w:val="af7"/>
    <w:uiPriority w:val="99"/>
    <w:unhideWhenUsed/>
    <w:rsid w:val="00531D97"/>
    <w:pPr>
      <w:spacing w:before="100" w:beforeAutospacing="1" w:after="100" w:afterAutospacing="1"/>
    </w:pPr>
  </w:style>
  <w:style w:type="paragraph" w:customStyle="1" w:styleId="print-only">
    <w:name w:val="print-only"/>
    <w:basedOn w:val="af7"/>
    <w:locked/>
    <w:rsid w:val="00531D97"/>
    <w:pPr>
      <w:spacing w:before="100" w:beforeAutospacing="1" w:after="100" w:afterAutospacing="1"/>
    </w:pPr>
  </w:style>
  <w:style w:type="paragraph" w:customStyle="1" w:styleId="comment">
    <w:name w:val="comment"/>
    <w:basedOn w:val="af7"/>
    <w:locked/>
    <w:rsid w:val="00531D97"/>
    <w:pPr>
      <w:spacing w:before="100" w:beforeAutospacing="1" w:after="100" w:afterAutospacing="1"/>
    </w:pPr>
  </w:style>
  <w:style w:type="paragraph" w:customStyle="1" w:styleId="comment-body">
    <w:name w:val="comment-body"/>
    <w:basedOn w:val="af7"/>
    <w:locked/>
    <w:rsid w:val="00531D97"/>
    <w:pPr>
      <w:spacing w:before="100" w:beforeAutospacing="1" w:after="100" w:afterAutospacing="1"/>
    </w:pPr>
  </w:style>
  <w:style w:type="paragraph" w:customStyle="1" w:styleId="comment-content">
    <w:name w:val="comment-content"/>
    <w:basedOn w:val="af7"/>
    <w:locked/>
    <w:rsid w:val="00531D97"/>
    <w:pPr>
      <w:spacing w:before="100" w:beforeAutospacing="1" w:after="100" w:afterAutospacing="1"/>
    </w:pPr>
  </w:style>
  <w:style w:type="paragraph" w:customStyle="1" w:styleId="pagesection">
    <w:name w:val="pagesection"/>
    <w:basedOn w:val="af7"/>
    <w:locked/>
    <w:rsid w:val="00531D97"/>
    <w:pPr>
      <w:spacing w:before="100" w:beforeAutospacing="1" w:after="100" w:afterAutospacing="1"/>
    </w:pPr>
  </w:style>
  <w:style w:type="paragraph" w:customStyle="1" w:styleId="aui-header-inner">
    <w:name w:val="aui-header-inner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sidebar">
    <w:name w:val="sidebar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ia-fixed-sidebar">
    <w:name w:val="ia-fixed-sidebar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page-actions">
    <w:name w:val="page-actions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navmenu">
    <w:name w:val="navmenu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ajs-menu-bar">
    <w:name w:val="ajs-menu-bar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noprint">
    <w:name w:val="noprint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inline-control-link">
    <w:name w:val="inline-control-link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global-comment-actions">
    <w:name w:val="global-comment-actions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comment-actions">
    <w:name w:val="comment-actions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quick-comment-container">
    <w:name w:val="quick-comment-container"/>
    <w:basedOn w:val="af7"/>
    <w:locked/>
    <w:rsid w:val="00531D97"/>
    <w:pPr>
      <w:spacing w:before="100" w:beforeAutospacing="1" w:after="100" w:afterAutospacing="1"/>
    </w:pPr>
    <w:rPr>
      <w:vanish/>
    </w:rPr>
  </w:style>
  <w:style w:type="paragraph" w:customStyle="1" w:styleId="comment1">
    <w:name w:val="comment1"/>
    <w:basedOn w:val="af7"/>
    <w:locked/>
    <w:rsid w:val="00531D97"/>
    <w:pPr>
      <w:spacing w:before="100" w:beforeAutospacing="1" w:after="100" w:afterAutospacing="1"/>
    </w:pPr>
  </w:style>
  <w:style w:type="paragraph" w:customStyle="1" w:styleId="comment-body1">
    <w:name w:val="comment-body1"/>
    <w:basedOn w:val="af7"/>
    <w:locked/>
    <w:rsid w:val="00531D97"/>
    <w:pPr>
      <w:spacing w:before="100" w:beforeAutospacing="1" w:after="100" w:afterAutospacing="1"/>
    </w:pPr>
  </w:style>
  <w:style w:type="paragraph" w:customStyle="1" w:styleId="comment-content1">
    <w:name w:val="comment-content1"/>
    <w:basedOn w:val="af7"/>
    <w:locked/>
    <w:rsid w:val="00531D97"/>
    <w:pPr>
      <w:spacing w:before="100" w:beforeAutospacing="1" w:after="100" w:afterAutospacing="1"/>
    </w:pPr>
  </w:style>
  <w:style w:type="paragraph" w:customStyle="1" w:styleId="pagesection1">
    <w:name w:val="pagesection1"/>
    <w:basedOn w:val="af7"/>
    <w:locked/>
    <w:rsid w:val="00531D97"/>
    <w:pPr>
      <w:spacing w:before="100" w:beforeAutospacing="1" w:after="100" w:afterAutospacing="1"/>
    </w:pPr>
  </w:style>
  <w:style w:type="paragraph" w:customStyle="1" w:styleId="a00">
    <w:name w:val="a0"/>
    <w:basedOn w:val="af7"/>
    <w:locked/>
    <w:rsid w:val="00531D97"/>
    <w:pPr>
      <w:spacing w:before="100" w:beforeAutospacing="1" w:after="100" w:afterAutospacing="1"/>
    </w:pPr>
  </w:style>
  <w:style w:type="character" w:customStyle="1" w:styleId="doccaption">
    <w:name w:val="doccaption"/>
    <w:basedOn w:val="af8"/>
    <w:locked/>
    <w:rsid w:val="00531D97"/>
  </w:style>
  <w:style w:type="paragraph" w:customStyle="1" w:styleId="a10">
    <w:name w:val="a1"/>
    <w:basedOn w:val="af7"/>
    <w:locked/>
    <w:rsid w:val="00531D97"/>
    <w:pPr>
      <w:spacing w:before="100" w:beforeAutospacing="1" w:after="100" w:afterAutospacing="1"/>
    </w:pPr>
  </w:style>
  <w:style w:type="paragraph" w:customStyle="1" w:styleId="a20">
    <w:name w:val="a2"/>
    <w:basedOn w:val="af7"/>
    <w:locked/>
    <w:rsid w:val="00531D97"/>
    <w:pPr>
      <w:spacing w:before="100" w:beforeAutospacing="1" w:after="100" w:afterAutospacing="1"/>
    </w:pPr>
  </w:style>
  <w:style w:type="character" w:styleId="afff8">
    <w:name w:val="Strong"/>
    <w:basedOn w:val="af8"/>
    <w:uiPriority w:val="22"/>
    <w:locked/>
    <w:rsid w:val="00531D97"/>
    <w:rPr>
      <w:b/>
      <w:bCs/>
    </w:rPr>
  </w:style>
  <w:style w:type="paragraph" w:customStyle="1" w:styleId="western">
    <w:name w:val="western"/>
    <w:basedOn w:val="af7"/>
    <w:locked/>
    <w:rsid w:val="00531D97"/>
    <w:pPr>
      <w:spacing w:before="100" w:beforeAutospacing="1" w:after="100" w:afterAutospacing="1"/>
    </w:pPr>
  </w:style>
  <w:style w:type="paragraph" w:customStyle="1" w:styleId="afff9">
    <w:name w:val="a"/>
    <w:basedOn w:val="af7"/>
    <w:locked/>
    <w:rsid w:val="00531D97"/>
    <w:pPr>
      <w:spacing w:before="100" w:beforeAutospacing="1" w:after="100" w:afterAutospacing="1"/>
    </w:pPr>
  </w:style>
  <w:style w:type="paragraph" w:customStyle="1" w:styleId="-5">
    <w:name w:val="-"/>
    <w:basedOn w:val="af7"/>
    <w:locked/>
    <w:rsid w:val="00531D97"/>
    <w:pPr>
      <w:spacing w:before="100" w:beforeAutospacing="1" w:after="100" w:afterAutospacing="1"/>
    </w:pPr>
  </w:style>
  <w:style w:type="character" w:customStyle="1" w:styleId="apple-tab-span">
    <w:name w:val="apple-tab-span"/>
    <w:basedOn w:val="af8"/>
    <w:locked/>
    <w:rsid w:val="00531D97"/>
  </w:style>
  <w:style w:type="paragraph" w:customStyle="1" w:styleId="phnormal0">
    <w:name w:val="phnormal"/>
    <w:basedOn w:val="af7"/>
    <w:locked/>
    <w:rsid w:val="00531D97"/>
    <w:pPr>
      <w:spacing w:before="100" w:beforeAutospacing="1" w:after="100" w:afterAutospacing="1"/>
    </w:pPr>
  </w:style>
  <w:style w:type="paragraph" w:customStyle="1" w:styleId="phlistitemized10">
    <w:name w:val="phlistitemized1"/>
    <w:basedOn w:val="af7"/>
    <w:locked/>
    <w:rsid w:val="00531D97"/>
    <w:pPr>
      <w:spacing w:before="100" w:beforeAutospacing="1" w:after="100" w:afterAutospacing="1"/>
    </w:pPr>
  </w:style>
  <w:style w:type="paragraph" w:customStyle="1" w:styleId="1a">
    <w:name w:val="1"/>
    <w:basedOn w:val="af7"/>
    <w:locked/>
    <w:rsid w:val="00531D97"/>
    <w:pPr>
      <w:spacing w:before="100" w:beforeAutospacing="1" w:after="100" w:afterAutospacing="1"/>
    </w:pPr>
  </w:style>
  <w:style w:type="character" w:styleId="afffa">
    <w:name w:val="Emphasis"/>
    <w:uiPriority w:val="20"/>
    <w:qFormat/>
    <w:rsid w:val="00531D97"/>
    <w:rPr>
      <w:b/>
      <w:caps/>
      <w:szCs w:val="28"/>
    </w:rPr>
  </w:style>
  <w:style w:type="paragraph" w:customStyle="1" w:styleId="phlistordered10">
    <w:name w:val="phlistordered1"/>
    <w:basedOn w:val="af7"/>
    <w:locked/>
    <w:rsid w:val="00531D97"/>
    <w:pPr>
      <w:spacing w:before="100" w:beforeAutospacing="1" w:after="100" w:afterAutospacing="1"/>
    </w:pPr>
  </w:style>
  <w:style w:type="paragraph" w:customStyle="1" w:styleId="phlistitemized20">
    <w:name w:val="phlistitemized2"/>
    <w:basedOn w:val="af7"/>
    <w:locked/>
    <w:rsid w:val="00531D97"/>
    <w:pPr>
      <w:spacing w:before="100" w:beforeAutospacing="1" w:after="100" w:afterAutospacing="1"/>
    </w:pPr>
  </w:style>
  <w:style w:type="paragraph" w:customStyle="1" w:styleId="phtabletitle">
    <w:name w:val="phtabletitle"/>
    <w:basedOn w:val="af7"/>
    <w:locked/>
    <w:rsid w:val="00531D97"/>
    <w:pPr>
      <w:spacing w:before="100" w:beforeAutospacing="1" w:after="100" w:afterAutospacing="1"/>
    </w:pPr>
  </w:style>
  <w:style w:type="paragraph" w:customStyle="1" w:styleId="phtablecolcaption">
    <w:name w:val="phtablecolcaption"/>
    <w:basedOn w:val="af7"/>
    <w:locked/>
    <w:rsid w:val="00531D97"/>
    <w:pPr>
      <w:spacing w:before="100" w:beforeAutospacing="1" w:after="100" w:afterAutospacing="1"/>
    </w:pPr>
  </w:style>
  <w:style w:type="paragraph" w:customStyle="1" w:styleId="phtablecellleft">
    <w:name w:val="phtablecellleft"/>
    <w:basedOn w:val="af7"/>
    <w:locked/>
    <w:rsid w:val="00531D97"/>
    <w:pPr>
      <w:spacing w:before="100" w:beforeAutospacing="1" w:after="100" w:afterAutospacing="1"/>
    </w:pPr>
  </w:style>
  <w:style w:type="paragraph" w:customStyle="1" w:styleId="timesnewroman0751">
    <w:name w:val="timesnewroman0751"/>
    <w:basedOn w:val="af7"/>
    <w:locked/>
    <w:rsid w:val="00531D97"/>
    <w:pPr>
      <w:spacing w:before="100" w:beforeAutospacing="1" w:after="100" w:afterAutospacing="1"/>
    </w:pPr>
  </w:style>
  <w:style w:type="paragraph" w:customStyle="1" w:styleId="phtitlepagecode">
    <w:name w:val="phtitlepagecode"/>
    <w:basedOn w:val="af7"/>
    <w:locked/>
    <w:rsid w:val="00531D97"/>
    <w:pPr>
      <w:spacing w:before="100" w:beforeAutospacing="1" w:after="100" w:afterAutospacing="1"/>
    </w:pPr>
  </w:style>
  <w:style w:type="paragraph" w:customStyle="1" w:styleId="tablename">
    <w:name w:val="tablename"/>
    <w:basedOn w:val="af7"/>
    <w:rsid w:val="00531D97"/>
    <w:pPr>
      <w:spacing w:before="100" w:beforeAutospacing="1" w:after="100" w:afterAutospacing="1"/>
    </w:pPr>
  </w:style>
  <w:style w:type="paragraph" w:customStyle="1" w:styleId="phfigure">
    <w:name w:val="phfigure"/>
    <w:basedOn w:val="af7"/>
    <w:locked/>
    <w:rsid w:val="00531D97"/>
    <w:pPr>
      <w:spacing w:before="100" w:beforeAutospacing="1" w:after="100" w:afterAutospacing="1"/>
    </w:pPr>
  </w:style>
  <w:style w:type="paragraph" w:customStyle="1" w:styleId="phtitlevoid">
    <w:name w:val="phtitlevoid"/>
    <w:basedOn w:val="af7"/>
    <w:locked/>
    <w:rsid w:val="00531D97"/>
    <w:pPr>
      <w:spacing w:before="100" w:beforeAutospacing="1" w:after="100" w:afterAutospacing="1"/>
    </w:pPr>
  </w:style>
  <w:style w:type="paragraph" w:customStyle="1" w:styleId="phtablecell">
    <w:name w:val="phtablecell"/>
    <w:basedOn w:val="af7"/>
    <w:locked/>
    <w:rsid w:val="00531D97"/>
    <w:pPr>
      <w:spacing w:before="100" w:beforeAutospacing="1" w:after="100" w:afterAutospacing="1"/>
    </w:pPr>
  </w:style>
  <w:style w:type="paragraph" w:customStyle="1" w:styleId="phadditiontitle1">
    <w:name w:val="ph_addition_title_1"/>
    <w:basedOn w:val="phbase"/>
    <w:next w:val="phnormal"/>
    <w:locked/>
    <w:rsid w:val="00043945"/>
    <w:pPr>
      <w:keepNext/>
      <w:keepLines/>
      <w:pageBreakBefore/>
      <w:numPr>
        <w:numId w:val="6"/>
      </w:numPr>
      <w:spacing w:before="360" w:after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locked/>
    <w:rsid w:val="00043945"/>
    <w:pPr>
      <w:keepNext/>
      <w:keepLines/>
      <w:numPr>
        <w:ilvl w:val="1"/>
        <w:numId w:val="6"/>
      </w:numPr>
      <w:spacing w:before="360" w:after="360"/>
      <w:outlineLvl w:val="1"/>
    </w:pPr>
    <w:rPr>
      <w:b/>
      <w:szCs w:val="24"/>
    </w:rPr>
  </w:style>
  <w:style w:type="paragraph" w:customStyle="1" w:styleId="phadditiontitle3">
    <w:name w:val="ph_addition_title_3"/>
    <w:basedOn w:val="phbase"/>
    <w:next w:val="phnormal"/>
    <w:locked/>
    <w:rsid w:val="00043945"/>
    <w:pPr>
      <w:keepNext/>
      <w:keepLines/>
      <w:numPr>
        <w:ilvl w:val="2"/>
        <w:numId w:val="6"/>
      </w:numPr>
      <w:spacing w:before="240" w:after="240"/>
      <w:outlineLvl w:val="2"/>
    </w:pPr>
    <w:rPr>
      <w:b/>
      <w:sz w:val="22"/>
      <w:szCs w:val="22"/>
    </w:rPr>
  </w:style>
  <w:style w:type="numbering" w:customStyle="1" w:styleId="phadditiontitle">
    <w:name w:val="ph_additiontitle"/>
    <w:basedOn w:val="afa"/>
    <w:locked/>
    <w:rsid w:val="00043945"/>
    <w:pPr>
      <w:numPr>
        <w:numId w:val="6"/>
      </w:numPr>
    </w:pPr>
  </w:style>
  <w:style w:type="paragraph" w:customStyle="1" w:styleId="phlistordered1">
    <w:name w:val="ph_list_ordered_1"/>
    <w:basedOn w:val="phnormal"/>
    <w:locked/>
    <w:rsid w:val="00043945"/>
    <w:pPr>
      <w:numPr>
        <w:numId w:val="5"/>
      </w:numPr>
      <w:ind w:left="1752" w:hanging="357"/>
    </w:pPr>
  </w:style>
  <w:style w:type="paragraph" w:customStyle="1" w:styleId="phnormal">
    <w:name w:val="ph_normal"/>
    <w:basedOn w:val="phbase"/>
    <w:link w:val="phnormal1"/>
    <w:locked/>
    <w:rsid w:val="00043945"/>
    <w:pPr>
      <w:ind w:right="170" w:firstLine="720"/>
    </w:pPr>
  </w:style>
  <w:style w:type="paragraph" w:customStyle="1" w:styleId="phtitlepagecode0">
    <w:name w:val="ph_titlepage_code"/>
    <w:basedOn w:val="phtitlepage"/>
    <w:locked/>
    <w:rsid w:val="00043945"/>
    <w:pPr>
      <w:spacing w:after="240"/>
    </w:pPr>
    <w:rPr>
      <w:b/>
      <w:sz w:val="26"/>
    </w:rPr>
  </w:style>
  <w:style w:type="character" w:customStyle="1" w:styleId="phnormal1">
    <w:name w:val="ph_normal Знак Знак"/>
    <w:link w:val="phnormal"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b">
    <w:name w:val="TOC Heading"/>
    <w:basedOn w:val="13"/>
    <w:next w:val="af7"/>
    <w:uiPriority w:val="39"/>
    <w:unhideWhenUsed/>
    <w:locked/>
    <w:rsid w:val="00531D97"/>
    <w:pPr>
      <w:pageBreakBefore w:val="0"/>
      <w:numPr>
        <w:numId w:val="0"/>
      </w:numPr>
      <w:spacing w:before="480" w:after="0" w:line="480" w:lineRule="auto"/>
      <w:ind w:right="0"/>
      <w:jc w:val="center"/>
      <w:outlineLvl w:val="9"/>
    </w:pPr>
    <w:rPr>
      <w:rFonts w:eastAsiaTheme="majorEastAsia"/>
      <w:bCs/>
      <w:caps/>
    </w:rPr>
  </w:style>
  <w:style w:type="paragraph" w:styleId="aff">
    <w:name w:val="caption"/>
    <w:basedOn w:val="af7"/>
    <w:next w:val="af7"/>
    <w:link w:val="afffc"/>
    <w:uiPriority w:val="35"/>
    <w:unhideWhenUsed/>
    <w:qFormat/>
    <w:rsid w:val="00531D97"/>
    <w:pPr>
      <w:spacing w:before="120"/>
      <w:jc w:val="center"/>
    </w:pPr>
    <w:rPr>
      <w:bCs/>
      <w:sz w:val="20"/>
    </w:rPr>
  </w:style>
  <w:style w:type="character" w:styleId="afffd">
    <w:name w:val="annotation reference"/>
    <w:basedOn w:val="af8"/>
    <w:uiPriority w:val="99"/>
    <w:unhideWhenUsed/>
    <w:locked/>
    <w:rsid w:val="00531D97"/>
    <w:rPr>
      <w:sz w:val="16"/>
      <w:szCs w:val="16"/>
    </w:rPr>
  </w:style>
  <w:style w:type="paragraph" w:styleId="afffe">
    <w:name w:val="annotation text"/>
    <w:basedOn w:val="af7"/>
    <w:link w:val="affff"/>
    <w:uiPriority w:val="99"/>
    <w:unhideWhenUsed/>
    <w:locked/>
    <w:rsid w:val="00531D97"/>
    <w:rPr>
      <w:sz w:val="20"/>
    </w:rPr>
  </w:style>
  <w:style w:type="character" w:customStyle="1" w:styleId="affff">
    <w:name w:val="Текст примечания Знак"/>
    <w:basedOn w:val="af8"/>
    <w:link w:val="afffe"/>
    <w:uiPriority w:val="99"/>
    <w:rsid w:val="00531D97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locked/>
    <w:rsid w:val="00531D97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531D97"/>
    <w:rPr>
      <w:rFonts w:ascii="Times New Roman" w:eastAsiaTheme="minorEastAsia" w:hAnsi="Times New Roman" w:cs="Times New Roman"/>
      <w:b/>
      <w:bCs/>
      <w:sz w:val="20"/>
      <w:szCs w:val="20"/>
      <w:lang w:eastAsia="ru-RU"/>
    </w:rPr>
  </w:style>
  <w:style w:type="paragraph" w:styleId="affff2">
    <w:name w:val="header"/>
    <w:basedOn w:val="af7"/>
    <w:link w:val="affff3"/>
    <w:rsid w:val="00043945"/>
    <w:pPr>
      <w:tabs>
        <w:tab w:val="center" w:pos="4677"/>
        <w:tab w:val="right" w:pos="9355"/>
      </w:tabs>
    </w:pPr>
  </w:style>
  <w:style w:type="character" w:customStyle="1" w:styleId="affff3">
    <w:name w:val="Верхний колонтитул Знак"/>
    <w:basedOn w:val="af8"/>
    <w:link w:val="affff2"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4">
    <w:name w:val="footer"/>
    <w:basedOn w:val="af7"/>
    <w:link w:val="affff5"/>
    <w:rsid w:val="00043945"/>
    <w:pPr>
      <w:tabs>
        <w:tab w:val="center" w:pos="4677"/>
        <w:tab w:val="right" w:pos="9355"/>
      </w:tabs>
    </w:pPr>
  </w:style>
  <w:style w:type="character" w:customStyle="1" w:styleId="affff5">
    <w:name w:val="Нижний колонтитул Знак"/>
    <w:basedOn w:val="af8"/>
    <w:link w:val="affff4"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converted-space">
    <w:name w:val="apple-converted-space"/>
    <w:basedOn w:val="af8"/>
    <w:locked/>
    <w:rsid w:val="00531D97"/>
  </w:style>
  <w:style w:type="paragraph" w:customStyle="1" w:styleId="1b">
    <w:name w:val="Основной шрифт1"/>
    <w:basedOn w:val="affff6"/>
    <w:link w:val="affff7"/>
    <w:uiPriority w:val="99"/>
    <w:locked/>
    <w:rsid w:val="00531D97"/>
    <w:pPr>
      <w:spacing w:before="120" w:after="0"/>
      <w:ind w:left="0"/>
      <w:contextualSpacing/>
    </w:pPr>
    <w:rPr>
      <w:rFonts w:eastAsia="Calibri"/>
      <w:sz w:val="28"/>
      <w:szCs w:val="28"/>
    </w:rPr>
  </w:style>
  <w:style w:type="character" w:customStyle="1" w:styleId="affff7">
    <w:name w:val="Основной шрифт Знак"/>
    <w:link w:val="1b"/>
    <w:uiPriority w:val="99"/>
    <w:locked/>
    <w:rsid w:val="00531D97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ffff8">
    <w:name w:val="Титул_правая подпись"/>
    <w:link w:val="affff9"/>
    <w:locked/>
    <w:rsid w:val="00531D97"/>
    <w:pPr>
      <w:spacing w:after="0" w:line="240" w:lineRule="auto"/>
      <w:ind w:left="1167"/>
    </w:pPr>
    <w:rPr>
      <w:rFonts w:ascii="Times New Roman" w:hAnsi="Times New Roman" w:cs="Times New Roman"/>
      <w:sz w:val="24"/>
      <w:szCs w:val="24"/>
    </w:rPr>
  </w:style>
  <w:style w:type="character" w:customStyle="1" w:styleId="affff9">
    <w:name w:val="Титул_правая подпись Знак"/>
    <w:basedOn w:val="af8"/>
    <w:link w:val="affff8"/>
    <w:rsid w:val="00531D97"/>
    <w:rPr>
      <w:rFonts w:ascii="Times New Roman" w:hAnsi="Times New Roman" w:cs="Times New Roman"/>
      <w:sz w:val="24"/>
      <w:szCs w:val="24"/>
    </w:rPr>
  </w:style>
  <w:style w:type="paragraph" w:styleId="affff6">
    <w:name w:val="Body Text Indent"/>
    <w:basedOn w:val="af7"/>
    <w:link w:val="affffa"/>
    <w:uiPriority w:val="99"/>
    <w:unhideWhenUsed/>
    <w:locked/>
    <w:rsid w:val="00531D97"/>
    <w:pPr>
      <w:ind w:left="283"/>
    </w:pPr>
  </w:style>
  <w:style w:type="character" w:customStyle="1" w:styleId="affffa">
    <w:name w:val="Основной текст с отступом Знак"/>
    <w:basedOn w:val="af8"/>
    <w:link w:val="affff6"/>
    <w:uiPriority w:val="99"/>
    <w:rsid w:val="00531D9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9">
    <w:name w:val="List Bullet"/>
    <w:basedOn w:val="-"/>
    <w:link w:val="affffb"/>
    <w:qFormat/>
    <w:rsid w:val="00556BE4"/>
    <w:pPr>
      <w:numPr>
        <w:numId w:val="8"/>
      </w:numPr>
      <w:spacing w:before="0"/>
      <w:ind w:left="993" w:hanging="284"/>
    </w:pPr>
  </w:style>
  <w:style w:type="character" w:customStyle="1" w:styleId="affffb">
    <w:name w:val="Маркированный список Знак"/>
    <w:link w:val="a9"/>
    <w:locked/>
    <w:rsid w:val="00556BE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6">
    <w:name w:val="List Paragraph"/>
    <w:aliases w:val="Нумерованный список оглавления"/>
    <w:basedOn w:val="af7"/>
    <w:link w:val="affffc"/>
    <w:uiPriority w:val="34"/>
    <w:qFormat/>
    <w:rsid w:val="00531D97"/>
    <w:pPr>
      <w:numPr>
        <w:numId w:val="10"/>
      </w:numPr>
      <w:tabs>
        <w:tab w:val="clear" w:pos="720"/>
      </w:tabs>
      <w:ind w:left="993" w:hanging="284"/>
      <w:contextualSpacing/>
    </w:pPr>
  </w:style>
  <w:style w:type="paragraph" w:customStyle="1" w:styleId="TableGraf10L">
    <w:name w:val="TableGraf 10L"/>
    <w:basedOn w:val="af7"/>
    <w:rsid w:val="00531D97"/>
    <w:pPr>
      <w:suppressAutoHyphens/>
      <w:spacing w:before="60" w:after="60"/>
      <w:contextualSpacing/>
    </w:pPr>
    <w:rPr>
      <w:sz w:val="20"/>
      <w:lang w:eastAsia="zh-CN"/>
    </w:rPr>
  </w:style>
  <w:style w:type="paragraph" w:customStyle="1" w:styleId="CharChar2">
    <w:name w:val="Char Char2"/>
    <w:basedOn w:val="af7"/>
    <w:locked/>
    <w:rsid w:val="00531D9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51">
    <w:name w:val="ОснЗаг5"/>
    <w:basedOn w:val="5"/>
    <w:next w:val="affffd"/>
    <w:locked/>
    <w:rsid w:val="00531D97"/>
    <w:pPr>
      <w:numPr>
        <w:ilvl w:val="0"/>
        <w:numId w:val="0"/>
      </w:numPr>
      <w:tabs>
        <w:tab w:val="num" w:pos="1008"/>
      </w:tabs>
      <w:spacing w:line="240" w:lineRule="auto"/>
      <w:ind w:left="1008" w:hanging="1008"/>
    </w:pPr>
    <w:rPr>
      <w:b w:val="0"/>
      <w:iCs w:val="0"/>
      <w:snapToGrid w:val="0"/>
      <w:kern w:val="28"/>
      <w:sz w:val="28"/>
    </w:rPr>
  </w:style>
  <w:style w:type="paragraph" w:styleId="affffd">
    <w:name w:val="Body Text"/>
    <w:basedOn w:val="af7"/>
    <w:link w:val="affffe"/>
    <w:locked/>
    <w:rsid w:val="00043945"/>
  </w:style>
  <w:style w:type="character" w:customStyle="1" w:styleId="affffe">
    <w:name w:val="Основной текст Знак"/>
    <w:basedOn w:val="af8"/>
    <w:link w:val="affffd"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c">
    <w:name w:val="Заголовок 1  не нумерованный"/>
    <w:basedOn w:val="13"/>
    <w:next w:val="af7"/>
    <w:uiPriority w:val="99"/>
    <w:locked/>
    <w:rsid w:val="00531D97"/>
    <w:pPr>
      <w:numPr>
        <w:numId w:val="0"/>
      </w:numPr>
      <w:tabs>
        <w:tab w:val="right" w:pos="9639"/>
      </w:tabs>
      <w:spacing w:before="480" w:after="120"/>
      <w:ind w:left="709" w:right="709"/>
    </w:pPr>
    <w:rPr>
      <w:rFonts w:eastAsia="Calibri"/>
      <w:kern w:val="32"/>
      <w:sz w:val="32"/>
      <w:szCs w:val="32"/>
    </w:rPr>
  </w:style>
  <w:style w:type="paragraph" w:customStyle="1" w:styleId="afffff">
    <w:name w:val="ПРИЛОЖЕНИЕ"/>
    <w:basedOn w:val="13"/>
    <w:next w:val="af7"/>
    <w:link w:val="afffff0"/>
    <w:uiPriority w:val="99"/>
    <w:qFormat/>
    <w:rsid w:val="00531D97"/>
    <w:pPr>
      <w:numPr>
        <w:numId w:val="0"/>
      </w:numPr>
      <w:spacing w:before="480" w:after="120"/>
      <w:ind w:right="0"/>
      <w:jc w:val="center"/>
    </w:pPr>
    <w:rPr>
      <w:rFonts w:ascii="Times New Roman Полужирный" w:eastAsia="Calibri" w:hAnsi="Times New Roman Полужирный"/>
      <w:caps/>
      <w:kern w:val="32"/>
    </w:rPr>
  </w:style>
  <w:style w:type="character" w:customStyle="1" w:styleId="afffff0">
    <w:name w:val="ПРИЛОЖЕНИЕ Знак"/>
    <w:basedOn w:val="af8"/>
    <w:link w:val="afffff"/>
    <w:uiPriority w:val="99"/>
    <w:rsid w:val="00531D97"/>
    <w:rPr>
      <w:rFonts w:ascii="Times New Roman Полужирный" w:eastAsia="Calibri" w:hAnsi="Times New Roman Полужирный" w:cs="Times New Roman"/>
      <w:b/>
      <w:kern w:val="32"/>
      <w:sz w:val="28"/>
      <w:szCs w:val="28"/>
      <w:lang w:eastAsia="ru-RU"/>
    </w:rPr>
  </w:style>
  <w:style w:type="paragraph" w:styleId="afffff1">
    <w:name w:val="Subtitle"/>
    <w:basedOn w:val="affa"/>
    <w:next w:val="af7"/>
    <w:link w:val="afffff2"/>
    <w:qFormat/>
    <w:rsid w:val="00531D97"/>
  </w:style>
  <w:style w:type="character" w:customStyle="1" w:styleId="afffff2">
    <w:name w:val="Подзаголовок Знак"/>
    <w:basedOn w:val="af8"/>
    <w:link w:val="afffff1"/>
    <w:rsid w:val="00531D97"/>
    <w:rPr>
      <w:rFonts w:ascii="Times New Roman" w:eastAsiaTheme="minorEastAsia" w:hAnsi="Times New Roman" w:cs="Times New Roman"/>
      <w:b/>
      <w:caps/>
      <w:sz w:val="24"/>
      <w:szCs w:val="24"/>
      <w:lang w:eastAsia="ru-RU"/>
    </w:rPr>
  </w:style>
  <w:style w:type="paragraph" w:customStyle="1" w:styleId="afffff3">
    <w:name w:val="Таблицы заголовок"/>
    <w:basedOn w:val="af7"/>
    <w:uiPriority w:val="99"/>
    <w:rsid w:val="00531D97"/>
    <w:pPr>
      <w:suppressLineNumbers/>
      <w:jc w:val="center"/>
    </w:pPr>
    <w:rPr>
      <w:rFonts w:eastAsia="Calibri"/>
      <w:b/>
      <w:bCs/>
      <w:sz w:val="26"/>
      <w:szCs w:val="28"/>
      <w:lang w:eastAsia="en-US"/>
    </w:rPr>
  </w:style>
  <w:style w:type="paragraph" w:styleId="a1">
    <w:name w:val="List Number"/>
    <w:basedOn w:val="af6"/>
    <w:uiPriority w:val="99"/>
    <w:qFormat/>
    <w:rsid w:val="00531D97"/>
    <w:pPr>
      <w:numPr>
        <w:numId w:val="45"/>
      </w:numPr>
      <w:ind w:left="1560" w:hanging="284"/>
      <w:jc w:val="left"/>
    </w:pPr>
  </w:style>
  <w:style w:type="paragraph" w:customStyle="1" w:styleId="afffff4">
    <w:name w:val="Таблица текст"/>
    <w:basedOn w:val="af7"/>
    <w:uiPriority w:val="99"/>
    <w:rsid w:val="00531D97"/>
    <w:pPr>
      <w:suppressAutoHyphens/>
      <w:spacing w:before="40" w:after="40"/>
      <w:ind w:left="57" w:right="57"/>
    </w:pPr>
    <w:rPr>
      <w:sz w:val="22"/>
      <w:szCs w:val="22"/>
    </w:rPr>
  </w:style>
  <w:style w:type="paragraph" w:customStyle="1" w:styleId="aff3">
    <w:name w:val="Заголовок приложения"/>
    <w:basedOn w:val="af7"/>
    <w:next w:val="affff6"/>
    <w:uiPriority w:val="99"/>
    <w:locked/>
    <w:rsid w:val="00531D97"/>
    <w:pPr>
      <w:keepLines/>
      <w:suppressAutoHyphens/>
      <w:spacing w:before="360" w:after="240"/>
      <w:ind w:right="709"/>
      <w:jc w:val="center"/>
    </w:pPr>
    <w:rPr>
      <w:b/>
      <w:bCs/>
      <w:caps/>
      <w:kern w:val="24"/>
      <w:szCs w:val="28"/>
      <w:lang w:eastAsia="en-US"/>
    </w:rPr>
  </w:style>
  <w:style w:type="character" w:styleId="afffff5">
    <w:name w:val="Intense Emphasis"/>
    <w:basedOn w:val="af8"/>
    <w:uiPriority w:val="99"/>
    <w:locked/>
    <w:rsid w:val="00531D97"/>
    <w:rPr>
      <w:rFonts w:cs="Times New Roman"/>
      <w:b/>
      <w:i/>
    </w:rPr>
  </w:style>
  <w:style w:type="paragraph" w:customStyle="1" w:styleId="CDA">
    <w:name w:val="CDA. Текст в таблицах"/>
    <w:basedOn w:val="af7"/>
    <w:locked/>
    <w:rsid w:val="00531D97"/>
    <w:pPr>
      <w:keepLines/>
      <w:tabs>
        <w:tab w:val="left" w:pos="309"/>
        <w:tab w:val="left" w:pos="579"/>
        <w:tab w:val="left" w:pos="849"/>
      </w:tabs>
      <w:suppressAutoHyphens/>
      <w:autoSpaceDE w:val="0"/>
    </w:pPr>
    <w:rPr>
      <w:rFonts w:ascii="Arial" w:hAnsi="Arial"/>
      <w:sz w:val="18"/>
      <w:szCs w:val="16"/>
      <w:lang w:eastAsia="zh-CN"/>
    </w:rPr>
  </w:style>
  <w:style w:type="character" w:customStyle="1" w:styleId="affffc">
    <w:name w:val="Абзац списка Знак"/>
    <w:aliases w:val="Нумерованный список оглавления Знак"/>
    <w:link w:val="af6"/>
    <w:uiPriority w:val="34"/>
    <w:locked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f6">
    <w:name w:val="_Обычн"/>
    <w:basedOn w:val="af7"/>
    <w:locked/>
    <w:rsid w:val="00531D97"/>
    <w:pPr>
      <w:spacing w:before="40" w:after="40"/>
    </w:pPr>
    <w:rPr>
      <w:kern w:val="24"/>
      <w:lang w:eastAsia="en-US"/>
    </w:rPr>
  </w:style>
  <w:style w:type="paragraph" w:customStyle="1" w:styleId="xml-">
    <w:name w:val="xml-схема"/>
    <w:basedOn w:val="af7"/>
    <w:link w:val="xml-0"/>
    <w:locked/>
    <w:rsid w:val="00531D9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</w:tabs>
    </w:pPr>
    <w:rPr>
      <w:rFonts w:ascii="Courier New" w:hAnsi="Courier New" w:cs="Courier New"/>
      <w:noProof/>
      <w:kern w:val="24"/>
      <w:sz w:val="18"/>
      <w:lang w:val="en-US" w:eastAsia="en-US"/>
    </w:rPr>
  </w:style>
  <w:style w:type="character" w:customStyle="1" w:styleId="xml-0">
    <w:name w:val="xml-схема Знак"/>
    <w:basedOn w:val="af8"/>
    <w:link w:val="xml-"/>
    <w:rsid w:val="00531D97"/>
    <w:rPr>
      <w:rFonts w:ascii="Courier New" w:eastAsia="Times New Roman" w:hAnsi="Courier New" w:cs="Courier New"/>
      <w:noProof/>
      <w:kern w:val="24"/>
      <w:sz w:val="18"/>
      <w:szCs w:val="24"/>
      <w:lang w:val="en-US"/>
    </w:rPr>
  </w:style>
  <w:style w:type="paragraph" w:customStyle="1" w:styleId="afffff7">
    <w:name w:val="Содержимое таблицы"/>
    <w:basedOn w:val="af7"/>
    <w:locked/>
    <w:rsid w:val="00531D97"/>
    <w:pPr>
      <w:widowControl w:val="0"/>
      <w:suppressLineNumbers/>
      <w:suppressAutoHyphens/>
    </w:pPr>
    <w:rPr>
      <w:rFonts w:ascii="Arial" w:eastAsia="Lucida Sans Unicode" w:hAnsi="Arial"/>
    </w:rPr>
  </w:style>
  <w:style w:type="paragraph" w:customStyle="1" w:styleId="ConsPlusNonformat">
    <w:name w:val="ConsPlusNonformat"/>
    <w:uiPriority w:val="99"/>
    <w:locked/>
    <w:rsid w:val="00531D9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harAttribute2">
    <w:name w:val="CharAttribute2"/>
    <w:locked/>
    <w:rsid w:val="00531D97"/>
    <w:rPr>
      <w:rFonts w:ascii="Arial" w:eastAsia="Calibri"/>
      <w:sz w:val="22"/>
    </w:rPr>
  </w:style>
  <w:style w:type="paragraph" w:customStyle="1" w:styleId="ParaAttribute19">
    <w:name w:val="ParaAttribute19"/>
    <w:locked/>
    <w:rsid w:val="00531D97"/>
    <w:pPr>
      <w:widowControl w:val="0"/>
      <w:wordWrap w:val="0"/>
      <w:spacing w:line="240" w:lineRule="auto"/>
      <w:ind w:firstLine="709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customStyle="1" w:styleId="ParaAttribute28">
    <w:name w:val="ParaAttribute28"/>
    <w:locked/>
    <w:rsid w:val="00531D97"/>
    <w:pPr>
      <w:widowControl w:val="0"/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fffff8">
    <w:name w:val="Revision"/>
    <w:hidden/>
    <w:uiPriority w:val="99"/>
    <w:semiHidden/>
    <w:rsid w:val="00531D97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fffc">
    <w:name w:val="Название объекта Знак"/>
    <w:link w:val="aff"/>
    <w:uiPriority w:val="35"/>
    <w:rsid w:val="00531D97"/>
    <w:rPr>
      <w:rFonts w:ascii="Times New Roman" w:eastAsiaTheme="minorEastAsia" w:hAnsi="Times New Roman" w:cs="Times New Roman"/>
      <w:bCs/>
      <w:sz w:val="20"/>
      <w:szCs w:val="20"/>
      <w:lang w:eastAsia="ru-RU"/>
    </w:rPr>
  </w:style>
  <w:style w:type="paragraph" w:customStyle="1" w:styleId="TimesNewRoman07510">
    <w:name w:val="Стиль _Основной с красной строки + Times New Roman Справа:  075 с...1"/>
    <w:basedOn w:val="af7"/>
    <w:locked/>
    <w:rsid w:val="00531D97"/>
    <w:pPr>
      <w:ind w:right="425"/>
    </w:pPr>
  </w:style>
  <w:style w:type="paragraph" w:customStyle="1" w:styleId="phlistitemized1">
    <w:name w:val="ph_list_itemized_1"/>
    <w:basedOn w:val="phnormal"/>
    <w:link w:val="phlistitemized11"/>
    <w:locked/>
    <w:rsid w:val="00043945"/>
    <w:pPr>
      <w:numPr>
        <w:numId w:val="7"/>
      </w:numPr>
    </w:pPr>
    <w:rPr>
      <w:rFonts w:cs="Arial"/>
      <w:lang w:eastAsia="en-US"/>
    </w:rPr>
  </w:style>
  <w:style w:type="character" w:customStyle="1" w:styleId="phlistitemized11">
    <w:name w:val="ph_list_itemized_1 Знак"/>
    <w:link w:val="phlistitemized1"/>
    <w:rsid w:val="00531D97"/>
    <w:rPr>
      <w:rFonts w:ascii="Times New Roman" w:eastAsia="Times New Roman" w:hAnsi="Times New Roman" w:cs="Arial"/>
      <w:sz w:val="24"/>
      <w:szCs w:val="20"/>
    </w:rPr>
  </w:style>
  <w:style w:type="paragraph" w:customStyle="1" w:styleId="ac">
    <w:name w:val="Маркированный для таблицы"/>
    <w:basedOn w:val="af7"/>
    <w:qFormat/>
    <w:rsid w:val="00531D97"/>
    <w:pPr>
      <w:keepNext/>
      <w:numPr>
        <w:numId w:val="9"/>
      </w:numPr>
      <w:ind w:left="301" w:hanging="142"/>
      <w:jc w:val="left"/>
    </w:pPr>
    <w:rPr>
      <w:snapToGrid w:val="0"/>
      <w:spacing w:val="2"/>
      <w:lang w:eastAsia="en-US"/>
    </w:rPr>
  </w:style>
  <w:style w:type="paragraph" w:customStyle="1" w:styleId="Default">
    <w:name w:val="Default"/>
    <w:locked/>
    <w:rsid w:val="00531D97"/>
    <w:pPr>
      <w:autoSpaceDE w:val="0"/>
      <w:autoSpaceDN w:val="0"/>
      <w:adjustRightInd w:val="0"/>
      <w:spacing w:after="0" w:line="240" w:lineRule="auto"/>
    </w:pPr>
    <w:rPr>
      <w:rFonts w:ascii="Franklin Gothic Book" w:eastAsia="Calibri" w:hAnsi="Franklin Gothic Book" w:cs="Franklin Gothic Book"/>
      <w:color w:val="000000"/>
      <w:sz w:val="24"/>
      <w:szCs w:val="24"/>
      <w:lang w:eastAsia="ru-RU"/>
    </w:rPr>
  </w:style>
  <w:style w:type="paragraph" w:customStyle="1" w:styleId="1d">
    <w:name w:val="Стиль Первая строка:  1"/>
    <w:aliases w:val="25 см"/>
    <w:basedOn w:val="af7"/>
    <w:next w:val="af7"/>
    <w:link w:val="1e"/>
    <w:locked/>
    <w:rsid w:val="00531D97"/>
    <w:rPr>
      <w:sz w:val="28"/>
    </w:rPr>
  </w:style>
  <w:style w:type="character" w:customStyle="1" w:styleId="1e">
    <w:name w:val="Стиль Первая строка:  1 Знак"/>
    <w:aliases w:val="25 см Знак"/>
    <w:basedOn w:val="af8"/>
    <w:link w:val="1d"/>
    <w:rsid w:val="00531D9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fff9">
    <w:name w:val="Title"/>
    <w:basedOn w:val="af7"/>
    <w:next w:val="af7"/>
    <w:link w:val="afffffa"/>
    <w:uiPriority w:val="99"/>
    <w:qFormat/>
    <w:rsid w:val="00531D97"/>
    <w:pPr>
      <w:spacing w:before="720" w:line="240" w:lineRule="auto"/>
      <w:ind w:right="5"/>
      <w:contextualSpacing/>
      <w:jc w:val="center"/>
    </w:pPr>
    <w:rPr>
      <w:b/>
      <w:caps/>
      <w:sz w:val="32"/>
      <w:szCs w:val="32"/>
    </w:rPr>
  </w:style>
  <w:style w:type="character" w:customStyle="1" w:styleId="afffffa">
    <w:name w:val="Заголовок Знак"/>
    <w:basedOn w:val="af8"/>
    <w:link w:val="afffff9"/>
    <w:uiPriority w:val="99"/>
    <w:rsid w:val="00531D97"/>
    <w:rPr>
      <w:rFonts w:ascii="Times New Roman" w:eastAsia="Times New Roman" w:hAnsi="Times New Roman" w:cs="Times New Roman"/>
      <w:b/>
      <w:caps/>
      <w:sz w:val="32"/>
      <w:szCs w:val="32"/>
      <w:lang w:eastAsia="ru-RU"/>
    </w:rPr>
  </w:style>
  <w:style w:type="paragraph" w:customStyle="1" w:styleId="afffffb">
    <w:name w:val="Текст перечисления"/>
    <w:locked/>
    <w:rsid w:val="00531D97"/>
    <w:pPr>
      <w:spacing w:line="360" w:lineRule="auto"/>
      <w:ind w:left="709"/>
      <w:contextualSpacing/>
      <w:jc w:val="both"/>
    </w:pPr>
    <w:rPr>
      <w:rFonts w:ascii="Times New Roman" w:hAnsi="Times New Roman" w:cs="Times New Roman"/>
      <w:sz w:val="24"/>
      <w:szCs w:val="24"/>
    </w:rPr>
  </w:style>
  <w:style w:type="paragraph" w:styleId="21">
    <w:name w:val="List Bullet 2"/>
    <w:basedOn w:val="a9"/>
    <w:qFormat/>
    <w:locked/>
    <w:rsid w:val="00556BE4"/>
    <w:pPr>
      <w:numPr>
        <w:numId w:val="46"/>
      </w:numPr>
      <w:ind w:left="1560" w:hanging="284"/>
    </w:pPr>
  </w:style>
  <w:style w:type="paragraph" w:styleId="26">
    <w:name w:val="List 2"/>
    <w:basedOn w:val="af7"/>
    <w:uiPriority w:val="99"/>
    <w:semiHidden/>
    <w:unhideWhenUsed/>
    <w:locked/>
    <w:rsid w:val="00531D97"/>
    <w:pPr>
      <w:spacing w:after="160" w:line="259" w:lineRule="auto"/>
      <w:ind w:left="566" w:hanging="283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xml-comment">
    <w:name w:val="xml-comment"/>
    <w:basedOn w:val="af8"/>
    <w:locked/>
    <w:rsid w:val="00531D97"/>
  </w:style>
  <w:style w:type="character" w:customStyle="1" w:styleId="xml-number">
    <w:name w:val="xml-number"/>
    <w:basedOn w:val="af8"/>
    <w:locked/>
    <w:rsid w:val="00531D97"/>
  </w:style>
  <w:style w:type="character" w:customStyle="1" w:styleId="afffffc">
    <w:name w:val="Название Подсистемы Знак Знак"/>
    <w:link w:val="afffffd"/>
    <w:uiPriority w:val="99"/>
    <w:locked/>
    <w:rsid w:val="00531D97"/>
    <w:rPr>
      <w:b/>
      <w:caps/>
      <w:sz w:val="32"/>
      <w:szCs w:val="32"/>
    </w:rPr>
  </w:style>
  <w:style w:type="paragraph" w:customStyle="1" w:styleId="afffffd">
    <w:name w:val="Название Подсистемы"/>
    <w:basedOn w:val="af7"/>
    <w:next w:val="af7"/>
    <w:link w:val="afffffc"/>
    <w:uiPriority w:val="99"/>
    <w:locked/>
    <w:rsid w:val="00531D97"/>
    <w:pPr>
      <w:spacing w:before="60" w:line="276" w:lineRule="auto"/>
      <w:contextualSpacing/>
      <w:jc w:val="center"/>
    </w:pPr>
    <w:rPr>
      <w:rFonts w:asciiTheme="minorHAnsi" w:eastAsiaTheme="minorHAnsi" w:hAnsiTheme="minorHAnsi" w:cstheme="minorBidi"/>
      <w:b/>
      <w:caps/>
      <w:sz w:val="32"/>
      <w:szCs w:val="32"/>
      <w:lang w:eastAsia="en-US"/>
    </w:rPr>
  </w:style>
  <w:style w:type="paragraph" w:styleId="41">
    <w:name w:val="toc 4"/>
    <w:basedOn w:val="af7"/>
    <w:next w:val="af7"/>
    <w:autoRedefine/>
    <w:rsid w:val="00043945"/>
    <w:pPr>
      <w:ind w:left="600"/>
      <w:jc w:val="left"/>
    </w:pPr>
    <w:rPr>
      <w:szCs w:val="21"/>
    </w:rPr>
  </w:style>
  <w:style w:type="paragraph" w:styleId="52">
    <w:name w:val="toc 5"/>
    <w:basedOn w:val="af7"/>
    <w:next w:val="af7"/>
    <w:autoRedefine/>
    <w:rsid w:val="00043945"/>
    <w:pPr>
      <w:ind w:left="960"/>
    </w:pPr>
  </w:style>
  <w:style w:type="paragraph" w:styleId="61">
    <w:name w:val="toc 6"/>
    <w:basedOn w:val="af7"/>
    <w:next w:val="af7"/>
    <w:autoRedefine/>
    <w:rsid w:val="00043945"/>
    <w:pPr>
      <w:ind w:left="1200"/>
    </w:pPr>
  </w:style>
  <w:style w:type="paragraph" w:styleId="71">
    <w:name w:val="toc 7"/>
    <w:basedOn w:val="af7"/>
    <w:next w:val="af7"/>
    <w:autoRedefine/>
    <w:rsid w:val="00043945"/>
    <w:pPr>
      <w:ind w:left="1440"/>
    </w:pPr>
  </w:style>
  <w:style w:type="paragraph" w:styleId="81">
    <w:name w:val="toc 8"/>
    <w:basedOn w:val="af7"/>
    <w:next w:val="af7"/>
    <w:autoRedefine/>
    <w:rsid w:val="00043945"/>
    <w:pPr>
      <w:ind w:left="1680"/>
    </w:pPr>
  </w:style>
  <w:style w:type="paragraph" w:styleId="91">
    <w:name w:val="toc 9"/>
    <w:basedOn w:val="af7"/>
    <w:next w:val="af7"/>
    <w:autoRedefine/>
    <w:rsid w:val="00043945"/>
    <w:pPr>
      <w:ind w:left="1920"/>
    </w:pPr>
  </w:style>
  <w:style w:type="character" w:styleId="afffffe">
    <w:name w:val="page number"/>
    <w:basedOn w:val="af8"/>
    <w:uiPriority w:val="99"/>
    <w:semiHidden/>
    <w:unhideWhenUsed/>
    <w:rsid w:val="00531D97"/>
  </w:style>
  <w:style w:type="character" w:styleId="affffff">
    <w:name w:val="Subtle Emphasis"/>
    <w:uiPriority w:val="19"/>
    <w:qFormat/>
    <w:rsid w:val="00531D97"/>
    <w:rPr>
      <w:i/>
      <w:color w:val="0070C0"/>
    </w:rPr>
  </w:style>
  <w:style w:type="paragraph" w:customStyle="1" w:styleId="33">
    <w:name w:val="Маркированный 3"/>
    <w:basedOn w:val="a9"/>
    <w:qFormat/>
    <w:rsid w:val="00531D97"/>
    <w:pPr>
      <w:ind w:left="2268"/>
    </w:pPr>
  </w:style>
  <w:style w:type="character" w:customStyle="1" w:styleId="70">
    <w:name w:val="Заголовок 7 Знак"/>
    <w:aliases w:val="PIM 7 Знак,H7 Знак"/>
    <w:link w:val="7"/>
    <w:uiPriority w:val="9"/>
    <w:rsid w:val="00043945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aliases w:val="H8 Знак"/>
    <w:link w:val="8"/>
    <w:uiPriority w:val="9"/>
    <w:rsid w:val="00043945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aliases w:val="H9 Знак"/>
    <w:link w:val="9"/>
    <w:uiPriority w:val="9"/>
    <w:rsid w:val="00043945"/>
    <w:rPr>
      <w:rFonts w:ascii="Cambria" w:eastAsia="Times New Roman" w:hAnsi="Cambria" w:cs="Times New Roman"/>
      <w:lang w:eastAsia="ru-RU"/>
    </w:rPr>
  </w:style>
  <w:style w:type="paragraph" w:styleId="affffff0">
    <w:name w:val="endnote text"/>
    <w:basedOn w:val="af7"/>
    <w:link w:val="affffff1"/>
    <w:unhideWhenUsed/>
    <w:locked/>
    <w:rsid w:val="00531D97"/>
    <w:pPr>
      <w:spacing w:line="240" w:lineRule="auto"/>
      <w:jc w:val="left"/>
    </w:pPr>
    <w:rPr>
      <w:sz w:val="20"/>
    </w:rPr>
  </w:style>
  <w:style w:type="character" w:customStyle="1" w:styleId="affffff1">
    <w:name w:val="Текст концевой сноски Знак"/>
    <w:basedOn w:val="af8"/>
    <w:link w:val="affffff0"/>
    <w:rsid w:val="00531D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f2">
    <w:name w:val="Согласовано"/>
    <w:basedOn w:val="af7"/>
    <w:uiPriority w:val="99"/>
    <w:locked/>
    <w:rsid w:val="00531D97"/>
    <w:pPr>
      <w:spacing w:line="240" w:lineRule="auto"/>
      <w:jc w:val="left"/>
    </w:pPr>
    <w:rPr>
      <w:caps/>
      <w:szCs w:val="28"/>
    </w:rPr>
  </w:style>
  <w:style w:type="paragraph" w:customStyle="1" w:styleId="affffff3">
    <w:name w:val="Текст Согласовано"/>
    <w:basedOn w:val="af7"/>
    <w:uiPriority w:val="99"/>
    <w:rsid w:val="00531D97"/>
    <w:pPr>
      <w:spacing w:line="240" w:lineRule="auto"/>
      <w:ind w:right="57"/>
      <w:jc w:val="left"/>
    </w:pPr>
  </w:style>
  <w:style w:type="character" w:styleId="affffff4">
    <w:name w:val="Book Title"/>
    <w:uiPriority w:val="33"/>
    <w:qFormat/>
    <w:rsid w:val="00531D97"/>
    <w:rPr>
      <w:caps/>
      <w:sz w:val="32"/>
      <w:szCs w:val="32"/>
    </w:rPr>
  </w:style>
  <w:style w:type="paragraph" w:customStyle="1" w:styleId="affffff5">
    <w:name w:val="Титульный лист"/>
    <w:basedOn w:val="af7"/>
    <w:uiPriority w:val="99"/>
    <w:rsid w:val="00531D97"/>
    <w:pPr>
      <w:suppressAutoHyphens/>
      <w:spacing w:before="120" w:line="240" w:lineRule="auto"/>
      <w:jc w:val="center"/>
    </w:pPr>
    <w:rPr>
      <w:kern w:val="24"/>
      <w:szCs w:val="28"/>
      <w:lang w:eastAsia="en-US"/>
    </w:rPr>
  </w:style>
  <w:style w:type="numbering" w:customStyle="1" w:styleId="a6">
    <w:name w:val="Нумерация библиографии"/>
    <w:basedOn w:val="a4"/>
    <w:uiPriority w:val="99"/>
    <w:locked/>
    <w:rsid w:val="00531D97"/>
    <w:pPr>
      <w:numPr>
        <w:numId w:val="19"/>
      </w:numPr>
    </w:pPr>
  </w:style>
  <w:style w:type="paragraph" w:customStyle="1" w:styleId="100">
    <w:name w:val="Обычный10 без отступа"/>
    <w:basedOn w:val="af7"/>
    <w:rsid w:val="00531D97"/>
    <w:pPr>
      <w:spacing w:before="40" w:after="40" w:line="240" w:lineRule="auto"/>
    </w:pPr>
    <w:rPr>
      <w:bCs/>
      <w:kern w:val="24"/>
      <w:sz w:val="20"/>
      <w:lang w:eastAsia="en-US"/>
    </w:rPr>
  </w:style>
  <w:style w:type="table" w:styleId="-14">
    <w:name w:val="Table Web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Web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Web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6">
    <w:name w:val="Table Elegant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">
    <w:name w:val="Table Subtle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Subtle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Classic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Classic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color w:val="000080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2">
    <w:name w:val="Table Classic 4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1">
    <w:name w:val="Table 3D effects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3D effects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2">
    <w:name w:val="Table Simple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Simple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Simple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3">
    <w:name w:val="Table Grid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Grid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Grid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3">
    <w:name w:val="Table Grid 4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3">
    <w:name w:val="Table Grid 5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7">
    <w:name w:val="Table Contemporary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f8">
    <w:name w:val="Table Professional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4">
    <w:name w:val="Table Columns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Columns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Columns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olumns 4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4">
    <w:name w:val="Table Columns 5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-15">
    <w:name w:val="Table List 1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1">
    <w:name w:val="Table List 2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1">
    <w:name w:val="Table List 3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0">
    <w:name w:val="Table List 4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affffff9">
    <w:name w:val="Table Theme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5">
    <w:name w:val="Table Colorful 1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color w:val="FFFFFF"/>
      <w:sz w:val="20"/>
      <w:szCs w:val="20"/>
      <w:lang w:eastAsia="ru-RU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Colorful 2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Colorful 3"/>
    <w:basedOn w:val="af9"/>
    <w:uiPriority w:val="99"/>
    <w:semiHidden/>
    <w:locked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ffa">
    <w:name w:val="E-mail Signature"/>
    <w:basedOn w:val="af7"/>
    <w:link w:val="affffffb"/>
    <w:uiPriority w:val="99"/>
    <w:semiHidden/>
    <w:locked/>
    <w:rsid w:val="00531D97"/>
    <w:pPr>
      <w:suppressAutoHyphens/>
      <w:spacing w:before="40" w:after="40" w:line="240" w:lineRule="auto"/>
    </w:pPr>
    <w:rPr>
      <w:kern w:val="24"/>
      <w:lang w:eastAsia="en-US"/>
    </w:rPr>
  </w:style>
  <w:style w:type="character" w:customStyle="1" w:styleId="affffffb">
    <w:name w:val="Электронная подпись Знак"/>
    <w:basedOn w:val="af8"/>
    <w:link w:val="affffffa"/>
    <w:uiPriority w:val="99"/>
    <w:semiHidden/>
    <w:rsid w:val="00531D97"/>
    <w:rPr>
      <w:rFonts w:ascii="Times New Roman" w:eastAsia="Times New Roman" w:hAnsi="Times New Roman" w:cs="Times New Roman"/>
      <w:kern w:val="24"/>
      <w:sz w:val="24"/>
      <w:szCs w:val="24"/>
    </w:rPr>
  </w:style>
  <w:style w:type="table" w:styleId="-50">
    <w:name w:val="Table List 5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9"/>
    <w:uiPriority w:val="99"/>
    <w:semiHidden/>
    <w:rsid w:val="00531D97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character" w:styleId="affffffc">
    <w:name w:val="Subtle Reference"/>
    <w:basedOn w:val="af8"/>
    <w:uiPriority w:val="31"/>
    <w:locked/>
    <w:rsid w:val="00531D97"/>
    <w:rPr>
      <w:smallCaps/>
      <w:color w:val="C0504D" w:themeColor="accent2"/>
      <w:u w:val="single"/>
    </w:rPr>
  </w:style>
  <w:style w:type="numbering" w:customStyle="1" w:styleId="a4">
    <w:name w:val="Нумерация заголовков"/>
    <w:locked/>
    <w:rsid w:val="00531D97"/>
    <w:pPr>
      <w:numPr>
        <w:numId w:val="11"/>
      </w:numPr>
    </w:pPr>
  </w:style>
  <w:style w:type="numbering" w:customStyle="1" w:styleId="-2">
    <w:name w:val="Нумерация перечисления-"/>
    <w:basedOn w:val="afa"/>
    <w:uiPriority w:val="99"/>
    <w:locked/>
    <w:rsid w:val="00531D97"/>
    <w:pPr>
      <w:numPr>
        <w:numId w:val="12"/>
      </w:numPr>
    </w:pPr>
  </w:style>
  <w:style w:type="numbering" w:customStyle="1" w:styleId="-11">
    <w:name w:val="Нумерация перечисления-1)"/>
    <w:basedOn w:val="afa"/>
    <w:uiPriority w:val="99"/>
    <w:locked/>
    <w:rsid w:val="00531D97"/>
    <w:pPr>
      <w:numPr>
        <w:numId w:val="13"/>
      </w:numPr>
    </w:pPr>
  </w:style>
  <w:style w:type="numbering" w:customStyle="1" w:styleId="-0">
    <w:name w:val="Нумерация перечисления-а)"/>
    <w:basedOn w:val="afa"/>
    <w:uiPriority w:val="99"/>
    <w:locked/>
    <w:rsid w:val="00531D97"/>
    <w:pPr>
      <w:numPr>
        <w:numId w:val="14"/>
      </w:numPr>
    </w:pPr>
  </w:style>
  <w:style w:type="numbering" w:customStyle="1" w:styleId="ab">
    <w:name w:val="Нумерация примечаний"/>
    <w:basedOn w:val="afa"/>
    <w:uiPriority w:val="99"/>
    <w:rsid w:val="00531D97"/>
    <w:pPr>
      <w:numPr>
        <w:numId w:val="15"/>
      </w:numPr>
    </w:pPr>
  </w:style>
  <w:style w:type="numbering" w:customStyle="1" w:styleId="ad">
    <w:name w:val="Нумерация рисунков"/>
    <w:basedOn w:val="afa"/>
    <w:uiPriority w:val="99"/>
    <w:rsid w:val="00531D97"/>
    <w:pPr>
      <w:numPr>
        <w:numId w:val="16"/>
      </w:numPr>
    </w:pPr>
  </w:style>
  <w:style w:type="numbering" w:customStyle="1" w:styleId="a2">
    <w:name w:val="Нумерация таблиц"/>
    <w:basedOn w:val="afa"/>
    <w:uiPriority w:val="99"/>
    <w:rsid w:val="00531D97"/>
    <w:pPr>
      <w:numPr>
        <w:numId w:val="17"/>
      </w:numPr>
    </w:pPr>
  </w:style>
  <w:style w:type="table" w:customStyle="1" w:styleId="101">
    <w:name w:val="Таблица10"/>
    <w:uiPriority w:val="99"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f1">
    <w:name w:val="Нумерация приложений"/>
    <w:basedOn w:val="afa"/>
    <w:uiPriority w:val="99"/>
    <w:rsid w:val="00531D97"/>
    <w:pPr>
      <w:numPr>
        <w:numId w:val="18"/>
      </w:numPr>
    </w:pPr>
  </w:style>
  <w:style w:type="table" w:customStyle="1" w:styleId="affffffd">
    <w:name w:val="Система кодирования"/>
    <w:uiPriority w:val="99"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jc w:val="center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affffffe">
    <w:name w:val="Описание сегмента"/>
    <w:basedOn w:val="affffffd"/>
    <w:uiPriority w:val="99"/>
    <w:rsid w:val="00531D97"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auto"/>
        <w:insideV w:val="single" w:sz="6" w:space="0" w:color="auto"/>
      </w:tblBorders>
      <w:tblCellMar>
        <w:left w:w="28" w:type="dxa"/>
        <w:right w:w="28" w:type="dxa"/>
      </w:tblCellMar>
    </w:tblPr>
    <w:tblStylePr w:type="firstRow">
      <w:pPr>
        <w:keepNext/>
        <w:keepLines/>
        <w:wordWrap/>
        <w:jc w:val="left"/>
      </w:pPr>
      <w:rPr>
        <w:b/>
        <w:i w:val="0"/>
      </w:rPr>
      <w:tblPr/>
      <w:tcPr>
        <w:tcBorders>
          <w:top w:val="double" w:sz="4" w:space="0" w:color="auto"/>
          <w:left w:val="double" w:sz="4" w:space="0" w:color="auto"/>
          <w:bottom w:val="single" w:sz="12" w:space="0" w:color="auto"/>
          <w:right w:val="double" w:sz="4" w:space="0" w:color="auto"/>
        </w:tcBorders>
        <w:shd w:val="clear" w:color="auto" w:fill="EEECE1" w:themeFill="background2"/>
        <w:vAlign w:val="center"/>
      </w:tcPr>
    </w:tblStylePr>
    <w:tblStylePr w:type="firstCol">
      <w:pPr>
        <w:wordWrap/>
        <w:jc w:val="center"/>
      </w:pPr>
    </w:tblStylePr>
  </w:style>
  <w:style w:type="numbering" w:customStyle="1" w:styleId="-1">
    <w:name w:val="Нумерация перечисления- без красной строки"/>
    <w:basedOn w:val="-2"/>
    <w:uiPriority w:val="99"/>
    <w:locked/>
    <w:rsid w:val="00531D97"/>
    <w:pPr>
      <w:numPr>
        <w:numId w:val="20"/>
      </w:numPr>
    </w:pPr>
  </w:style>
  <w:style w:type="numbering" w:customStyle="1" w:styleId="af">
    <w:name w:val="Нумерация для таблиц"/>
    <w:uiPriority w:val="99"/>
    <w:rsid w:val="00531D97"/>
    <w:pPr>
      <w:numPr>
        <w:numId w:val="21"/>
      </w:numPr>
    </w:pPr>
  </w:style>
  <w:style w:type="table" w:customStyle="1" w:styleId="afffffff">
    <w:name w:val="Структура сообщения"/>
    <w:basedOn w:val="af9"/>
    <w:uiPriority w:val="99"/>
    <w:rsid w:val="00531D97"/>
    <w:pPr>
      <w:spacing w:after="0" w:line="240" w:lineRule="auto"/>
      <w:jc w:val="center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jc w:val="center"/>
      <w:tblBorders>
        <w:insideV w:val="dotted" w:sz="4" w:space="0" w:color="auto"/>
      </w:tblBorders>
    </w:tblPr>
    <w:trPr>
      <w:jc w:val="center"/>
    </w:trPr>
    <w:tcPr>
      <w:vAlign w:val="center"/>
    </w:tcPr>
    <w:tblStylePr w:type="firstRow">
      <w:pPr>
        <w:wordWrap/>
        <w:jc w:val="left"/>
      </w:pPr>
      <w:rPr>
        <w:b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dotted" w:sz="4" w:space="0" w:color="auto"/>
          <w:tl2br w:val="nil"/>
          <w:tr2bl w:val="nil"/>
        </w:tcBorders>
        <w:vAlign w:val="both"/>
      </w:tcPr>
    </w:tblStylePr>
    <w:tblStylePr w:type="firstCol">
      <w:pPr>
        <w:tabs>
          <w:tab w:val="left" w:pos="142"/>
          <w:tab w:val="left" w:pos="284"/>
          <w:tab w:val="left" w:pos="425"/>
          <w:tab w:val="left" w:pos="567"/>
          <w:tab w:val="left" w:pos="709"/>
          <w:tab w:val="left" w:pos="851"/>
          <w:tab w:val="left" w:pos="992"/>
          <w:tab w:val="left" w:pos="1134"/>
        </w:tabs>
      </w:pPr>
    </w:tblStylePr>
  </w:style>
  <w:style w:type="numbering" w:customStyle="1" w:styleId="af4">
    <w:name w:val="Нумерация таблиц приложения"/>
    <w:basedOn w:val="afa"/>
    <w:uiPriority w:val="99"/>
    <w:rsid w:val="00531D97"/>
    <w:pPr>
      <w:numPr>
        <w:numId w:val="22"/>
      </w:numPr>
    </w:pPr>
  </w:style>
  <w:style w:type="numbering" w:customStyle="1" w:styleId="a3">
    <w:name w:val="Нумерация рисунков приложения"/>
    <w:basedOn w:val="af4"/>
    <w:uiPriority w:val="99"/>
    <w:rsid w:val="00531D97"/>
    <w:pPr>
      <w:numPr>
        <w:numId w:val="23"/>
      </w:numPr>
    </w:pPr>
  </w:style>
  <w:style w:type="numbering" w:styleId="1ai">
    <w:name w:val="Outline List 1"/>
    <w:basedOn w:val="afa"/>
    <w:uiPriority w:val="99"/>
    <w:unhideWhenUsed/>
    <w:locked/>
    <w:rsid w:val="00531D97"/>
    <w:pPr>
      <w:numPr>
        <w:numId w:val="24"/>
      </w:numPr>
    </w:pPr>
  </w:style>
  <w:style w:type="numbering" w:styleId="ae">
    <w:name w:val="Outline List 3"/>
    <w:basedOn w:val="afa"/>
    <w:uiPriority w:val="99"/>
    <w:unhideWhenUsed/>
    <w:locked/>
    <w:rsid w:val="00531D97"/>
    <w:pPr>
      <w:numPr>
        <w:numId w:val="25"/>
      </w:numPr>
    </w:pPr>
  </w:style>
  <w:style w:type="numbering" w:styleId="111111">
    <w:name w:val="Outline List 2"/>
    <w:basedOn w:val="afa"/>
    <w:uiPriority w:val="99"/>
    <w:unhideWhenUsed/>
    <w:locked/>
    <w:rsid w:val="00531D97"/>
    <w:pPr>
      <w:numPr>
        <w:numId w:val="26"/>
      </w:numPr>
    </w:pPr>
  </w:style>
  <w:style w:type="paragraph" w:customStyle="1" w:styleId="afffffff0">
    <w:name w:val="Наименование документа"/>
    <w:basedOn w:val="af7"/>
    <w:next w:val="affffff0"/>
    <w:link w:val="afffffff1"/>
    <w:locked/>
    <w:rsid w:val="00531D97"/>
    <w:pPr>
      <w:spacing w:before="240" w:line="240" w:lineRule="auto"/>
      <w:contextualSpacing/>
      <w:jc w:val="center"/>
    </w:pPr>
    <w:rPr>
      <w:caps/>
      <w:sz w:val="32"/>
      <w:szCs w:val="32"/>
    </w:rPr>
  </w:style>
  <w:style w:type="paragraph" w:customStyle="1" w:styleId="afffffff2">
    <w:name w:val="Основной"/>
    <w:basedOn w:val="af7"/>
    <w:uiPriority w:val="99"/>
    <w:rsid w:val="00531D97"/>
    <w:pPr>
      <w:spacing w:before="120" w:line="240" w:lineRule="auto"/>
      <w:ind w:firstLine="720"/>
      <w:jc w:val="left"/>
    </w:pPr>
    <w:rPr>
      <w:rFonts w:eastAsia="Calibri"/>
      <w:bCs/>
      <w:sz w:val="28"/>
    </w:rPr>
  </w:style>
  <w:style w:type="paragraph" w:customStyle="1" w:styleId="1f6">
    <w:name w:val="Абзац списка1"/>
    <w:basedOn w:val="af7"/>
    <w:locked/>
    <w:rsid w:val="00531D97"/>
    <w:pPr>
      <w:suppressAutoHyphens/>
      <w:spacing w:line="240" w:lineRule="auto"/>
      <w:ind w:left="720"/>
      <w:jc w:val="left"/>
    </w:pPr>
    <w:rPr>
      <w:rFonts w:ascii="Arial" w:eastAsia="SimSun" w:hAnsi="Arial" w:cs="Mangal"/>
      <w:bCs/>
      <w:kern w:val="1"/>
      <w:sz w:val="20"/>
      <w:lang w:eastAsia="hi-IN" w:bidi="hi-IN"/>
    </w:rPr>
  </w:style>
  <w:style w:type="numbering" w:customStyle="1" w:styleId="10">
    <w:name w:val="Список таблиц()1"/>
    <w:rsid w:val="00531D97"/>
    <w:pPr>
      <w:numPr>
        <w:numId w:val="27"/>
      </w:numPr>
    </w:pPr>
  </w:style>
  <w:style w:type="table" w:customStyle="1" w:styleId="1f7">
    <w:name w:val="Сетка таблицы1"/>
    <w:basedOn w:val="af9"/>
    <w:next w:val="afff3"/>
    <w:uiPriority w:val="99"/>
    <w:rsid w:val="00531D97"/>
    <w:pPr>
      <w:spacing w:before="60" w:after="60" w:line="240" w:lineRule="auto"/>
    </w:pPr>
    <w:rPr>
      <w:rFonts w:ascii="Verdana" w:eastAsia="Times New Roman" w:hAnsi="Verdana" w:cs="Verdana"/>
      <w:sz w:val="20"/>
      <w:szCs w:val="20"/>
      <w:lang w:eastAsia="ru-RU"/>
    </w:rPr>
    <w:tblPr>
      <w:jc w:val="center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  <w:trPr>
      <w:jc w:val="center"/>
    </w:trPr>
  </w:style>
  <w:style w:type="table" w:customStyle="1" w:styleId="2e">
    <w:name w:val="Сетка таблицы2"/>
    <w:basedOn w:val="af9"/>
    <w:next w:val="afff3"/>
    <w:uiPriority w:val="59"/>
    <w:rsid w:val="00531D97"/>
    <w:pPr>
      <w:spacing w:before="60" w:after="60" w:line="240" w:lineRule="auto"/>
    </w:pPr>
    <w:rPr>
      <w:rFonts w:ascii="Verdana" w:eastAsia="Times New Roman" w:hAnsi="Verdana" w:cs="Verdana"/>
      <w:sz w:val="20"/>
      <w:szCs w:val="20"/>
      <w:lang w:eastAsia="ru-RU"/>
    </w:rPr>
    <w:tblPr>
      <w:jc w:val="center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  <w:trPr>
      <w:jc w:val="center"/>
    </w:trPr>
  </w:style>
  <w:style w:type="table" w:customStyle="1" w:styleId="3a">
    <w:name w:val="Сетка таблицы3"/>
    <w:basedOn w:val="af9"/>
    <w:next w:val="afff3"/>
    <w:rsid w:val="00531D97"/>
    <w:pPr>
      <w:spacing w:before="60" w:after="60" w:line="240" w:lineRule="auto"/>
    </w:pPr>
    <w:rPr>
      <w:rFonts w:ascii="Verdana" w:eastAsia="Calibri" w:hAnsi="Verdana" w:cs="Verdana"/>
      <w:sz w:val="20"/>
      <w:szCs w:val="20"/>
      <w:lang w:eastAsia="ru-RU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</w:style>
  <w:style w:type="paragraph" w:customStyle="1" w:styleId="afffffff3">
    <w:name w:val="Титул_левая подпись"/>
    <w:link w:val="afffffff4"/>
    <w:rsid w:val="00531D97"/>
    <w:pPr>
      <w:spacing w:after="0" w:line="240" w:lineRule="auto"/>
      <w:ind w:right="1172"/>
    </w:pPr>
    <w:rPr>
      <w:rFonts w:ascii="Times New Roman" w:hAnsi="Times New Roman" w:cs="Times New Roman"/>
      <w:sz w:val="24"/>
      <w:szCs w:val="24"/>
    </w:rPr>
  </w:style>
  <w:style w:type="character" w:customStyle="1" w:styleId="afffffff4">
    <w:name w:val="Титул_левая подпись Знак"/>
    <w:basedOn w:val="af8"/>
    <w:link w:val="afffffff3"/>
    <w:rsid w:val="00531D97"/>
    <w:rPr>
      <w:rFonts w:ascii="Times New Roman" w:hAnsi="Times New Roman" w:cs="Times New Roman"/>
      <w:sz w:val="24"/>
      <w:szCs w:val="24"/>
    </w:rPr>
  </w:style>
  <w:style w:type="table" w:customStyle="1" w:styleId="afffffff5">
    <w:name w:val="Без границ"/>
    <w:basedOn w:val="af9"/>
    <w:uiPriority w:val="99"/>
    <w:qFormat/>
    <w:locked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/>
  </w:style>
  <w:style w:type="character" w:customStyle="1" w:styleId="afffffff1">
    <w:name w:val="Наименование документа Знак"/>
    <w:basedOn w:val="af8"/>
    <w:link w:val="afffffff0"/>
    <w:locked/>
    <w:rsid w:val="00531D97"/>
    <w:rPr>
      <w:rFonts w:ascii="Times New Roman" w:eastAsia="Times New Roman" w:hAnsi="Times New Roman" w:cs="Times New Roman"/>
      <w:caps/>
      <w:sz w:val="32"/>
      <w:szCs w:val="32"/>
      <w:lang w:eastAsia="ru-RU"/>
    </w:rPr>
  </w:style>
  <w:style w:type="paragraph" w:styleId="afffffff6">
    <w:name w:val="No Spacing"/>
    <w:uiPriority w:val="99"/>
    <w:locked/>
    <w:rsid w:val="00531D97"/>
    <w:pPr>
      <w:spacing w:after="0" w:line="240" w:lineRule="auto"/>
    </w:pPr>
    <w:rPr>
      <w:rFonts w:ascii="Calibri" w:eastAsia="Calibri" w:hAnsi="Calibri" w:cs="Calibri"/>
      <w:lang w:eastAsia="ru-RU"/>
    </w:rPr>
  </w:style>
  <w:style w:type="table" w:customStyle="1" w:styleId="1010">
    <w:name w:val="Таблица101"/>
    <w:uiPriority w:val="99"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8">
    <w:name w:val="Система кодирования1"/>
    <w:uiPriority w:val="99"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jc w:val="center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numbering" w:customStyle="1" w:styleId="a">
    <w:name w:val="Заголовки"/>
    <w:locked/>
    <w:rsid w:val="00531D97"/>
    <w:pPr>
      <w:numPr>
        <w:numId w:val="36"/>
      </w:numPr>
    </w:pPr>
  </w:style>
  <w:style w:type="numbering" w:customStyle="1" w:styleId="a0">
    <w:name w:val="Список примечаний()"/>
    <w:rsid w:val="00531D97"/>
    <w:pPr>
      <w:numPr>
        <w:numId w:val="33"/>
      </w:numPr>
    </w:pPr>
  </w:style>
  <w:style w:type="numbering" w:customStyle="1" w:styleId="-10">
    <w:name w:val="Список перечисления-1"/>
    <w:rsid w:val="00531D97"/>
    <w:pPr>
      <w:numPr>
        <w:numId w:val="29"/>
      </w:numPr>
    </w:pPr>
  </w:style>
  <w:style w:type="numbering" w:customStyle="1" w:styleId="a5">
    <w:name w:val="Список таблиц Б()"/>
    <w:rsid w:val="00531D97"/>
    <w:pPr>
      <w:numPr>
        <w:numId w:val="39"/>
      </w:numPr>
    </w:pPr>
  </w:style>
  <w:style w:type="numbering" w:customStyle="1" w:styleId="a7">
    <w:name w:val="Список рисунков()"/>
    <w:rsid w:val="00531D97"/>
    <w:pPr>
      <w:numPr>
        <w:numId w:val="34"/>
      </w:numPr>
    </w:pPr>
  </w:style>
  <w:style w:type="numbering" w:customStyle="1" w:styleId="a8">
    <w:name w:val="Список приложений"/>
    <w:rsid w:val="00531D97"/>
    <w:pPr>
      <w:numPr>
        <w:numId w:val="40"/>
      </w:numPr>
    </w:pPr>
  </w:style>
  <w:style w:type="numbering" w:customStyle="1" w:styleId="aa">
    <w:name w:val="Список таблиц А()"/>
    <w:rsid w:val="00531D97"/>
    <w:pPr>
      <w:numPr>
        <w:numId w:val="37"/>
      </w:numPr>
    </w:pPr>
  </w:style>
  <w:style w:type="numbering" w:customStyle="1" w:styleId="-12">
    <w:name w:val="Список перечисления-1)"/>
    <w:rsid w:val="00531D97"/>
    <w:pPr>
      <w:numPr>
        <w:numId w:val="31"/>
      </w:numPr>
    </w:pPr>
  </w:style>
  <w:style w:type="numbering" w:customStyle="1" w:styleId="af0">
    <w:name w:val="Список таблиц В()"/>
    <w:rsid w:val="00531D97"/>
    <w:pPr>
      <w:numPr>
        <w:numId w:val="38"/>
      </w:numPr>
    </w:pPr>
  </w:style>
  <w:style w:type="numbering" w:customStyle="1" w:styleId="-3">
    <w:name w:val="Список перечисления-"/>
    <w:rsid w:val="00531D97"/>
    <w:pPr>
      <w:numPr>
        <w:numId w:val="28"/>
      </w:numPr>
    </w:pPr>
  </w:style>
  <w:style w:type="numbering" w:customStyle="1" w:styleId="af3">
    <w:name w:val="Список таблиц()"/>
    <w:rsid w:val="00531D97"/>
    <w:pPr>
      <w:numPr>
        <w:numId w:val="35"/>
      </w:numPr>
    </w:pPr>
  </w:style>
  <w:style w:type="numbering" w:customStyle="1" w:styleId="af5">
    <w:name w:val="Список заголовков"/>
    <w:rsid w:val="00531D97"/>
    <w:pPr>
      <w:numPr>
        <w:numId w:val="30"/>
      </w:numPr>
    </w:pPr>
  </w:style>
  <w:style w:type="numbering" w:customStyle="1" w:styleId="-4">
    <w:name w:val="Список перечисления-а)"/>
    <w:rsid w:val="00531D97"/>
    <w:pPr>
      <w:numPr>
        <w:numId w:val="32"/>
      </w:numPr>
    </w:pPr>
  </w:style>
  <w:style w:type="paragraph" w:customStyle="1" w:styleId="TableRowNumber">
    <w:name w:val="Table_Row_Number"/>
    <w:basedOn w:val="af7"/>
    <w:rsid w:val="00531D97"/>
    <w:pPr>
      <w:keepLines/>
      <w:numPr>
        <w:numId w:val="41"/>
      </w:numPr>
      <w:spacing w:before="60" w:after="60" w:line="240" w:lineRule="auto"/>
      <w:jc w:val="left"/>
    </w:pPr>
    <w:rPr>
      <w:spacing w:val="-5"/>
      <w:sz w:val="20"/>
      <w:lang w:eastAsia="en-US"/>
    </w:rPr>
  </w:style>
  <w:style w:type="character" w:styleId="afffffff7">
    <w:name w:val="Placeholder Text"/>
    <w:basedOn w:val="af8"/>
    <w:uiPriority w:val="99"/>
    <w:semiHidden/>
    <w:locked/>
    <w:rsid w:val="00531D97"/>
    <w:rPr>
      <w:rFonts w:cs="Times New Roman"/>
      <w:color w:val="808080"/>
    </w:rPr>
  </w:style>
  <w:style w:type="character" w:styleId="afffffff8">
    <w:name w:val="footnote reference"/>
    <w:locked/>
    <w:rsid w:val="00531D97"/>
    <w:rPr>
      <w:rFonts w:cs="Times New Roman"/>
      <w:vertAlign w:val="superscript"/>
    </w:rPr>
  </w:style>
  <w:style w:type="paragraph" w:styleId="HTML1">
    <w:name w:val="HTML Address"/>
    <w:basedOn w:val="af7"/>
    <w:link w:val="HTML2"/>
    <w:semiHidden/>
    <w:locked/>
    <w:rsid w:val="00043945"/>
    <w:rPr>
      <w:i/>
      <w:iCs/>
    </w:rPr>
  </w:style>
  <w:style w:type="character" w:customStyle="1" w:styleId="HTML2">
    <w:name w:val="Адрес HTML Знак"/>
    <w:basedOn w:val="af8"/>
    <w:link w:val="HTML1"/>
    <w:semiHidden/>
    <w:rsid w:val="00531D97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afffffff9">
    <w:name w:val="envelope address"/>
    <w:basedOn w:val="af7"/>
    <w:semiHidden/>
    <w:locked/>
    <w:rsid w:val="00531D97"/>
    <w:pPr>
      <w:framePr w:w="7920" w:h="1980" w:hRule="exact" w:hSpace="180" w:wrap="auto" w:hAnchor="page" w:xAlign="center" w:yAlign="bottom"/>
      <w:spacing w:before="40" w:after="40" w:line="240" w:lineRule="auto"/>
      <w:ind w:left="2880"/>
    </w:pPr>
    <w:rPr>
      <w:rFonts w:ascii="Arial" w:hAnsi="Arial" w:cs="Arial"/>
      <w:kern w:val="24"/>
      <w:lang w:eastAsia="en-US"/>
    </w:rPr>
  </w:style>
  <w:style w:type="character" w:styleId="HTML3">
    <w:name w:val="HTML Acronym"/>
    <w:basedOn w:val="af8"/>
    <w:semiHidden/>
    <w:locked/>
    <w:rsid w:val="00531D97"/>
  </w:style>
  <w:style w:type="character" w:styleId="HTML4">
    <w:name w:val="HTML Keyboard"/>
    <w:basedOn w:val="af8"/>
    <w:uiPriority w:val="99"/>
    <w:semiHidden/>
    <w:locked/>
    <w:rsid w:val="00531D97"/>
    <w:rPr>
      <w:rFonts w:ascii="Courier New" w:hAnsi="Courier New" w:cs="Courier New"/>
      <w:sz w:val="20"/>
      <w:szCs w:val="20"/>
    </w:rPr>
  </w:style>
  <w:style w:type="paragraph" w:styleId="afffffffa">
    <w:name w:val="Body Text First Indent"/>
    <w:basedOn w:val="af7"/>
    <w:link w:val="afffffffb"/>
    <w:semiHidden/>
    <w:locked/>
    <w:rsid w:val="00531D97"/>
    <w:pPr>
      <w:spacing w:before="40" w:line="240" w:lineRule="auto"/>
      <w:ind w:firstLine="210"/>
    </w:pPr>
    <w:rPr>
      <w:kern w:val="24"/>
    </w:rPr>
  </w:style>
  <w:style w:type="character" w:customStyle="1" w:styleId="afffffffb">
    <w:name w:val="Красная строка Знак"/>
    <w:basedOn w:val="affffe"/>
    <w:link w:val="afffffffa"/>
    <w:semiHidden/>
    <w:rsid w:val="00531D97"/>
    <w:rPr>
      <w:rFonts w:ascii="Times New Roman" w:eastAsia="Times New Roman" w:hAnsi="Times New Roman" w:cs="Times New Roman"/>
      <w:kern w:val="24"/>
      <w:sz w:val="24"/>
      <w:szCs w:val="24"/>
      <w:lang w:eastAsia="ru-RU"/>
    </w:rPr>
  </w:style>
  <w:style w:type="paragraph" w:styleId="2f">
    <w:name w:val="Body Text First Indent 2"/>
    <w:basedOn w:val="af7"/>
    <w:link w:val="2f0"/>
    <w:semiHidden/>
    <w:locked/>
    <w:rsid w:val="00531D97"/>
    <w:pPr>
      <w:spacing w:before="40" w:line="240" w:lineRule="auto"/>
      <w:ind w:left="283" w:firstLine="210"/>
    </w:pPr>
    <w:rPr>
      <w:kern w:val="24"/>
    </w:rPr>
  </w:style>
  <w:style w:type="character" w:customStyle="1" w:styleId="2f0">
    <w:name w:val="Красная строка 2 Знак"/>
    <w:basedOn w:val="affffa"/>
    <w:link w:val="2f"/>
    <w:semiHidden/>
    <w:rsid w:val="00531D97"/>
    <w:rPr>
      <w:rFonts w:ascii="Times New Roman" w:eastAsia="Times New Roman" w:hAnsi="Times New Roman" w:cs="Times New Roman"/>
      <w:kern w:val="24"/>
      <w:sz w:val="24"/>
      <w:szCs w:val="24"/>
      <w:lang w:eastAsia="ru-RU"/>
    </w:rPr>
  </w:style>
  <w:style w:type="paragraph" w:styleId="45">
    <w:name w:val="List Bullet 4"/>
    <w:basedOn w:val="af7"/>
    <w:uiPriority w:val="99"/>
    <w:semiHidden/>
    <w:unhideWhenUsed/>
    <w:locked/>
    <w:rsid w:val="00531D97"/>
    <w:pPr>
      <w:tabs>
        <w:tab w:val="num" w:pos="1209"/>
      </w:tabs>
      <w:suppressAutoHyphens/>
      <w:spacing w:line="240" w:lineRule="auto"/>
      <w:ind w:left="1209" w:hanging="360"/>
      <w:contextualSpacing/>
      <w:jc w:val="left"/>
    </w:pPr>
  </w:style>
  <w:style w:type="character" w:styleId="afffffffc">
    <w:name w:val="line number"/>
    <w:basedOn w:val="af8"/>
    <w:semiHidden/>
    <w:locked/>
    <w:rsid w:val="00531D97"/>
  </w:style>
  <w:style w:type="character" w:styleId="HTML5">
    <w:name w:val="HTML Sample"/>
    <w:basedOn w:val="af8"/>
    <w:uiPriority w:val="99"/>
    <w:semiHidden/>
    <w:locked/>
    <w:rsid w:val="00531D97"/>
    <w:rPr>
      <w:rFonts w:ascii="Courier New" w:hAnsi="Courier New" w:cs="Courier New"/>
    </w:rPr>
  </w:style>
  <w:style w:type="paragraph" w:styleId="2f1">
    <w:name w:val="envelope return"/>
    <w:basedOn w:val="af7"/>
    <w:uiPriority w:val="99"/>
    <w:semiHidden/>
    <w:locked/>
    <w:rsid w:val="00531D97"/>
    <w:pPr>
      <w:suppressAutoHyphens/>
      <w:spacing w:before="40" w:after="40" w:line="240" w:lineRule="auto"/>
    </w:pPr>
    <w:rPr>
      <w:rFonts w:ascii="Arial" w:hAnsi="Arial" w:cs="Arial"/>
      <w:kern w:val="24"/>
      <w:sz w:val="20"/>
      <w:lang w:eastAsia="en-US"/>
    </w:rPr>
  </w:style>
  <w:style w:type="character" w:styleId="HTML6">
    <w:name w:val="HTML Definition"/>
    <w:basedOn w:val="af8"/>
    <w:uiPriority w:val="99"/>
    <w:semiHidden/>
    <w:locked/>
    <w:rsid w:val="00531D97"/>
    <w:rPr>
      <w:rFonts w:cs="Times New Roman"/>
      <w:i/>
      <w:iCs/>
    </w:rPr>
  </w:style>
  <w:style w:type="character" w:styleId="HTML7">
    <w:name w:val="HTML Variable"/>
    <w:basedOn w:val="af8"/>
    <w:uiPriority w:val="99"/>
    <w:semiHidden/>
    <w:locked/>
    <w:rsid w:val="00531D97"/>
    <w:rPr>
      <w:rFonts w:cs="Times New Roman"/>
      <w:i/>
      <w:iCs/>
    </w:rPr>
  </w:style>
  <w:style w:type="character" w:styleId="HTML8">
    <w:name w:val="HTML Typewriter"/>
    <w:basedOn w:val="af8"/>
    <w:semiHidden/>
    <w:locked/>
    <w:rsid w:val="00531D97"/>
    <w:rPr>
      <w:rFonts w:ascii="Courier New" w:hAnsi="Courier New" w:cs="Courier New"/>
      <w:sz w:val="20"/>
      <w:szCs w:val="20"/>
    </w:rPr>
  </w:style>
  <w:style w:type="paragraph" w:styleId="afffffffd">
    <w:name w:val="Signature"/>
    <w:basedOn w:val="af7"/>
    <w:link w:val="afffffffe"/>
    <w:uiPriority w:val="99"/>
    <w:semiHidden/>
    <w:locked/>
    <w:rsid w:val="00531D97"/>
    <w:pPr>
      <w:suppressAutoHyphens/>
      <w:spacing w:before="40" w:after="40" w:line="240" w:lineRule="auto"/>
      <w:ind w:left="4252"/>
    </w:pPr>
    <w:rPr>
      <w:kern w:val="24"/>
      <w:lang w:eastAsia="en-US"/>
    </w:rPr>
  </w:style>
  <w:style w:type="character" w:customStyle="1" w:styleId="afffffffe">
    <w:name w:val="Подпись Знак"/>
    <w:basedOn w:val="af8"/>
    <w:link w:val="afffffffd"/>
    <w:uiPriority w:val="99"/>
    <w:semiHidden/>
    <w:rsid w:val="00531D97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">
    <w:name w:val="Salutation"/>
    <w:basedOn w:val="af7"/>
    <w:next w:val="af7"/>
    <w:link w:val="affffffff0"/>
    <w:semiHidden/>
    <w:locked/>
    <w:rsid w:val="00531D97"/>
    <w:pPr>
      <w:spacing w:before="40" w:after="40" w:line="240" w:lineRule="auto"/>
    </w:pPr>
    <w:rPr>
      <w:kern w:val="24"/>
      <w:lang w:eastAsia="en-US"/>
    </w:rPr>
  </w:style>
  <w:style w:type="character" w:customStyle="1" w:styleId="affffffff0">
    <w:name w:val="Приветствие Знак"/>
    <w:basedOn w:val="af8"/>
    <w:link w:val="affffffff"/>
    <w:semiHidden/>
    <w:rsid w:val="00531D97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1">
    <w:name w:val="List Continue"/>
    <w:basedOn w:val="af7"/>
    <w:semiHidden/>
    <w:locked/>
    <w:rsid w:val="00531D97"/>
    <w:pPr>
      <w:spacing w:before="40" w:line="240" w:lineRule="auto"/>
      <w:ind w:left="283"/>
    </w:pPr>
    <w:rPr>
      <w:kern w:val="24"/>
      <w:lang w:eastAsia="en-US"/>
    </w:rPr>
  </w:style>
  <w:style w:type="paragraph" w:styleId="2f2">
    <w:name w:val="List Continue 2"/>
    <w:basedOn w:val="af7"/>
    <w:semiHidden/>
    <w:locked/>
    <w:rsid w:val="00531D97"/>
    <w:pPr>
      <w:spacing w:before="40" w:line="240" w:lineRule="auto"/>
      <w:ind w:left="566"/>
    </w:pPr>
    <w:rPr>
      <w:kern w:val="24"/>
      <w:lang w:eastAsia="en-US"/>
    </w:rPr>
  </w:style>
  <w:style w:type="paragraph" w:styleId="3b">
    <w:name w:val="List Continue 3"/>
    <w:basedOn w:val="af7"/>
    <w:uiPriority w:val="99"/>
    <w:semiHidden/>
    <w:locked/>
    <w:rsid w:val="00531D97"/>
    <w:pPr>
      <w:suppressAutoHyphens/>
      <w:spacing w:before="40" w:line="240" w:lineRule="auto"/>
      <w:ind w:left="849"/>
    </w:pPr>
    <w:rPr>
      <w:kern w:val="24"/>
      <w:lang w:eastAsia="en-US"/>
    </w:rPr>
  </w:style>
  <w:style w:type="paragraph" w:styleId="46">
    <w:name w:val="List Continue 4"/>
    <w:basedOn w:val="af7"/>
    <w:uiPriority w:val="99"/>
    <w:semiHidden/>
    <w:locked/>
    <w:rsid w:val="00531D97"/>
    <w:pPr>
      <w:suppressAutoHyphens/>
      <w:spacing w:before="40" w:line="240" w:lineRule="auto"/>
      <w:ind w:left="1132"/>
    </w:pPr>
    <w:rPr>
      <w:kern w:val="24"/>
      <w:lang w:eastAsia="en-US"/>
    </w:rPr>
  </w:style>
  <w:style w:type="paragraph" w:styleId="55">
    <w:name w:val="List Continue 5"/>
    <w:basedOn w:val="af7"/>
    <w:uiPriority w:val="99"/>
    <w:semiHidden/>
    <w:locked/>
    <w:rsid w:val="00531D97"/>
    <w:pPr>
      <w:suppressAutoHyphens/>
      <w:spacing w:before="40" w:line="240" w:lineRule="auto"/>
      <w:ind w:left="1415"/>
    </w:pPr>
    <w:rPr>
      <w:kern w:val="24"/>
      <w:lang w:eastAsia="en-US"/>
    </w:rPr>
  </w:style>
  <w:style w:type="paragraph" w:styleId="affffffff2">
    <w:name w:val="Closing"/>
    <w:basedOn w:val="af7"/>
    <w:link w:val="affffffff3"/>
    <w:uiPriority w:val="99"/>
    <w:semiHidden/>
    <w:locked/>
    <w:rsid w:val="00531D97"/>
    <w:pPr>
      <w:suppressAutoHyphens/>
      <w:spacing w:before="40" w:after="40" w:line="240" w:lineRule="auto"/>
      <w:ind w:left="4252"/>
    </w:pPr>
    <w:rPr>
      <w:kern w:val="24"/>
      <w:lang w:eastAsia="en-US"/>
    </w:rPr>
  </w:style>
  <w:style w:type="character" w:customStyle="1" w:styleId="affffffff3">
    <w:name w:val="Прощание Знак"/>
    <w:basedOn w:val="af8"/>
    <w:link w:val="affffffff2"/>
    <w:uiPriority w:val="99"/>
    <w:semiHidden/>
    <w:rsid w:val="00531D97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4">
    <w:name w:val="List"/>
    <w:basedOn w:val="af7"/>
    <w:semiHidden/>
    <w:locked/>
    <w:rsid w:val="00531D97"/>
    <w:pPr>
      <w:spacing w:before="40" w:after="40" w:line="240" w:lineRule="auto"/>
      <w:ind w:left="283" w:hanging="283"/>
    </w:pPr>
    <w:rPr>
      <w:kern w:val="24"/>
      <w:lang w:eastAsia="en-US"/>
    </w:rPr>
  </w:style>
  <w:style w:type="paragraph" w:styleId="3c">
    <w:name w:val="List 3"/>
    <w:basedOn w:val="af7"/>
    <w:semiHidden/>
    <w:locked/>
    <w:rsid w:val="00531D97"/>
    <w:pPr>
      <w:spacing w:before="40" w:after="40" w:line="240" w:lineRule="auto"/>
      <w:ind w:left="849" w:hanging="283"/>
    </w:pPr>
    <w:rPr>
      <w:kern w:val="24"/>
      <w:lang w:eastAsia="en-US"/>
    </w:rPr>
  </w:style>
  <w:style w:type="paragraph" w:styleId="47">
    <w:name w:val="List 4"/>
    <w:basedOn w:val="af7"/>
    <w:semiHidden/>
    <w:locked/>
    <w:rsid w:val="00531D97"/>
    <w:pPr>
      <w:spacing w:before="40" w:after="40" w:line="240" w:lineRule="auto"/>
      <w:ind w:left="1132" w:hanging="283"/>
    </w:pPr>
    <w:rPr>
      <w:kern w:val="24"/>
      <w:lang w:eastAsia="en-US"/>
    </w:rPr>
  </w:style>
  <w:style w:type="paragraph" w:styleId="56">
    <w:name w:val="List 5"/>
    <w:basedOn w:val="af7"/>
    <w:uiPriority w:val="99"/>
    <w:semiHidden/>
    <w:locked/>
    <w:rsid w:val="00531D97"/>
    <w:pPr>
      <w:suppressAutoHyphens/>
      <w:spacing w:before="40" w:after="40" w:line="240" w:lineRule="auto"/>
      <w:ind w:left="1415" w:hanging="283"/>
    </w:pPr>
    <w:rPr>
      <w:kern w:val="24"/>
      <w:lang w:eastAsia="en-US"/>
    </w:rPr>
  </w:style>
  <w:style w:type="paragraph" w:styleId="affffffff5">
    <w:name w:val="Block Text"/>
    <w:basedOn w:val="af7"/>
    <w:uiPriority w:val="99"/>
    <w:semiHidden/>
    <w:locked/>
    <w:rsid w:val="00531D97"/>
    <w:pPr>
      <w:suppressAutoHyphens/>
      <w:spacing w:before="40" w:line="240" w:lineRule="auto"/>
      <w:ind w:left="1440" w:right="1440"/>
    </w:pPr>
    <w:rPr>
      <w:kern w:val="24"/>
      <w:lang w:eastAsia="en-US"/>
    </w:rPr>
  </w:style>
  <w:style w:type="character" w:styleId="HTML9">
    <w:name w:val="HTML Cite"/>
    <w:basedOn w:val="af8"/>
    <w:uiPriority w:val="99"/>
    <w:semiHidden/>
    <w:locked/>
    <w:rsid w:val="00531D97"/>
    <w:rPr>
      <w:rFonts w:cs="Times New Roman"/>
      <w:i/>
      <w:iCs/>
    </w:rPr>
  </w:style>
  <w:style w:type="paragraph" w:styleId="affffffff6">
    <w:name w:val="Message Header"/>
    <w:basedOn w:val="af7"/>
    <w:link w:val="affffffff7"/>
    <w:semiHidden/>
    <w:locked/>
    <w:rsid w:val="00531D9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40" w:after="40" w:line="240" w:lineRule="auto"/>
      <w:ind w:left="1134" w:hanging="1134"/>
    </w:pPr>
    <w:rPr>
      <w:rFonts w:ascii="Arial" w:hAnsi="Arial" w:cs="Arial"/>
      <w:kern w:val="24"/>
      <w:lang w:eastAsia="en-US"/>
    </w:rPr>
  </w:style>
  <w:style w:type="character" w:customStyle="1" w:styleId="affffffff7">
    <w:name w:val="Шапка Знак"/>
    <w:basedOn w:val="af8"/>
    <w:link w:val="affffffff6"/>
    <w:semiHidden/>
    <w:rsid w:val="00531D97"/>
    <w:rPr>
      <w:rFonts w:ascii="Arial" w:eastAsia="Times New Roman" w:hAnsi="Arial" w:cs="Arial"/>
      <w:kern w:val="24"/>
      <w:sz w:val="24"/>
      <w:szCs w:val="24"/>
      <w:shd w:val="pct20" w:color="auto" w:fill="auto"/>
    </w:rPr>
  </w:style>
  <w:style w:type="character" w:styleId="affffffff8">
    <w:name w:val="endnote reference"/>
    <w:basedOn w:val="af8"/>
    <w:uiPriority w:val="99"/>
    <w:semiHidden/>
    <w:locked/>
    <w:rsid w:val="00531D97"/>
    <w:rPr>
      <w:rFonts w:cs="Times New Roman"/>
      <w:vertAlign w:val="superscript"/>
    </w:rPr>
  </w:style>
  <w:style w:type="character" w:customStyle="1" w:styleId="610">
    <w:name w:val="Заголовок 6 Знак1"/>
    <w:aliases w:val="PIM 6 Знак1"/>
    <w:basedOn w:val="af8"/>
    <w:uiPriority w:val="99"/>
    <w:semiHidden/>
    <w:rsid w:val="00531D97"/>
    <w:rPr>
      <w:rFonts w:ascii="Cambria" w:hAnsi="Cambria" w:cs="Times New Roman"/>
      <w:i/>
      <w:iCs/>
      <w:color w:val="243F60"/>
      <w:sz w:val="24"/>
      <w:szCs w:val="24"/>
      <w:lang w:eastAsia="ru-RU"/>
    </w:rPr>
  </w:style>
  <w:style w:type="paragraph" w:customStyle="1" w:styleId="affffffff9">
    <w:name w:val="Приложение"/>
    <w:basedOn w:val="af7"/>
    <w:next w:val="af7"/>
    <w:locked/>
    <w:rsid w:val="00531D97"/>
    <w:pPr>
      <w:pageBreakBefore/>
      <w:spacing w:before="120" w:after="360"/>
      <w:ind w:left="624" w:right="624"/>
      <w:contextualSpacing/>
      <w:jc w:val="right"/>
    </w:pPr>
    <w:rPr>
      <w:b/>
      <w:caps/>
    </w:rPr>
  </w:style>
  <w:style w:type="paragraph" w:customStyle="1" w:styleId="affffffffa">
    <w:name w:val="Основной шрифт"/>
    <w:basedOn w:val="af7"/>
    <w:uiPriority w:val="99"/>
    <w:locked/>
    <w:rsid w:val="00531D97"/>
    <w:pPr>
      <w:spacing w:before="120" w:line="240" w:lineRule="auto"/>
      <w:contextualSpacing/>
    </w:pPr>
    <w:rPr>
      <w:szCs w:val="28"/>
    </w:rPr>
  </w:style>
  <w:style w:type="table" w:customStyle="1" w:styleId="57">
    <w:name w:val="Сетка таблицы5"/>
    <w:basedOn w:val="af9"/>
    <w:next w:val="afff3"/>
    <w:rsid w:val="00531D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ffb">
    <w:name w:val="footnote text"/>
    <w:aliases w:val="Знак Знак Знак Знак Знак Знак,Знак Знак Знак Знак1,Знак Знак Знак Знак Знак1,Знак Знак Знак Знак Знак,Знак Знак Знак Знак"/>
    <w:basedOn w:val="af7"/>
    <w:link w:val="affffffffc"/>
    <w:locked/>
    <w:rsid w:val="00531D97"/>
    <w:pPr>
      <w:spacing w:line="240" w:lineRule="auto"/>
      <w:jc w:val="left"/>
    </w:pPr>
    <w:rPr>
      <w:sz w:val="20"/>
    </w:rPr>
  </w:style>
  <w:style w:type="character" w:customStyle="1" w:styleId="affffffffc">
    <w:name w:val="Текст сноски Знак"/>
    <w:aliases w:val="Знак Знак Знак Знак Знак Знак Знак,Знак Знак Знак Знак1 Знак,Знак Знак Знак Знак Знак1 Знак,Знак Знак Знак Знак Знак Знак1,Знак Знак Знак Знак Знак2"/>
    <w:basedOn w:val="af8"/>
    <w:link w:val="affffffffb"/>
    <w:rsid w:val="00531D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text">
    <w:name w:val="Table text"/>
    <w:basedOn w:val="af7"/>
    <w:rsid w:val="00531D97"/>
    <w:pPr>
      <w:spacing w:line="240" w:lineRule="auto"/>
      <w:ind w:firstLine="720"/>
    </w:pPr>
    <w:rPr>
      <w:rFonts w:ascii="Arial" w:hAnsi="Arial"/>
    </w:rPr>
  </w:style>
  <w:style w:type="paragraph" w:customStyle="1" w:styleId="affffffffd">
    <w:name w:val="Текст абзаца"/>
    <w:rsid w:val="00531D97"/>
    <w:pPr>
      <w:widowControl w:val="0"/>
      <w:spacing w:after="0"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2">
    <w:name w:val="Маркированный 2 уровень"/>
    <w:basedOn w:val="af7"/>
    <w:rsid w:val="00531D97"/>
    <w:pPr>
      <w:numPr>
        <w:numId w:val="42"/>
      </w:numPr>
      <w:spacing w:before="60" w:after="60" w:line="288" w:lineRule="auto"/>
      <w:ind w:left="1276"/>
      <w:jc w:val="left"/>
    </w:pPr>
    <w:rPr>
      <w:rFonts w:ascii="Tahoma" w:hAnsi="Tahoma"/>
      <w:snapToGrid w:val="0"/>
      <w:spacing w:val="2"/>
      <w:lang w:eastAsia="en-US"/>
    </w:rPr>
  </w:style>
  <w:style w:type="paragraph" w:customStyle="1" w:styleId="phfigure0">
    <w:name w:val="ph_figure"/>
    <w:basedOn w:val="phbase"/>
    <w:locked/>
    <w:rsid w:val="00043945"/>
    <w:pPr>
      <w:spacing w:before="20" w:after="120"/>
      <w:jc w:val="center"/>
    </w:pPr>
  </w:style>
  <w:style w:type="paragraph" w:customStyle="1" w:styleId="phfiguretitle">
    <w:name w:val="ph_figure_title"/>
    <w:basedOn w:val="phfigure0"/>
    <w:next w:val="phnormal"/>
    <w:locked/>
    <w:rsid w:val="00043945"/>
    <w:pPr>
      <w:keepLines/>
      <w:spacing w:before="120"/>
    </w:pPr>
    <w:rPr>
      <w:rFonts w:cs="Arial"/>
    </w:rPr>
  </w:style>
  <w:style w:type="paragraph" w:customStyle="1" w:styleId="phtablecellleft0">
    <w:name w:val="ph_table_cellleft"/>
    <w:basedOn w:val="phtablecell0"/>
    <w:locked/>
    <w:rsid w:val="00043945"/>
    <w:pPr>
      <w:jc w:val="left"/>
    </w:pPr>
  </w:style>
  <w:style w:type="paragraph" w:customStyle="1" w:styleId="phtablecolcaption0">
    <w:name w:val="ph_table_colcaption"/>
    <w:basedOn w:val="phtablecell0"/>
    <w:next w:val="phtablecell0"/>
    <w:locked/>
    <w:rsid w:val="00043945"/>
    <w:pPr>
      <w:keepNext/>
      <w:keepLines/>
      <w:spacing w:before="120" w:after="120"/>
      <w:jc w:val="center"/>
    </w:pPr>
    <w:rPr>
      <w:b/>
    </w:rPr>
  </w:style>
  <w:style w:type="paragraph" w:customStyle="1" w:styleId="phtabletitle0">
    <w:name w:val="ph_table_title"/>
    <w:basedOn w:val="phbase"/>
    <w:next w:val="phtablecolcaption0"/>
    <w:locked/>
    <w:rsid w:val="00043945"/>
    <w:pPr>
      <w:keepNext/>
      <w:spacing w:before="20" w:after="120"/>
    </w:pPr>
    <w:rPr>
      <w:szCs w:val="24"/>
    </w:rPr>
  </w:style>
  <w:style w:type="character" w:customStyle="1" w:styleId="phnormal2">
    <w:name w:val="ph_normal Знак"/>
    <w:locked/>
    <w:rsid w:val="00531D97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kbtitlemain">
    <w:name w:val="kbtitlemain"/>
    <w:locked/>
    <w:rsid w:val="00531D97"/>
  </w:style>
  <w:style w:type="paragraph" w:customStyle="1" w:styleId="affffffffe">
    <w:name w:val="Название рисунков"/>
    <w:basedOn w:val="aff"/>
    <w:link w:val="afffffffff"/>
    <w:rsid w:val="00531D97"/>
    <w:pPr>
      <w:widowControl w:val="0"/>
      <w:spacing w:before="0" w:after="200" w:line="240" w:lineRule="auto"/>
    </w:pPr>
    <w:rPr>
      <w:rFonts w:eastAsiaTheme="minorHAnsi"/>
      <w:sz w:val="24"/>
      <w:szCs w:val="18"/>
      <w:lang w:eastAsia="en-US"/>
    </w:rPr>
  </w:style>
  <w:style w:type="character" w:customStyle="1" w:styleId="afffffffff">
    <w:name w:val="Название рисунков Знак"/>
    <w:basedOn w:val="af8"/>
    <w:link w:val="affffffffe"/>
    <w:rsid w:val="00531D97"/>
    <w:rPr>
      <w:rFonts w:ascii="Times New Roman" w:hAnsi="Times New Roman" w:cs="Times New Roman"/>
      <w:bCs/>
      <w:sz w:val="24"/>
      <w:szCs w:val="18"/>
    </w:rPr>
  </w:style>
  <w:style w:type="paragraph" w:customStyle="1" w:styleId="afffffffff0">
    <w:name w:val="Перечисление"/>
    <w:link w:val="afffffffff1"/>
    <w:locked/>
    <w:rsid w:val="00531D97"/>
    <w:pPr>
      <w:spacing w:after="0" w:line="36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1">
    <w:name w:val="Перечисление Знак"/>
    <w:basedOn w:val="af8"/>
    <w:link w:val="afffffffff0"/>
    <w:rsid w:val="00531D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NewRoman12">
    <w:name w:val="Название объекта + Times New Roman 12 пт По центру"/>
    <w:basedOn w:val="aff"/>
    <w:locked/>
    <w:rsid w:val="00531D97"/>
    <w:pPr>
      <w:spacing w:line="240" w:lineRule="auto"/>
    </w:pPr>
    <w:rPr>
      <w:b/>
      <w:sz w:val="24"/>
    </w:rPr>
  </w:style>
  <w:style w:type="paragraph" w:customStyle="1" w:styleId="1">
    <w:name w:val="маркированный список 1"/>
    <w:basedOn w:val="affff6"/>
    <w:locked/>
    <w:rsid w:val="00531D97"/>
    <w:pPr>
      <w:numPr>
        <w:numId w:val="43"/>
      </w:numPr>
      <w:spacing w:after="0"/>
      <w:ind w:left="283" w:firstLine="0"/>
    </w:pPr>
  </w:style>
  <w:style w:type="paragraph" w:customStyle="1" w:styleId="afffffffff2">
    <w:name w:val="Таблица_текст"/>
    <w:link w:val="afffffffff3"/>
    <w:qFormat/>
    <w:rsid w:val="00531D97"/>
    <w:pPr>
      <w:spacing w:after="0" w:line="240" w:lineRule="auto"/>
      <w:ind w:left="3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3">
    <w:name w:val="Таблица_текст Знак"/>
    <w:basedOn w:val="af8"/>
    <w:link w:val="afffffffff2"/>
    <w:rsid w:val="00531D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Таблица_нумерация"/>
    <w:link w:val="afffffffff4"/>
    <w:qFormat/>
    <w:rsid w:val="00531D97"/>
    <w:pPr>
      <w:numPr>
        <w:numId w:val="44"/>
      </w:numPr>
      <w:tabs>
        <w:tab w:val="left" w:pos="28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4">
    <w:name w:val="Таблица_нумерация Знак"/>
    <w:basedOn w:val="af8"/>
    <w:link w:val="af2"/>
    <w:rsid w:val="00531D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5">
    <w:name w:val="Таблица_заголовок столбца"/>
    <w:link w:val="afffffffff6"/>
    <w:qFormat/>
    <w:rsid w:val="00531D9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fffffffff6">
    <w:name w:val="Таблица_заголовок столбца Знак"/>
    <w:basedOn w:val="af8"/>
    <w:link w:val="afffffffff5"/>
    <w:rsid w:val="00531D9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1f9">
    <w:name w:val="Обычный1"/>
    <w:basedOn w:val="af7"/>
    <w:link w:val="CharChar"/>
    <w:rsid w:val="00531D97"/>
    <w:pPr>
      <w:ind w:firstLine="851"/>
      <w:contextualSpacing/>
    </w:pPr>
    <w:rPr>
      <w:rFonts w:ascii="PF BeauSans Pro" w:hAnsi="PF BeauSans Pro"/>
    </w:rPr>
  </w:style>
  <w:style w:type="character" w:customStyle="1" w:styleId="CharChar">
    <w:name w:val="Обычный Char Char"/>
    <w:link w:val="1f9"/>
    <w:rsid w:val="00531D97"/>
    <w:rPr>
      <w:rFonts w:ascii="PF BeauSans Pro" w:eastAsia="Times New Roman" w:hAnsi="PF BeauSans Pro" w:cs="Times New Roman"/>
      <w:sz w:val="24"/>
      <w:szCs w:val="24"/>
      <w:lang w:eastAsia="ru-RU"/>
    </w:rPr>
  </w:style>
  <w:style w:type="paragraph" w:customStyle="1" w:styleId="2f3">
    <w:name w:val="Обычный2"/>
    <w:basedOn w:val="1f9"/>
    <w:link w:val="2f4"/>
    <w:rsid w:val="00531D97"/>
    <w:pPr>
      <w:ind w:firstLine="708"/>
    </w:pPr>
    <w:rPr>
      <w:rFonts w:ascii="Times New Roman" w:hAnsi="Times New Roman"/>
    </w:rPr>
  </w:style>
  <w:style w:type="character" w:customStyle="1" w:styleId="2f4">
    <w:name w:val="Обычный2 Знак"/>
    <w:basedOn w:val="CharChar"/>
    <w:link w:val="2f3"/>
    <w:rsid w:val="00531D9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i-selectcheckboxmenu-label-container">
    <w:name w:val="ui-selectcheckboxmenu-label-container"/>
    <w:basedOn w:val="af8"/>
    <w:rsid w:val="00B278F0"/>
  </w:style>
  <w:style w:type="paragraph" w:customStyle="1" w:styleId="63">
    <w:name w:val="6"/>
    <w:basedOn w:val="af7"/>
    <w:next w:val="af7"/>
    <w:link w:val="afffffffff7"/>
    <w:uiPriority w:val="10"/>
    <w:qFormat/>
    <w:rsid w:val="00CF10B7"/>
    <w:pPr>
      <w:spacing w:before="720" w:line="240" w:lineRule="auto"/>
      <w:ind w:right="5"/>
      <w:contextualSpacing/>
      <w:jc w:val="center"/>
    </w:pPr>
    <w:rPr>
      <w:b/>
      <w:caps/>
      <w:sz w:val="32"/>
      <w:szCs w:val="32"/>
    </w:rPr>
  </w:style>
  <w:style w:type="character" w:customStyle="1" w:styleId="afffffffff7">
    <w:name w:val="Название Знак"/>
    <w:link w:val="63"/>
    <w:uiPriority w:val="10"/>
    <w:rsid w:val="00CF10B7"/>
    <w:rPr>
      <w:rFonts w:ascii="Times New Roman" w:eastAsia="Times New Roman" w:hAnsi="Times New Roman" w:cs="Times New Roman"/>
      <w:b/>
      <w:caps/>
      <w:sz w:val="32"/>
      <w:szCs w:val="32"/>
      <w:lang w:eastAsia="ru-RU"/>
    </w:rPr>
  </w:style>
  <w:style w:type="paragraph" w:customStyle="1" w:styleId="phbase">
    <w:name w:val="ph_base"/>
    <w:rsid w:val="00043945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phbibliography">
    <w:name w:val="ph_bibliography"/>
    <w:basedOn w:val="phbase"/>
    <w:rsid w:val="00043945"/>
    <w:pPr>
      <w:numPr>
        <w:numId w:val="47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043945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043945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043945"/>
    <w:pPr>
      <w:ind w:firstLine="720"/>
    </w:pPr>
    <w:rPr>
      <w:vanish/>
      <w:color w:val="0000FF"/>
    </w:rPr>
  </w:style>
  <w:style w:type="paragraph" w:customStyle="1" w:styleId="phconfirmlist">
    <w:name w:val="ph_confirmlist"/>
    <w:basedOn w:val="phbase"/>
    <w:rsid w:val="00043945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043945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043945"/>
  </w:style>
  <w:style w:type="paragraph" w:customStyle="1" w:styleId="phconfirmstamptitle">
    <w:name w:val="ph_confirmstamp_title"/>
    <w:basedOn w:val="phconfirmstamp"/>
    <w:next w:val="phconfirmstampstamp"/>
    <w:rsid w:val="00043945"/>
    <w:rPr>
      <w:caps/>
      <w:szCs w:val="24"/>
    </w:rPr>
  </w:style>
  <w:style w:type="paragraph" w:customStyle="1" w:styleId="phcontent">
    <w:name w:val="ph_content"/>
    <w:basedOn w:val="phbase"/>
    <w:next w:val="19"/>
    <w:rsid w:val="00043945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customStyle="1" w:styleId="phexample">
    <w:name w:val="ph_example"/>
    <w:basedOn w:val="phbase"/>
    <w:rsid w:val="00043945"/>
    <w:pPr>
      <w:spacing w:before="20" w:after="120"/>
    </w:pPr>
    <w:rPr>
      <w:b/>
      <w:i/>
      <w:sz w:val="20"/>
    </w:rPr>
  </w:style>
  <w:style w:type="paragraph" w:customStyle="1" w:styleId="phfiguregraphic">
    <w:name w:val="ph_figure_graphic"/>
    <w:basedOn w:val="phfigure0"/>
    <w:next w:val="phfiguretitle"/>
    <w:rsid w:val="00043945"/>
    <w:pPr>
      <w:keepNext/>
      <w:spacing w:before="120"/>
    </w:pPr>
  </w:style>
  <w:style w:type="paragraph" w:customStyle="1" w:styleId="phfootnote">
    <w:name w:val="ph_footnote"/>
    <w:basedOn w:val="phbase"/>
    <w:rsid w:val="00043945"/>
    <w:pPr>
      <w:widowControl w:val="0"/>
    </w:pPr>
    <w:rPr>
      <w:sz w:val="18"/>
    </w:rPr>
  </w:style>
  <w:style w:type="character" w:customStyle="1" w:styleId="phinline">
    <w:name w:val="ph_inline"/>
    <w:basedOn w:val="af8"/>
    <w:rsid w:val="00043945"/>
  </w:style>
  <w:style w:type="character" w:customStyle="1" w:styleId="phinline8">
    <w:name w:val="ph_inline_8"/>
    <w:rsid w:val="00043945"/>
    <w:rPr>
      <w:sz w:val="16"/>
    </w:rPr>
  </w:style>
  <w:style w:type="character" w:customStyle="1" w:styleId="phinlinebolditalic">
    <w:name w:val="ph_inline_bolditalic"/>
    <w:rsid w:val="00043945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043945"/>
    <w:rPr>
      <w:rFonts w:ascii="Courier New" w:hAnsi="Courier New"/>
      <w:sz w:val="24"/>
    </w:rPr>
  </w:style>
  <w:style w:type="character" w:customStyle="1" w:styleId="phinlinefirstterm">
    <w:name w:val="ph_inline_firstterm"/>
    <w:rsid w:val="00043945"/>
    <w:rPr>
      <w:i/>
      <w:sz w:val="24"/>
    </w:rPr>
  </w:style>
  <w:style w:type="character" w:customStyle="1" w:styleId="phinlineguiitem">
    <w:name w:val="ph_inline_guiitem"/>
    <w:rsid w:val="00043945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043945"/>
    <w:rPr>
      <w:b/>
      <w:smallCaps/>
      <w:sz w:val="24"/>
    </w:rPr>
  </w:style>
  <w:style w:type="character" w:customStyle="1" w:styleId="phinlinespace">
    <w:name w:val="ph_inline_space"/>
    <w:rsid w:val="00043945"/>
    <w:rPr>
      <w:spacing w:val="60"/>
    </w:rPr>
  </w:style>
  <w:style w:type="character" w:customStyle="1" w:styleId="phinlinesuperline">
    <w:name w:val="ph_inline_superline"/>
    <w:rsid w:val="00043945"/>
    <w:rPr>
      <w:vertAlign w:val="superscript"/>
    </w:rPr>
  </w:style>
  <w:style w:type="character" w:customStyle="1" w:styleId="phinlineunderline">
    <w:name w:val="ph_inline_underline"/>
    <w:rsid w:val="00043945"/>
    <w:rPr>
      <w:u w:val="single"/>
      <w:lang w:val="ru-RU"/>
    </w:rPr>
  </w:style>
  <w:style w:type="character" w:customStyle="1" w:styleId="phinlineunderlineitalic">
    <w:name w:val="ph_inline_underlineitalic"/>
    <w:rsid w:val="00043945"/>
    <w:rPr>
      <w:i/>
      <w:u w:val="single"/>
      <w:lang w:val="ru-RU"/>
    </w:rPr>
  </w:style>
  <w:style w:type="character" w:customStyle="1" w:styleId="phinlineuppercase">
    <w:name w:val="ph_inline_uppercase"/>
    <w:rsid w:val="00043945"/>
    <w:rPr>
      <w:rFonts w:ascii="Times New Roman" w:hAnsi="Times New Roman"/>
      <w:caps/>
      <w:lang w:val="ru-RU"/>
    </w:rPr>
  </w:style>
  <w:style w:type="paragraph" w:customStyle="1" w:styleId="phinset">
    <w:name w:val="ph_inset"/>
    <w:basedOn w:val="phnormal"/>
    <w:next w:val="phnormal"/>
    <w:rsid w:val="00043945"/>
  </w:style>
  <w:style w:type="paragraph" w:customStyle="1" w:styleId="phinsetcaution">
    <w:name w:val="ph_inset_caution"/>
    <w:basedOn w:val="phinset"/>
    <w:rsid w:val="00043945"/>
    <w:pPr>
      <w:keepLines/>
    </w:pPr>
  </w:style>
  <w:style w:type="paragraph" w:customStyle="1" w:styleId="phinsetnote">
    <w:name w:val="ph_inset_note"/>
    <w:basedOn w:val="phinset"/>
    <w:rsid w:val="00043945"/>
    <w:pPr>
      <w:keepLines/>
    </w:pPr>
  </w:style>
  <w:style w:type="paragraph" w:customStyle="1" w:styleId="phinsettitle">
    <w:name w:val="ph_inset_title"/>
    <w:basedOn w:val="phinset"/>
    <w:next w:val="phinsetnote"/>
    <w:rsid w:val="00043945"/>
    <w:pPr>
      <w:keepNext/>
    </w:pPr>
    <w:rPr>
      <w:caps/>
      <w:szCs w:val="24"/>
    </w:rPr>
  </w:style>
  <w:style w:type="paragraph" w:customStyle="1" w:styleId="phinsetwarning">
    <w:name w:val="ph_inset_warning"/>
    <w:basedOn w:val="phinset"/>
    <w:rsid w:val="00043945"/>
    <w:pPr>
      <w:keepLines/>
    </w:pPr>
  </w:style>
  <w:style w:type="paragraph" w:customStyle="1" w:styleId="phlistitemized2">
    <w:name w:val="ph_list_itemized_2"/>
    <w:basedOn w:val="phnormal"/>
    <w:rsid w:val="00043945"/>
    <w:pPr>
      <w:numPr>
        <w:numId w:val="48"/>
      </w:numPr>
    </w:pPr>
  </w:style>
  <w:style w:type="paragraph" w:customStyle="1" w:styleId="phlistitemizedtitle">
    <w:name w:val="ph_list_itemized_title"/>
    <w:basedOn w:val="phnormal"/>
    <w:next w:val="phlistitemized1"/>
    <w:rsid w:val="00043945"/>
    <w:pPr>
      <w:keepNext/>
    </w:pPr>
  </w:style>
  <w:style w:type="paragraph" w:customStyle="1" w:styleId="phlistordered2">
    <w:name w:val="ph_list_ordered_2"/>
    <w:basedOn w:val="phnormal"/>
    <w:rsid w:val="00043945"/>
    <w:pPr>
      <w:numPr>
        <w:numId w:val="49"/>
      </w:numPr>
      <w:ind w:left="1077" w:hanging="357"/>
    </w:pPr>
  </w:style>
  <w:style w:type="paragraph" w:customStyle="1" w:styleId="phlistorderedtitle">
    <w:name w:val="ph_list_ordered_title"/>
    <w:basedOn w:val="phnormal"/>
    <w:next w:val="phlistordered1"/>
    <w:rsid w:val="00043945"/>
    <w:pPr>
      <w:keepNext/>
    </w:pPr>
  </w:style>
  <w:style w:type="paragraph" w:customStyle="1" w:styleId="phstamp">
    <w:name w:val="ph_stamp"/>
    <w:basedOn w:val="phbase"/>
    <w:rsid w:val="00043945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043945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043945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043945"/>
    <w:pPr>
      <w:ind w:left="57"/>
    </w:pPr>
    <w:rPr>
      <w:i/>
    </w:rPr>
  </w:style>
  <w:style w:type="paragraph" w:customStyle="1" w:styleId="phtablecell0">
    <w:name w:val="ph_table_cell"/>
    <w:basedOn w:val="phbase"/>
    <w:rsid w:val="00043945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0"/>
    <w:rsid w:val="00043945"/>
    <w:pPr>
      <w:jc w:val="center"/>
    </w:pPr>
  </w:style>
  <w:style w:type="paragraph" w:customStyle="1" w:styleId="phtitlevoid0">
    <w:name w:val="ph_title_void"/>
    <w:basedOn w:val="phbase"/>
    <w:next w:val="phnormal"/>
    <w:rsid w:val="00043945"/>
    <w:pPr>
      <w:keepNext/>
      <w:keepLines/>
      <w:pageBreakBefore/>
      <w:spacing w:before="360" w:after="360"/>
      <w:jc w:val="center"/>
    </w:pPr>
    <w:rPr>
      <w:rFonts w:cs="Arial"/>
      <w:b/>
      <w:bCs/>
      <w:sz w:val="28"/>
      <w:szCs w:val="28"/>
    </w:rPr>
  </w:style>
  <w:style w:type="paragraph" w:customStyle="1" w:styleId="phtitlepage">
    <w:name w:val="ph_titlepage"/>
    <w:basedOn w:val="phbase"/>
    <w:rsid w:val="00043945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nfirmstamp">
    <w:name w:val="ph_titlepage_confirmstamp"/>
    <w:basedOn w:val="phbase"/>
    <w:autoRedefine/>
    <w:rsid w:val="00043945"/>
    <w:pPr>
      <w:suppressAutoHyphens/>
      <w:spacing w:before="60" w:after="60"/>
    </w:pPr>
    <w:rPr>
      <w:color w:val="000000"/>
      <w:szCs w:val="24"/>
    </w:rPr>
  </w:style>
  <w:style w:type="paragraph" w:customStyle="1" w:styleId="phtitlepagecustomer">
    <w:name w:val="ph_titlepage_customer"/>
    <w:basedOn w:val="phtitlepage"/>
    <w:next w:val="phtitlepageconfirmstamp"/>
    <w:rsid w:val="00043945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0"/>
    <w:rsid w:val="00043945"/>
    <w:rPr>
      <w:b/>
    </w:rPr>
  </w:style>
  <w:style w:type="paragraph" w:customStyle="1" w:styleId="phtitlepagedocument">
    <w:name w:val="ph_titlepage_document"/>
    <w:basedOn w:val="phtitlepage"/>
    <w:autoRedefine/>
    <w:rsid w:val="00043945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043945"/>
  </w:style>
  <w:style w:type="paragraph" w:customStyle="1" w:styleId="phtitlepagesystemfull">
    <w:name w:val="ph_titlepage_system_full"/>
    <w:basedOn w:val="phtitlepage"/>
    <w:next w:val="phtitlepagesystemshort"/>
    <w:rsid w:val="00043945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043945"/>
    <w:rPr>
      <w:b/>
      <w:sz w:val="32"/>
    </w:rPr>
  </w:style>
  <w:style w:type="paragraph" w:customStyle="1" w:styleId="phheader1withoutnum">
    <w:name w:val="ph_header_1_without_num"/>
    <w:basedOn w:val="13"/>
    <w:next w:val="phnormal"/>
    <w:rsid w:val="00043945"/>
    <w:pPr>
      <w:numPr>
        <w:numId w:val="0"/>
      </w:numPr>
      <w:ind w:left="720"/>
    </w:pPr>
  </w:style>
  <w:style w:type="paragraph" w:customStyle="1" w:styleId="phadditontype">
    <w:name w:val="ph_additon_type"/>
    <w:basedOn w:val="phbase"/>
    <w:next w:val="phnormal"/>
    <w:rsid w:val="00043945"/>
    <w:pPr>
      <w:jc w:val="center"/>
    </w:pPr>
    <w:rPr>
      <w:i/>
    </w:rPr>
  </w:style>
  <w:style w:type="paragraph" w:customStyle="1" w:styleId="phtablecolcaptionunderline">
    <w:name w:val="ph_table_colcaption_underline"/>
    <w:basedOn w:val="phtablecolcaption0"/>
    <w:next w:val="phtablecell0"/>
    <w:rsid w:val="00043945"/>
    <w:rPr>
      <w:u w:val="single"/>
    </w:rPr>
  </w:style>
  <w:style w:type="paragraph" w:customStyle="1" w:styleId="phstampleft">
    <w:name w:val="ph_stamp_left"/>
    <w:basedOn w:val="phstamp"/>
    <w:rsid w:val="00043945"/>
    <w:pPr>
      <w:jc w:val="left"/>
    </w:pPr>
    <w:rPr>
      <w:sz w:val="18"/>
    </w:rPr>
  </w:style>
  <w:style w:type="paragraph" w:styleId="afffffffff8">
    <w:name w:val="Document Map"/>
    <w:basedOn w:val="af7"/>
    <w:link w:val="afffffffff9"/>
    <w:locked/>
    <w:rsid w:val="00043945"/>
    <w:pPr>
      <w:shd w:val="clear" w:color="auto" w:fill="000080"/>
    </w:pPr>
    <w:rPr>
      <w:rFonts w:cs="Tahoma"/>
      <w:sz w:val="20"/>
    </w:rPr>
  </w:style>
  <w:style w:type="character" w:customStyle="1" w:styleId="afffffffff9">
    <w:name w:val="Схема документа Знак"/>
    <w:basedOn w:val="af8"/>
    <w:link w:val="afffffffff8"/>
    <w:rsid w:val="001D346F"/>
    <w:rPr>
      <w:rFonts w:ascii="Times New Roman" w:eastAsia="Times New Roman" w:hAnsi="Times New Roman" w:cs="Tahoma"/>
      <w:sz w:val="20"/>
      <w:szCs w:val="20"/>
      <w:shd w:val="clear" w:color="auto" w:fill="000080"/>
      <w:lang w:eastAsia="ru-RU"/>
    </w:rPr>
  </w:style>
  <w:style w:type="paragraph" w:customStyle="1" w:styleId="1fa">
    <w:name w:val="Стиль 1"/>
    <w:basedOn w:val="4"/>
    <w:autoRedefine/>
    <w:rsid w:val="00043945"/>
    <w:pPr>
      <w:ind w:left="269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3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026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22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62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73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02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407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886113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83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072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6910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8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0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20916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12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26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7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16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3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8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278705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69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92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1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24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400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92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792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01588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3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40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65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59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17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88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96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184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5414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4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00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94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91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1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0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64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04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819173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4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41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854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0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2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19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16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75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51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109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79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71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674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23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889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776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267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21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3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702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524937">
              <w:marLeft w:val="-15"/>
              <w:marRight w:val="-1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424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5557">
              <w:marLeft w:val="-15"/>
              <w:marRight w:val="-1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041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993333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17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54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801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1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888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44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395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63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09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2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125487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16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97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1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582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133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54124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3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04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48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6143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37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3094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0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9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43181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2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64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3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050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880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439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2209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865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21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183502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353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7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205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607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68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59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73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492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16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40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5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66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389485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69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0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09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95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32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50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624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75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1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58359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6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8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26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74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62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6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0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3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54" Type="http://schemas.openxmlformats.org/officeDocument/2006/relationships/image" Target="media/image145.png"/><Relationship Id="rId159" Type="http://schemas.openxmlformats.org/officeDocument/2006/relationships/hyperlink" Target="mailto:egisz@rt-eu.ru" TargetMode="External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144" Type="http://schemas.openxmlformats.org/officeDocument/2006/relationships/image" Target="media/image135.png"/><Relationship Id="rId149" Type="http://schemas.openxmlformats.org/officeDocument/2006/relationships/image" Target="media/image140.png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60" Type="http://schemas.openxmlformats.org/officeDocument/2006/relationships/hyperlink" Target="http://egisz.rt-eu.ru/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1.png"/><Relationship Id="rId155" Type="http://schemas.openxmlformats.org/officeDocument/2006/relationships/image" Target="media/image146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6.png"/><Relationship Id="rId16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image" Target="media/image134.png"/><Relationship Id="rId148" Type="http://schemas.openxmlformats.org/officeDocument/2006/relationships/image" Target="media/image139.png"/><Relationship Id="rId151" Type="http://schemas.openxmlformats.org/officeDocument/2006/relationships/image" Target="media/image142.png"/><Relationship Id="rId156" Type="http://schemas.openxmlformats.org/officeDocument/2006/relationships/image" Target="media/image147.png"/><Relationship Id="rId4" Type="http://schemas.openxmlformats.org/officeDocument/2006/relationships/settings" Target="settings.xml"/><Relationship Id="rId9" Type="http://schemas.openxmlformats.org/officeDocument/2006/relationships/hyperlink" Target="https://www.gosuslugi.ru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hyperlink" Target="https://minzdrav.midural.ru/uploads/document/3786/reestr-s-izmeneniyami.rar" TargetMode="External"/><Relationship Id="rId146" Type="http://schemas.openxmlformats.org/officeDocument/2006/relationships/image" Target="media/image137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header" Target="header1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8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3.png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hyperlink" Target="mailto:egisz@rt-eu.ru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.alekseeva\Downloads\&#1043;&#1054;&#1057;&#1058;2.105_&#1096;&#1072;&#1073;&#1083;&#1086;&#1085;_TimesNR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2772F-3A70-49FF-AEF9-C28F0A571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ГОСТ2.105_шаблон_TimesNR.dotx</Template>
  <TotalTime>30</TotalTime>
  <Pages>66</Pages>
  <Words>10065</Words>
  <Characters>57375</Characters>
  <Application>Microsoft Office Word</Application>
  <DocSecurity>0</DocSecurity>
  <Lines>478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67306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Гулия Шамсетдинова</dc:creator>
  <cp:keywords/>
  <dc:description/>
  <cp:lastModifiedBy>Рузиля Гисматуллина</cp:lastModifiedBy>
  <cp:revision>2</cp:revision>
  <cp:lastPrinted>2015-11-29T12:06:00Z</cp:lastPrinted>
  <dcterms:created xsi:type="dcterms:W3CDTF">2020-12-10T09:48:00Z</dcterms:created>
  <dcterms:modified xsi:type="dcterms:W3CDTF">2020-12-10T11:51:00Z</dcterms:modified>
</cp:coreProperties>
</file>